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a538" w14:paraId="826a53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1D4B53">
        <w:t>8274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1D4B53">
        <w:t>8274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1D4B53" w:rsidRPr="00FC0F85">
        <w:t>CENTAR U PRIRODI-STARA DRENČINA</w:t>
      </w:r>
      <w:r w:rsidR="001D4B53">
        <w:t xml:space="preserve">, Stara Drenčina 107, Stara Drenčina, OIB: </w:t>
      </w:r>
      <w:r w:rsidR="001D4B53" w:rsidRPr="00FC0F85">
        <w:t>02963110438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C9373C">
        <w:t xml:space="preserve"> </w:t>
      </w:r>
      <w:r w:rsidR="001D4B53">
        <w:t>7.329,29</w:t>
      </w:r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 xml:space="preserve">. </w:t>
      </w:r>
      <w:r w:rsidR="002E1FDA">
        <w:t>ožujka</w:t>
      </w:r>
      <w:r w:rsidR="00F812ED">
        <w:t xml:space="preserve">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D4B53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E1CC2"/>
    <w:rsid w:val="002E1FDA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3920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312FB"/>
    <w:rsid w:val="0064457C"/>
    <w:rsid w:val="006450C0"/>
    <w:rsid w:val="00657B8E"/>
    <w:rsid w:val="00676F49"/>
    <w:rsid w:val="006D4A58"/>
    <w:rsid w:val="00701DD9"/>
    <w:rsid w:val="007028C4"/>
    <w:rsid w:val="007225E1"/>
    <w:rsid w:val="00733F37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4D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A7D10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D590A"/>
    <w:rsid w:val="00C25316"/>
    <w:rsid w:val="00C26753"/>
    <w:rsid w:val="00C307EB"/>
    <w:rsid w:val="00C3490F"/>
    <w:rsid w:val="00C56650"/>
    <w:rsid w:val="00C836B9"/>
    <w:rsid w:val="00C9373C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8274</izvorni_sadrzaj>
    <derivirana_varijabla naziv="DomainObject.Predmet.Broj_1">8274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St-8274/2015</izvorni_sadrzaj>
    <derivirana_varijabla naziv="DomainObject.Predmet.OznakaBroj_1">St-8274/2015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U PRIRODI-STARA DRENČINA</izvorni_sadrzaj>
    <derivirana_varijabla naziv="DomainObject.Predmet.ProtustrankaFormated_1">  CENTAR U PRIRODI-STARA DRENČINA</derivirana_varijabla>
  </DomainObject.Predmet.ProtustrankaFormated>
  <DomainObject.Predmet.ProtustrankaFormatedOIB>
    <izvorni_sadrzaj>  CENTAR U PRIRODI-STARA DRENČINA, OIB 02963110438</izvorni_sadrzaj>
    <derivirana_varijabla naziv="DomainObject.Predmet.ProtustrankaFormatedOIB_1">  CENTAR U PRIRODI-STARA DRENČINA, OIB 02963110438</derivirana_varijabla>
  </DomainObject.Predmet.ProtustrankaFormatedOIB>
  <DomainObject.Predmet.ProtustrankaFormatedWithAdress>
    <izvorni_sadrzaj> CENTAR U PRIRODI-STARA DRENČINA, Stara Drenčina 107, 44000 Stara Drenčina</izvorni_sadrzaj>
    <derivirana_varijabla naziv="DomainObject.Predmet.ProtustrankaFormatedWithAdress_1"> CENTAR U PRIRODI-STARA DRENČINA, Stara Drenčina 107, 44000 Stara Drenčina</derivirana_varijabla>
  </DomainObject.Predmet.ProtustrankaFormatedWithAdress>
  <DomainObject.Predmet.ProtustrankaFormatedWithAdressOIB>
    <izvorni_sadrzaj> CENTAR U PRIRODI-STARA DRENČINA, OIB 02963110438, Stara Drenčina 107, 44000 Stara Drenčina</izvorni_sadrzaj>
    <derivirana_varijabla naziv="DomainObject.Predmet.ProtustrankaFormatedWithAdressOIB_1"> CENTAR U PRIRODI-STARA DRENČINA, OIB 02963110438, Stara Drenčina 107, 44000 Stara Drenčina</derivirana_varijabla>
  </DomainObject.Predmet.ProtustrankaFormatedWithAdressOIB>
  <DomainObject.Predmet.ProtustrankaWithAdress>
    <izvorni_sadrzaj>CENTAR U PRIRODI-STARA DRENČINA Stara Drenčina 107, 44000 Stara Drenčina</izvorni_sadrzaj>
    <derivirana_varijabla naziv="DomainObject.Predmet.ProtustrankaWithAdress_1">CENTAR U PRIRODI-STARA DRENČINA Stara Drenčina 107, 44000 Stara Drenčina</derivirana_varijabla>
  </DomainObject.Predmet.ProtustrankaWithAdress>
  <DomainObject.Predmet.ProtustrankaWithAdressOIB>
    <izvorni_sadrzaj>CENTAR U PRIRODI-STARA DRENČINA, OIB 02963110438, Stara Drenčina 107, 44000 Stara Drenčina</izvorni_sadrzaj>
    <derivirana_varijabla naziv="DomainObject.Predmet.ProtustrankaWithAdressOIB_1">CENTAR U PRIRODI-STARA DRENČINA, OIB 02963110438, Stara Drenčina 107, 44000 Stara Drenčina</derivirana_varijabla>
  </DomainObject.Predmet.ProtustrankaWithAdressOIB>
  <DomainObject.Predmet.ProtustrankaNazivFormated>
    <izvorni_sadrzaj>CENTAR U PRIRODI-STARA DRENČINA</izvorni_sadrzaj>
    <derivirana_varijabla naziv="DomainObject.Predmet.ProtustrankaNazivFormated_1">CENTAR U PRIRODI-STARA DRENČINA</derivirana_varijabla>
  </DomainObject.Predmet.ProtustrankaNazivFormated>
  <DomainObject.Predmet.ProtustrankaNazivFormatedOIB>
    <izvorni_sadrzaj>CENTAR U PRIRODI-STARA DRENČINA, OIB 02963110438</izvorni_sadrzaj>
    <derivirana_varijabla naziv="DomainObject.Predmet.ProtustrankaNazivFormatedOIB_1">CENTAR U PRIRODI-STARA DRENČINA, OIB 02963110438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U PRIRODI-STARA DRENČINA</item>
    </izvorni_sadrzaj>
    <derivirana_varijabla naziv="DomainObject.Predmet.ProtuStrankaListFormated_1">
      <item>CENTAR U PRIRODI-STARA DRENČINA</item>
    </derivirana_varijabla>
  </DomainObject.Predmet.ProtuStrankaListFormated>
  <DomainObject.Predmet.ProtuStrankaListFormatedOIB>
    <izvorni_sadrzaj>
      <item>CENTAR U PRIRODI-STARA DRENČINA, OIB 02963110438</item>
    </izvorni_sadrzaj>
    <derivirana_varijabla naziv="DomainObject.Predmet.ProtuStrankaListFormatedOIB_1">
      <item>CENTAR U PRIRODI-STARA DRENČINA, OIB 02963110438</item>
    </derivirana_varijabla>
  </DomainObject.Predmet.ProtuStrankaListFormatedOIB>
  <DomainObject.Predmet.ProtuStrankaListFormatedWithAdress>
    <izvorni_sadrzaj>
      <item>CENTAR U PRIRODI-STARA DRENČINA, Stara Drenčina 107, 44000 Stara Drenčina</item>
    </izvorni_sadrzaj>
    <derivirana_varijabla naziv="DomainObject.Predmet.ProtuStrankaListFormatedWithAdress_1">
      <item>CENTAR U PRIRODI-STARA DRENČINA, Stara Drenčina 107, 44000 Stara Drenčina</item>
    </derivirana_varijabla>
  </DomainObject.Predmet.ProtuStrankaListFormatedWithAdress>
  <DomainObject.Predmet.ProtuStrankaListFormatedWithAdressOIB>
    <izvorni_sadrzaj>
      <item>CENTAR U PRIRODI-STARA DRENČINA, OIB 02963110438, Stara Drenčina 107, 44000 Stara Drenčina</item>
    </izvorni_sadrzaj>
    <derivirana_varijabla naziv="DomainObject.Predmet.ProtuStrankaListFormatedWithAdressOIB_1">
      <item>CENTAR U PRIRODI-STARA DRENČINA, OIB 02963110438, Stara Drenčina 107, 44000 Stara Drenčina</item>
    </derivirana_varijabla>
  </DomainObject.Predmet.ProtuStrankaListFormatedWithAdressOIB>
  <DomainObject.Predmet.ProtuStrankaListNazivFormated>
    <izvorni_sadrzaj>
      <item>CENTAR U PRIRODI-STARA DRENČINA</item>
    </izvorni_sadrzaj>
    <derivirana_varijabla naziv="DomainObject.Predmet.ProtuStrankaListNazivFormated_1">
      <item>CENTAR U PRIRODI-STARA DRENČINA</item>
    </derivirana_varijabla>
  </DomainObject.Predmet.ProtuStrankaListNazivFormated>
  <DomainObject.Predmet.ProtuStrankaListNazivFormatedOIB>
    <izvorni_sadrzaj>
      <item>CENTAR U PRIRODI-STARA DRENČINA, OIB 02963110438</item>
    </izvorni_sadrzaj>
    <derivirana_varijabla naziv="DomainObject.Predmet.ProtuStrankaListNazivFormatedOIB_1">
      <item>CENTAR U PRIRODI-STARA DRENČINA, OIB 02963110438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U PRIRODI-STARA DRENČINA</izvorni_sadrzaj>
    <derivirana_varijabla naziv="DomainObject.Predmet.ProtustrankaIDrugi_1">CENTAR U PRIRODI-STARA DRENČINA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U PRIRODI-STARA DRENČINA, OIB 02963110438, Stara Drenčina 107, 44000 Stara Drenčina</izvorni_sadrzaj>
    <derivirana_varijabla naziv="DomainObject.Predmet.ProtustrankaIDrugiAdressOIB_1">CENTAR U PRIRODI-STARA DRENČINA, OIB 02963110438, Stara Drenčina 107, 44000 Stara Drenčina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U PRIRODI-STARA DRENČINA</item>
    </izvorni_sadrzaj>
    <derivirana_varijabla naziv="DomainObject.Predmet.SudioniciListNaziv_1">
      <item>FINA Regionalni centar Zagreb</item>
      <item>CENTAR U PRIRODI-STARA DRENČINA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U PRIRODI-STARA DRENČINA, OIB 02963110438, Stara Drenčina 107,44000 Stara Drenčina</item>
    </izvorni_sadrzaj>
    <derivirana_varijabla naziv="DomainObject.Predmet.SudioniciListAdressOIB_1">
      <item>FINA Regionalni centar Zagreb, OIB 85821130368, Trg svibanjskih žrtava 1995. 1,10000 Zagreb</item>
      <item>CENTAR U PRIRODI-STARA DRENČINA, OIB 02963110438, Stara Drenčina 107,44000 Stara Drenčina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02963110438</item>
    </izvorni_sadrzaj>
    <derivirana_varijabla naziv="DomainObject.Predmet.SudioniciListNazivOIB_1">
      <item>, OIB 85821130368</item>
      <item>, OIB 02963110438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1468</properties:Characters>
  <properties:Lines>43</properties:Lines>
  <properties:Paragraphs>18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2016-03-11T07:12:00Z</cp:lastPrinted>
  <dcterms:modified xmlns:xsi="http://www.w3.org/2001/XMLSchema-instance" xsi:type="dcterms:W3CDTF">2016-03-11T07:24:00Z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