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0ab27" w14:paraId="9a0ab27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0C5252">
        <w:t>528</w:t>
      </w:r>
      <w:r w:rsidR="00817F2A">
        <w:t>/2016</w:t>
      </w:r>
      <w:r>
        <w:t>-</w:t>
      </w:r>
      <w:r w:rsidR="000C5252">
        <w:t>18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362DA8">
        <w:t>KOKICA RUDAN d.o.o., Radonić, Rudani bb, OIB: 83034836552</w:t>
      </w:r>
      <w:r>
        <w:t>.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B91AEF">
        <w:t>27</w:t>
      </w:r>
      <w:r w:rsidR="00E63BC4">
        <w:t xml:space="preserve">. </w:t>
      </w:r>
      <w:r w:rsidR="0018147C">
        <w:t>veljače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D9714B" w:rsidP="00776EE8" w:rsidR="00D9714B">
      <w:pPr>
        <w:ind w:firstLine="708" w:left="6372"/>
      </w:pPr>
      <w:r>
        <w:t>S</w:t>
      </w:r>
      <w:r w:rsidRPr="002C500F">
        <w:t>u</w:t>
      </w:r>
      <w:r w:rsidR="00776EE8">
        <w:t>tkinja</w:t>
      </w:r>
    </w:p>
    <w:p w:rsidRDefault="00D9714B" w:rsidP="00D9714B" w:rsidR="00D9714B" w:rsidRPr="00F60CD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776EE8">
        <w:tab/>
      </w:r>
      <w:r w:rsidR="00776EE8">
        <w:tab/>
        <w:t>Ardena Bajlo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685198">
        <w:t>Šibenik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5252"/>
    <w:rsid w:val="000C6B4C"/>
    <w:rsid w:val="000E1141"/>
    <w:rsid w:val="000F5795"/>
    <w:rsid w:val="000F5F85"/>
    <w:rsid w:val="000F7A75"/>
    <w:rsid w:val="000F7B8E"/>
    <w:rsid w:val="0010259F"/>
    <w:rsid w:val="00104A6B"/>
    <w:rsid w:val="0011036A"/>
    <w:rsid w:val="00123B41"/>
    <w:rsid w:val="00123B98"/>
    <w:rsid w:val="0012754F"/>
    <w:rsid w:val="00140B23"/>
    <w:rsid w:val="0014208F"/>
    <w:rsid w:val="001430A4"/>
    <w:rsid w:val="00144A57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6C2C"/>
    <w:rsid w:val="001C3DA0"/>
    <w:rsid w:val="001C57CB"/>
    <w:rsid w:val="001C723B"/>
    <w:rsid w:val="001D4232"/>
    <w:rsid w:val="001D6FB5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A17CF"/>
    <w:rsid w:val="002B5901"/>
    <w:rsid w:val="002C1CE0"/>
    <w:rsid w:val="002D2252"/>
    <w:rsid w:val="002D281F"/>
    <w:rsid w:val="00316E90"/>
    <w:rsid w:val="0033573C"/>
    <w:rsid w:val="00351993"/>
    <w:rsid w:val="0035386F"/>
    <w:rsid w:val="00362DA8"/>
    <w:rsid w:val="00381CA3"/>
    <w:rsid w:val="00395AF4"/>
    <w:rsid w:val="00397449"/>
    <w:rsid w:val="003A7BFD"/>
    <w:rsid w:val="003B143F"/>
    <w:rsid w:val="003B2BC5"/>
    <w:rsid w:val="003B5FE6"/>
    <w:rsid w:val="003D351B"/>
    <w:rsid w:val="003D3EA6"/>
    <w:rsid w:val="003D7E4F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92F8A"/>
    <w:rsid w:val="004A434C"/>
    <w:rsid w:val="004A6FF8"/>
    <w:rsid w:val="004B2F71"/>
    <w:rsid w:val="004C5586"/>
    <w:rsid w:val="004D1A23"/>
    <w:rsid w:val="004E0B7D"/>
    <w:rsid w:val="004E784D"/>
    <w:rsid w:val="004F1F63"/>
    <w:rsid w:val="00510717"/>
    <w:rsid w:val="00513E9F"/>
    <w:rsid w:val="00523B13"/>
    <w:rsid w:val="00526DD5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624589"/>
    <w:rsid w:val="006257EA"/>
    <w:rsid w:val="006329E4"/>
    <w:rsid w:val="00636C74"/>
    <w:rsid w:val="0065790D"/>
    <w:rsid w:val="00660C80"/>
    <w:rsid w:val="00670CB1"/>
    <w:rsid w:val="006824D8"/>
    <w:rsid w:val="00685198"/>
    <w:rsid w:val="00690989"/>
    <w:rsid w:val="006A0A2C"/>
    <w:rsid w:val="006B350E"/>
    <w:rsid w:val="006B4A63"/>
    <w:rsid w:val="006C016A"/>
    <w:rsid w:val="006C33DE"/>
    <w:rsid w:val="006C58E1"/>
    <w:rsid w:val="006E3257"/>
    <w:rsid w:val="006E65CA"/>
    <w:rsid w:val="006F77A8"/>
    <w:rsid w:val="007447EE"/>
    <w:rsid w:val="00745B5C"/>
    <w:rsid w:val="007505B7"/>
    <w:rsid w:val="00756F19"/>
    <w:rsid w:val="00772E4C"/>
    <w:rsid w:val="00776EE8"/>
    <w:rsid w:val="00777A71"/>
    <w:rsid w:val="007847C6"/>
    <w:rsid w:val="007A17E3"/>
    <w:rsid w:val="007C25B7"/>
    <w:rsid w:val="007D2E41"/>
    <w:rsid w:val="007E10DD"/>
    <w:rsid w:val="007E16FE"/>
    <w:rsid w:val="007E5585"/>
    <w:rsid w:val="008003B6"/>
    <w:rsid w:val="008121AA"/>
    <w:rsid w:val="008134B1"/>
    <w:rsid w:val="00817F2A"/>
    <w:rsid w:val="008258E2"/>
    <w:rsid w:val="00832920"/>
    <w:rsid w:val="00833DCD"/>
    <w:rsid w:val="00841480"/>
    <w:rsid w:val="00844B1E"/>
    <w:rsid w:val="008514F9"/>
    <w:rsid w:val="00856B05"/>
    <w:rsid w:val="00862DEF"/>
    <w:rsid w:val="008651DB"/>
    <w:rsid w:val="00892B1F"/>
    <w:rsid w:val="008A66B3"/>
    <w:rsid w:val="008B1F41"/>
    <w:rsid w:val="008B39C0"/>
    <w:rsid w:val="008B3DC8"/>
    <w:rsid w:val="008B3F5A"/>
    <w:rsid w:val="008D2219"/>
    <w:rsid w:val="008D2A4D"/>
    <w:rsid w:val="008E37BF"/>
    <w:rsid w:val="008F1162"/>
    <w:rsid w:val="00905D92"/>
    <w:rsid w:val="0092534D"/>
    <w:rsid w:val="00936CFE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2779"/>
    <w:rsid w:val="00A13649"/>
    <w:rsid w:val="00A2201A"/>
    <w:rsid w:val="00A241EB"/>
    <w:rsid w:val="00A24EAF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11FAD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84FF2"/>
    <w:rsid w:val="00B91AEF"/>
    <w:rsid w:val="00B970D9"/>
    <w:rsid w:val="00BA4030"/>
    <w:rsid w:val="00BB54C7"/>
    <w:rsid w:val="00BB6E1C"/>
    <w:rsid w:val="00BC7F0D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65935"/>
    <w:rsid w:val="00C7258F"/>
    <w:rsid w:val="00C86842"/>
    <w:rsid w:val="00C9137E"/>
    <w:rsid w:val="00CB36B1"/>
    <w:rsid w:val="00CF2892"/>
    <w:rsid w:val="00CF76EE"/>
    <w:rsid w:val="00D00E28"/>
    <w:rsid w:val="00D10B94"/>
    <w:rsid w:val="00D3344E"/>
    <w:rsid w:val="00D37C7B"/>
    <w:rsid w:val="00D43939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0045"/>
    <w:rsid w:val="00DB41D9"/>
    <w:rsid w:val="00DB692C"/>
    <w:rsid w:val="00DB704B"/>
    <w:rsid w:val="00DC05F2"/>
    <w:rsid w:val="00DC23F5"/>
    <w:rsid w:val="00DC5BAC"/>
    <w:rsid w:val="00DE34AB"/>
    <w:rsid w:val="00DE78C2"/>
    <w:rsid w:val="00DF0974"/>
    <w:rsid w:val="00DF3513"/>
    <w:rsid w:val="00E040EE"/>
    <w:rsid w:val="00E213DF"/>
    <w:rsid w:val="00E352DE"/>
    <w:rsid w:val="00E42797"/>
    <w:rsid w:val="00E467B0"/>
    <w:rsid w:val="00E57A85"/>
    <w:rsid w:val="00E60768"/>
    <w:rsid w:val="00E63BC4"/>
    <w:rsid w:val="00E86539"/>
    <w:rsid w:val="00E8758E"/>
    <w:rsid w:val="00E9757F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4492"/>
    <w:rsid w:val="00F34E5A"/>
    <w:rsid w:val="00F35881"/>
    <w:rsid w:val="00F35FD9"/>
    <w:rsid w:val="00F543DE"/>
    <w:rsid w:val="00F75EA2"/>
    <w:rsid w:val="00F87F8E"/>
    <w:rsid w:val="00FA2962"/>
    <w:rsid w:val="00FA417C"/>
    <w:rsid w:val="00FA4200"/>
    <w:rsid w:val="00FA652A"/>
    <w:rsid w:val="00FA75A5"/>
    <w:rsid w:val="00FA766C"/>
    <w:rsid w:val="00FC0857"/>
    <w:rsid w:val="00FC3A52"/>
    <w:rsid w:val="00FD2AE5"/>
    <w:rsid w:val="00FD6C8F"/>
    <w:rsid w:val="00FD70E4"/>
    <w:rsid w:val="00FE12D4"/>
    <w:rsid w:val="00FE6C77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74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74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74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74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74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74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74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74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74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74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St-528/2016</izvorni_sadrzaj>
    <derivirana_varijabla naziv="DomainObject.Predmet.OznakaBroj_1">St-528/2016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KOKICA RUDAN društvo s ograničenom odgovornošću za proizvodnju i trgovinu</izvorni_sadrzaj>
    <derivirana_varijabla naziv="DomainObject.Predmet.ProtustrankaFormated_1">  KOKICA RUDAN društvo s ograničenom odgovornošću za proizvodnju i trgovinu</derivirana_varijabla>
  </DomainObject.Predmet.ProtustrankaFormated>
  <DomainObject.Predmet.ProtustrankaFormatedOIB>
    <izvorni_sadrzaj>  KOKICA RUDAN društvo s ograničenom odgovornošću za proizvodnju i trgovinu, OIB 83034836552</izvorni_sadrzaj>
    <derivirana_varijabla naziv="DomainObject.Predmet.ProtustrankaFormatedOIB_1">  KOKICA RUDAN društvo s ograničenom odgovornošću za proizvodnju i trgovinu, OIB 83034836552</derivirana_varijabla>
  </DomainObject.Predmet.ProtustrankaFormatedOIB>
  <DomainObject.Predmet.ProtustrankaFormatedWithAdress>
    <izvorni_sadrzaj> KOKICA RUDAN društvo s ograničenom odgovornošću za proizvodnju i trgovinu, Rudani bb, 22221 Radonić</izvorni_sadrzaj>
    <derivirana_varijabla naziv="DomainObject.Predmet.ProtustrankaFormatedWithAdress_1"> KOKICA RUDAN društvo s ograničenom odgovornošću za proizvodnju i trgovinu, Rudani bb, 22221 Radonić</derivirana_varijabla>
  </DomainObject.Predmet.ProtustrankaFormatedWithAdress>
  <DomainObject.Predmet.ProtustrankaFormatedWithAdressOIB>
    <izvorni_sadrzaj> KOKICA RUDAN društvo s ograničenom odgovornošću za proizvodnju i trgovinu, OIB 83034836552, Rudani bb, 22221 Radonić</izvorni_sadrzaj>
    <derivirana_varijabla naziv="DomainObject.Predmet.ProtustrankaFormatedWithAdressOIB_1"> KOKICA RUDAN društvo s ograničenom odgovornošću za proizvodnju i trgovinu, OIB 83034836552, Rudani bb, 22221 Radonić</derivirana_varijabla>
  </DomainObject.Predmet.ProtustrankaFormatedWithAdressOIB>
  <DomainObject.Predmet.ProtustrankaWithAdress>
    <izvorni_sadrzaj>KOKICA RUDAN društvo s ograničenom odgovornošću za proizvodnju i trgovinu Rudani bb, 22221 Radonić</izvorni_sadrzaj>
    <derivirana_varijabla naziv="DomainObject.Predmet.ProtustrankaWithAdress_1">KOKICA RUDAN društvo s ograničenom odgovornošću za proizvodnju i trgovinu Rudani bb, 22221 Radonić</derivirana_varijabla>
  </DomainObject.Predmet.ProtustrankaWithAdress>
  <DomainObject.Predmet.ProtustrankaWithAdressOIB>
    <izvorni_sadrzaj>KOKICA RUDAN društvo s ograničenom odgovornošću za proizvodnju i trgovinu, OIB 83034836552, Rudani bb, 22221 Radonić</izvorni_sadrzaj>
    <derivirana_varijabla naziv="DomainObject.Predmet.ProtustrankaWithAdressOIB_1">KOKICA RUDAN društvo s ograničenom odgovornošću za proizvodnju i trgovinu, OIB 83034836552, Rudani bb, 22221 Radonić</derivirana_varijabla>
  </DomainObject.Predmet.ProtustrankaWithAdressOIB>
  <DomainObject.Predmet.ProtustrankaNazivFormated>
    <izvorni_sadrzaj>KOKICA RUDAN društvo s ograničenom odgovornošću za proizvodnju i trgovinu</izvorni_sadrzaj>
    <derivirana_varijabla naziv="DomainObject.Predmet.ProtustrankaNazivFormated_1">KOKICA RUDAN društvo s ograničenom odgovornošću za proizvodnju i trgovinu</derivirana_varijabla>
  </DomainObject.Predmet.ProtustrankaNazivFormated>
  <DomainObject.Predmet.ProtustrankaNazivFormatedOIB>
    <izvorni_sadrzaj>KOKICA RUDAN društvo s ograničenom odgovornošću za proizvodnju i trgovinu, OIB 83034836552</izvorni_sadrzaj>
    <derivirana_varijabla naziv="DomainObject.Predmet.ProtustrankaNazivFormatedOIB_1">KOKICA RUDAN društvo s ograničenom odgovornošću za proizvodnju i trgovinu, OIB 83034836552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KOKICA RUDAN društvo s ograničenom odgovornošću za proizvodnju i trgovinu</item>
    </izvorni_sadrzaj>
    <derivirana_varijabla naziv="DomainObject.Predmet.ProtuStrankaListFormated_1">
      <item>KOKICA RUDAN društvo s ograničenom odgovornošću za proizvodnju i trgovinu</item>
    </derivirana_varijabla>
  </DomainObject.Predmet.ProtuStrankaListFormated>
  <DomainObject.Predmet.ProtuStrankaListFormatedOIB>
    <izvorni_sadrzaj>
      <item>KOKICA RUDAN društvo s ograničenom odgovornošću za proizvodnju i trgovinu, OIB 83034836552</item>
    </izvorni_sadrzaj>
    <derivirana_varijabla naziv="DomainObject.Predmet.ProtuStrankaListFormatedOIB_1">
      <item>KOKICA RUDAN društvo s ograničenom odgovornošću za proizvodnju i trgovinu, OIB 83034836552</item>
    </derivirana_varijabla>
  </DomainObject.Predmet.ProtuStrankaListFormatedOIB>
  <DomainObject.Predmet.ProtuStrankaListFormatedWithAdress>
    <izvorni_sadrzaj>
      <item>KOKICA RUDAN društvo s ograničenom odgovornošću za proizvodnju i trgovinu, Rudani bb, 22221 Radonić</item>
    </izvorni_sadrzaj>
    <derivirana_varijabla naziv="DomainObject.Predmet.ProtuStrankaListFormatedWithAdress_1">
      <item>KOKICA RUDAN društvo s ograničenom odgovornošću za proizvodnju i trgovinu, Rudani bb, 22221 Radonić</item>
    </derivirana_varijabla>
  </DomainObject.Predmet.ProtuStrankaListFormatedWithAdress>
  <DomainObject.Predmet.ProtuStrankaListFormatedWithAdressOIB>
    <izvorni_sadrzaj>
      <item>KOKICA RUDAN društvo s ograničenom odgovornošću za proizvodnju i trgovinu, OIB 83034836552, Rudani bb, 22221 Radonić</item>
    </izvorni_sadrzaj>
    <derivirana_varijabla naziv="DomainObject.Predmet.ProtuStrankaListFormatedWithAdressOIB_1">
      <item>KOKICA RUDAN društvo s ograničenom odgovornošću za proizvodnju i trgovinu, OIB 83034836552, Rudani bb, 22221 Radonić</item>
    </derivirana_varijabla>
  </DomainObject.Predmet.ProtuStrankaListFormatedWithAdressOIB>
  <DomainObject.Predmet.ProtuStrankaListNazivFormated>
    <izvorni_sadrzaj>
      <item>KOKICA RUDAN društvo s ograničenom odgovornošću za proizvodnju i trgovinu</item>
    </izvorni_sadrzaj>
    <derivirana_varijabla naziv="DomainObject.Predmet.ProtuStrankaListNazivFormated_1">
      <item>KOKICA RUDAN društvo s ograničenom odgovornošću za proizvodnju i trgovinu</item>
    </derivirana_varijabla>
  </DomainObject.Predmet.ProtuStrankaListNazivFormated>
  <DomainObject.Predmet.ProtuStrankaListNazivFormatedOIB>
    <izvorni_sadrzaj>
      <item>KOKICA RUDAN društvo s ograničenom odgovornošću za proizvodnju i trgovinu, OIB 83034836552</item>
    </izvorni_sadrzaj>
    <derivirana_varijabla naziv="DomainObject.Predmet.ProtuStrankaListNazivFormatedOIB_1">
      <item>KOKICA RUDAN društvo s ograničenom odgovornošću za proizvodnju i trgovinu, OIB 83034836552</item>
    </derivirana_varijabla>
  </DomainObject.Predmet.ProtuStrankaListNazivFormatedOIB>
  <DomainObject.Predmet.OstaliListFormated>
    <izvorni_sadrzaj>
      <item>Nikolina Komadina</item>
      <item>Niko Rudan</item>
    </izvorni_sadrzaj>
    <derivirana_varijabla naziv="DomainObject.Predmet.OstaliListFormated_1">
      <item>Nikolina Komadina</item>
      <item>Niko Rudan</item>
    </derivirana_varijabla>
  </DomainObject.Predmet.OstaliListFormated>
  <DomainObject.Predmet.OstaliListFormatedOIB>
    <izvorni_sadrzaj>
      <item>Nikolina Komadina, OIB 16300975064</item>
      <item>Niko Rudan, OIB 05512788709</item>
    </izvorni_sadrzaj>
    <derivirana_varijabla naziv="DomainObject.Predmet.OstaliListFormatedOIB_1">
      <item>Nikolina Komadina, OIB 16300975064</item>
      <item>Niko Rudan, OIB 05512788709</item>
    </derivirana_varijabla>
  </DomainObject.Predmet.OstaliListFormatedOIB>
  <DomainObject.Predmet.OstaliListFormatedWithAdress>
    <izvorni_sadrzaj>
      <item>Nikolina Komadina, Hrvatske Mornarice 20, 21000 Split</item>
      <item>Niko Rudan, Rudani 7, 22221 Radonić</item>
    </izvorni_sadrzaj>
    <derivirana_varijabla naziv="DomainObject.Predmet.OstaliListFormatedWithAdress_1">
      <item>Nikolina Komadina, Hrvatske Mornarice 20, 21000 Split</item>
      <item>Niko Rudan, Rudani 7, 22221 Radonić</item>
    </derivirana_varijabla>
  </DomainObject.Predmet.OstaliListFormatedWithAdress>
  <DomainObject.Predmet.OstaliListFormatedWithAdressOIB>
    <izvorni_sadrzaj>
      <item>Nikolina Komadina, OIB 16300975064, Hrvatske Mornarice 20, 21000 Split</item>
      <item>Niko Rudan, OIB 05512788709, Rudani 7, 22221 Radonić</item>
    </izvorni_sadrzaj>
    <derivirana_varijabla naziv="DomainObject.Predmet.OstaliListFormatedWithAdressOIB_1">
      <item>Nikolina Komadina, OIB 16300975064, Hrvatske Mornarice 20, 21000 Split</item>
      <item>Niko Rudan, OIB 05512788709, Rudani 7, 22221 Radonić</item>
    </derivirana_varijabla>
  </DomainObject.Predmet.OstaliListFormatedWithAdressOIB>
  <DomainObject.Predmet.OstaliListNazivFormated>
    <izvorni_sadrzaj>
      <item>Nikolina Komadina</item>
      <item>Niko Rudan</item>
    </izvorni_sadrzaj>
    <derivirana_varijabla naziv="DomainObject.Predmet.OstaliListNazivFormated_1">
      <item>Nikolina Komadina</item>
      <item>Niko Rudan</item>
    </derivirana_varijabla>
  </DomainObject.Predmet.OstaliListNazivFormated>
  <DomainObject.Predmet.OstaliListNazivFormatedOIB>
    <izvorni_sadrzaj>
      <item>Nikolina Komadina, OIB 16300975064</item>
      <item>Niko Rudan, OIB 05512788709</item>
    </izvorni_sadrzaj>
    <derivirana_varijabla naziv="DomainObject.Predmet.OstaliListNazivFormatedOIB_1">
      <item>Nikolina Komadina, OIB 16300975064</item>
      <item>Niko Rudan, OIB 05512788709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KOKICA RUDAN društvo s ograničenom odgovornošću za proizvodnju i trgovinu</izvorni_sadrzaj>
    <derivirana_varijabla naziv="DomainObject.Predmet.ProtustrankaIDrugi_1">KOKICA RUDAN društvo s ograničenom odgovornošću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KOKICA RUDAN društvo s ograničenom odgovornošću za proizvodnju i trgovinu, OIB 83034836552, Rudani bb, 22221 Radonić</izvorni_sadrzaj>
    <derivirana_varijabla naziv="DomainObject.Predmet.ProtustrankaIDrugiAdressOIB_1">KOKICA RUDAN društvo s ograničenom odgovornošću za proizvodnju i trgovinu, OIB 83034836552, Rudani bb, 22221 Radonić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KOKICA RUDAN društvo s ograničenom odgovornošću za proizvodnju i trgovinu</item>
      <item>Nikolina Komadina</item>
      <item>Niko Rudan</item>
    </izvorni_sadrzaj>
    <derivirana_varijabla naziv="DomainObject.Predmet.SudioniciListNaziv_1">
      <item>FINA - Podružnica Šibenik</item>
      <item>KOKICA RUDAN društvo s ograničenom odgovornošću za proizvodnju i trgovinu</item>
      <item>Nikolina Komadina</item>
      <item>Niko Rudan</item>
    </derivirana_varijabla>
  </DomainObject.Predmet.SudioniciListNaziv>
  <DomainObject.Predmet.SudioniciListAdressOIB>
    <izvorni_sadrzaj>
      <item>FINA - Podružnica Šibenik, OIB 85821130368, Perivoj L. Marune 1,22000 Šibenik</item>
      <item>KOKICA RUDAN društvo s ograničenom odgovornošću za proizvodnju i trgovinu, OIB 83034836552, Rudani bb,22221 Radonić</item>
      <item>Nikolina Komadina, OIB 16300975064, Hrvatske Mornarice 20,21000 Split</item>
      <item>Niko Rudan, OIB 05512788709, Rudani 7,22221 Radonić</item>
    </izvorni_sadrzaj>
    <derivirana_varijabla naziv="DomainObject.Predmet.SudioniciListAdressOIB_1">
      <item>FINA - Podružnica Šibenik, OIB 85821130368, Perivoj L. Marune 1,22000 Šibenik</item>
      <item>KOKICA RUDAN društvo s ograničenom odgovornošću za proizvodnju i trgovinu, OIB 83034836552, Rudani bb,22221 Radonić</item>
      <item>Nikolina Komadina, OIB 16300975064, Hrvatske Mornarice 20,21000 Split</item>
      <item>Niko Rudan, OIB 05512788709, Rudani 7,22221 Radonić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83034836552</item>
      <item>, OIB 16300975064</item>
      <item>, OIB 05512788709</item>
    </izvorni_sadrzaj>
    <derivirana_varijabla naziv="DomainObject.Predmet.SudioniciListNazivOIB_1">
      <item>, OIB 85821130368</item>
      <item>, OIB 83034836552</item>
      <item>, OIB 16300975064</item>
      <item>, OIB 05512788709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80</properties:Words>
  <properties:Characters>451</properties:Characters>
  <properties:Lines>36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2018-02-27T08:02:00Z</dcterms:created>
  <dc:creator>Administrator</dc:creator>
  <cp:lastModifiedBy>Ante Rubelj</cp:lastModifiedBy>
  <cp:lastPrinted>2017-05-09T11:42:00Z</cp:lastPrinted>
  <dcterms:modified xmlns:xsi="http://www.w3.org/2001/XMLSchema-instance" xsi:type="dcterms:W3CDTF">2018-02-27T10:48:00Z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(St-528-16-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