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e09d" w14:paraId="beee09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67717">
        <w:t>783</w:t>
      </w:r>
      <w:r w:rsidR="006B338C">
        <w:t>/1</w:t>
      </w:r>
      <w:r w:rsidR="00664993">
        <w:t>6</w:t>
      </w:r>
      <w:r w:rsidR="006B338C">
        <w:t>-</w:t>
      </w:r>
      <w:r w:rsidR="00367717">
        <w:t>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367717" w:rsidP="00D21088" w:rsidR="00D21088" w:rsidRPr="000C3CA4">
      <w:pPr>
        <w:ind w:firstLine="708"/>
        <w:jc w:val="both"/>
      </w:pPr>
      <w:r w:rsidRPr="00951610">
        <w:t xml:space="preserve">Trgovački sud u </w:t>
      </w:r>
      <w:r>
        <w:t>Zadru OIB: 39670464653, po sutkinji</w:t>
      </w:r>
      <w:r w:rsidRPr="00951610">
        <w:t xml:space="preserve"> tog suda </w:t>
      </w:r>
      <w:r>
        <w:t>Ardeni Bajlo</w:t>
      </w:r>
      <w:r w:rsidRPr="00951610">
        <w:t xml:space="preserve">, povodom prijedloga za otvaranje stečajnog postupka nad dužnikom </w:t>
      </w:r>
      <w:r>
        <w:t>LEKAJ d.o.o., Zadar, Put Bokanjca 64, OIB: 37419560889</w:t>
      </w:r>
      <w:r w:rsidR="006B338C">
        <w:t xml:space="preserve">, </w:t>
      </w:r>
      <w:r>
        <w:t>19</w:t>
      </w:r>
      <w:r w:rsidR="0031600A">
        <w:t>. srpnja</w:t>
      </w:r>
      <w:r w:rsidR="001F36C4">
        <w:t xml:space="preserve"> </w:t>
      </w:r>
      <w:r w:rsidR="006B338C">
        <w:t>2016</w:t>
      </w:r>
      <w:r w:rsidR="003D4686" w:rsidRPr="000C3CA4">
        <w:t>.</w:t>
      </w:r>
      <w:r w:rsidR="00D21088"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1600A" w:rsidR="000302FB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367717">
        <w:t>LEKAJ d.o.o., Zadar, Put Bokanjca 64, OIB: 37419560889</w:t>
      </w:r>
      <w:r w:rsidR="0031600A">
        <w:t>.</w:t>
      </w:r>
    </w:p>
    <w:p w:rsidRDefault="0031600A" w:rsidP="0031600A" w:rsidR="0031600A" w:rsidRPr="000C3CA4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367717">
        <w:t>18. svibnja 2016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="008419BF">
        <w:t xml:space="preserve"> zahtjev za provedbu skraćenog stečajnog postupka </w:t>
      </w:r>
      <w:r w:rsidR="004A3683" w:rsidRPr="000C3CA4">
        <w:t xml:space="preserve">nad stečajnim dužnikom </w:t>
      </w:r>
      <w:r w:rsidR="00367717">
        <w:t>LEKAJ d.o.o., Zadar</w:t>
      </w:r>
      <w:r w:rsidR="00D21088" w:rsidRPr="000C3CA4">
        <w:t>.</w:t>
      </w:r>
    </w:p>
    <w:p w:rsidRDefault="000C3CA4" w:rsidP="000C3CA4" w:rsidR="00367717">
      <w:pPr>
        <w:jc w:val="both"/>
      </w:pPr>
      <w:r w:rsidRPr="0066271E">
        <w:t xml:space="preserve">           </w:t>
      </w:r>
      <w:r w:rsidR="00367717">
        <w:t xml:space="preserve">Postupajući po prijedlogu sud je rješenjem 1St-783/16-4 od 20. svibnja 2016. </w:t>
      </w:r>
      <w:r w:rsidR="008419BF">
        <w:t>pokrenuo</w:t>
      </w:r>
      <w:r w:rsidR="00FE2AB2">
        <w:t xml:space="preserve"> </w:t>
      </w:r>
      <w:r w:rsidR="00367717">
        <w:t xml:space="preserve">prethodni postupak i </w:t>
      </w:r>
      <w:r w:rsidR="008419BF">
        <w:t>odredio</w:t>
      </w:r>
      <w:r w:rsidR="00FE2AB2">
        <w:t xml:space="preserve"> ročište radi utvrđivanja uvjeta </w:t>
      </w:r>
      <w:r w:rsidR="008419BF">
        <w:t>za otvaranje stečajnog postupka</w:t>
      </w:r>
      <w:r w:rsidR="00367717">
        <w:t>.</w:t>
      </w:r>
    </w:p>
    <w:p w:rsidRDefault="00367717" w:rsidP="008419BF" w:rsidR="008419BF">
      <w:pPr>
        <w:ind w:firstLine="708"/>
        <w:jc w:val="both"/>
      </w:pPr>
      <w:r>
        <w:t>Z</w:t>
      </w:r>
      <w:r w:rsidR="008419BF">
        <w:t>astupnik</w:t>
      </w:r>
      <w:r>
        <w:t xml:space="preserve"> po zakonu</w:t>
      </w:r>
      <w:r w:rsidR="008419BF">
        <w:t xml:space="preserve"> stečajnog dužnika </w:t>
      </w:r>
      <w:r>
        <w:t xml:space="preserve">iskazao je da je podmirio sve dugove i da račun dužnika više nije u blokadi, što proizlazi i iz pribavljene potvrde FINA-e.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67717">
        <w:t>19</w:t>
      </w:r>
      <w:r w:rsidR="0031600A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8419BF" w:rsidR="008419BF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8419BF" w:rsidP="008419BF" w:rsidR="008419BF">
      <w:pPr>
        <w:numPr>
          <w:ilvl w:val="0"/>
          <w:numId w:val="1"/>
        </w:numPr>
        <w:jc w:val="both"/>
      </w:pPr>
      <w:r>
        <w:t>privremenom stečajnom upravitelju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EA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367717">
          <w:t>783/16-12</w:t>
        </w:r>
      </w:p>
      <w:p w:rsidRDefault="002C1EAB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F36C4"/>
    <w:rsid w:val="0021510A"/>
    <w:rsid w:val="0027651C"/>
    <w:rsid w:val="002C1EAB"/>
    <w:rsid w:val="0031600A"/>
    <w:rsid w:val="00351412"/>
    <w:rsid w:val="00367717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419BF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45D5C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LEKAJ društvo s ograničenom odgovornošću za proizvodnju pekarskih proizvoda</izvorni_sadrzaj>
    <derivirana_varijabla naziv="DomainObject.Predmet.ProtustrankaFormated_1">  LEKAJ društvo s ograničenom odgovornošću za proizvodnju pekarskih proizvoda</derivirana_varijabla>
  </DomainObject.Predmet.ProtustrankaFormated>
  <DomainObject.Predmet.ProtustrankaFormatedOIB>
    <izvorni_sadrzaj>  LEKAJ društvo s ograničenom odgovornošću za proizvodnju pekarskih proizvoda, OIB 37419560889</izvorni_sadrzaj>
    <derivirana_varijabla naziv="DomainObject.Predmet.ProtustrankaFormatedOIB_1">  LEKAJ društvo s ograničenom odgovornošću za proizvodnju pekarskih proizvoda, OIB 37419560889</derivirana_varijabla>
  </DomainObject.Predmet.ProtustrankaFormatedOIB>
  <DomainObject.Predmet.ProtustrankaFormatedWithAdress>
    <izvorni_sadrzaj> LEKAJ društvo s ograničenom odgovornošću za proizvodnju pekarskih proizvoda, Put Bokanjca 64, 23000 Zadar</izvorni_sadrzaj>
    <derivirana_varijabla naziv="DomainObject.Predmet.ProtustrankaFormatedWithAdress_1"> LEKAJ društvo s ograničenom odgovornošću za proizvodnju pekarskih proizvoda, Put Bokanjca 64, 23000 Zadar</derivirana_varijabla>
  </DomainObject.Predmet.ProtustrankaFormatedWithAdress>
  <DomainObject.Predmet.ProtustrankaFormatedWithAdressOIB>
    <izvorni_sadrzaj> LEKAJ društvo s ograničenom odgovornošću za proizvodnju pekarskih proizvoda, OIB 37419560889, Put Bokanjca 64, 23000 Zadar</izvorni_sadrzaj>
    <derivirana_varijabla naziv="DomainObject.Predmet.ProtustrankaFormatedWithAdressOIB_1"> LEKAJ društvo s ograničenom odgovornošću za proizvodnju pekarskih proizvoda, OIB 37419560889, Put Bokanjca 64, 23000 Zadar</derivirana_varijabla>
  </DomainObject.Predmet.ProtustrankaFormatedWithAdressOIB>
  <DomainObject.Predmet.ProtustrankaWithAdress>
    <izvorni_sadrzaj>LEKAJ društvo s ograničenom odgovornošću za proizvodnju pekarskih proizvoda Put Bokanjca 64, 23000 Zadar</izvorni_sadrzaj>
    <derivirana_varijabla naziv="DomainObject.Predmet.ProtustrankaWithAdress_1">LEKAJ društvo s ograničenom odgovornošću za proizvodnju pekarskih proizvoda Put Bokanjca 64, 23000 Zadar</derivirana_varijabla>
  </DomainObject.Predmet.ProtustrankaWithAdress>
  <DomainObject.Predmet.ProtustrankaWithAdressOIB>
    <izvorni_sadrzaj>LEKAJ društvo s ograničenom odgovornošću za proizvodnju pekarskih proizvoda, OIB 37419560889, Put Bokanjca 64, 23000 Zadar</izvorni_sadrzaj>
    <derivirana_varijabla naziv="DomainObject.Predmet.ProtustrankaWithAdressOIB_1">LEKAJ društvo s ograničenom odgovornošću za proizvodnju pekarskih proizvoda, OIB 37419560889, Put Bokanjca 64, 23000 Zadar</derivirana_varijabla>
  </DomainObject.Predmet.ProtustrankaWithAdressOIB>
  <DomainObject.Predmet.ProtustrankaNazivFormated>
    <izvorni_sadrzaj>LEKAJ društvo s ograničenom odgovornošću za proizvodnju pekarskih proizvoda</izvorni_sadrzaj>
    <derivirana_varijabla naziv="DomainObject.Predmet.ProtustrankaNazivFormated_1">LEKAJ društvo s ograničenom odgovornošću za proizvodnju pekarskih proizvoda</derivirana_varijabla>
  </DomainObject.Predmet.ProtustrankaNazivFormated>
  <DomainObject.Predmet.ProtustrankaNazivFormatedOIB>
    <izvorni_sadrzaj>LEKAJ društvo s ograničenom odgovornošću za proizvodnju pekarskih proizvoda, OIB 37419560889</izvorni_sadrzaj>
    <derivirana_varijabla naziv="DomainObject.Predmet.ProtustrankaNazivFormatedOIB_1">LEKAJ društvo s ograničenom odgovornošću za proizvodnju pekarskih proizvoda, OIB 37419560889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178468.87</izvorni_sadrzaj>
    <derivirana_varijabla naziv="DomainObject.Predmet.TrenutnaVrijednost_1">178468.87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LEKAJ društvo s ograničenom odgovornošću za proizvodnju pekarskih proizvoda</item>
    </izvorni_sadrzaj>
    <derivirana_varijabla naziv="DomainObject.Predmet.ProtuStrankaListFormated_1">
      <item>LEKAJ društvo s ograničenom odgovornošću za proizvodnju pekarskih proizvoda</item>
    </derivirana_varijabla>
  </DomainObject.Predmet.ProtuStrankaListFormated>
  <DomainObject.Predmet.ProtuStrankaListFormatedOIB>
    <izvorni_sadrzaj>
      <item>LEKAJ društvo s ograničenom odgovornošću za proizvodnju pekarskih proizvoda, OIB 37419560889</item>
    </izvorni_sadrzaj>
    <derivirana_varijabla naziv="DomainObject.Predmet.ProtuStrankaListFormatedOIB_1">
      <item>LEKAJ društvo s ograničenom odgovornošću za proizvodnju pekarskih proizvoda, OIB 37419560889</item>
    </derivirana_varijabla>
  </DomainObject.Predmet.ProtuStrankaListFormatedOIB>
  <DomainObject.Predmet.ProtuStrankaListFormatedWithAdress>
    <izvorni_sadrzaj>
      <item>LEKAJ društvo s ograničenom odgovornošću za proizvodnju pekarskih proizvoda, Put Bokanjca 64, 23000 Zadar</item>
    </izvorni_sadrzaj>
    <derivirana_varijabla naziv="DomainObject.Predmet.ProtuStrankaListFormatedWithAdress_1">
      <item>LEKAJ društvo s ograničenom odgovornošću za proizvodnju pekarskih proizvoda, Put Bokanjca 64, 23000 Zadar</item>
    </derivirana_varijabla>
  </DomainObject.Predmet.ProtuStrankaListFormatedWithAdress>
  <DomainObject.Predmet.ProtuStrankaListFormatedWithAdressOIB>
    <izvorni_sadrzaj>
      <item>LEKAJ društvo s ograničenom odgovornošću za proizvodnju pekarskih proizvoda, OIB 37419560889, Put Bokanjca 64, 23000 Zadar</item>
    </izvorni_sadrzaj>
    <derivirana_varijabla naziv="DomainObject.Predmet.ProtuStrankaListFormatedWithAdressOIB_1">
      <item>LEKAJ društvo s ograničenom odgovornošću za proizvodnju pekarskih proizvoda, OIB 37419560889, Put Bokanjca 64, 23000 Zadar</item>
    </derivirana_varijabla>
  </DomainObject.Predmet.ProtuStrankaListFormatedWithAdressOIB>
  <DomainObject.Predmet.ProtuStrankaListNazivFormated>
    <izvorni_sadrzaj>
      <item>LEKAJ društvo s ograničenom odgovornošću za proizvodnju pekarskih proizvoda</item>
    </izvorni_sadrzaj>
    <derivirana_varijabla naziv="DomainObject.Predmet.ProtuStrankaListNazivFormated_1">
      <item>LEKAJ društvo s ograničenom odgovornošću za proizvodnju pekarskih proizvoda</item>
    </derivirana_varijabla>
  </DomainObject.Predmet.ProtuStrankaListNazivFormated>
  <DomainObject.Predmet.ProtuStrankaListNazivFormatedOIB>
    <izvorni_sadrzaj>
      <item>LEKAJ društvo s ograničenom odgovornošću za proizvodnju pekarskih proizvoda, OIB 37419560889</item>
    </izvorni_sadrzaj>
    <derivirana_varijabla naziv="DomainObject.Predmet.ProtuStrankaListNazivFormatedOIB_1">
      <item>LEKAJ društvo s ograničenom odgovornošću za proizvodnju pekarskih proizvoda, OIB 37419560889</item>
    </derivirana_varijabla>
  </DomainObject.Predmet.ProtuStrankaListNazivFormatedOIB>
  <DomainObject.Predmet.OstaliListFormated>
    <izvorni_sadrzaj>
      <item>Vičenc Lekaj</item>
      <item>Ljuk Ljekaj</item>
    </izvorni_sadrzaj>
    <derivirana_varijabla naziv="DomainObject.Predmet.OstaliListFormated_1">
      <item>Vičenc Lekaj</item>
      <item>Ljuk Ljekaj</item>
    </derivirana_varijabla>
  </DomainObject.Predmet.OstaliListFormated>
  <DomainObject.Predmet.OstaliListFormatedOIB>
    <izvorni_sadrzaj>
      <item>Vičenc Lekaj, OIB 50430437588</item>
      <item>Ljuk Ljekaj, OIB 71041400121</item>
    </izvorni_sadrzaj>
    <derivirana_varijabla naziv="DomainObject.Predmet.OstaliListFormatedOIB_1">
      <item>Vičenc Lekaj, OIB 50430437588</item>
      <item>Ljuk Ljekaj, OIB 71041400121</item>
    </derivirana_varijabla>
  </DomainObject.Predmet.OstaliListFormatedOIB>
  <DomainObject.Predmet.OstaliListFormatedWithAdress>
    <izvorni_sadrzaj>
      <item>Vičenc Lekaj, Put Bokanjca 64, 23000 Zadar</item>
      <item>Ljuk Ljekaj, Dr. Franje Tuđmana 179, 23206 Sukošan</item>
    </izvorni_sadrzaj>
    <derivirana_varijabla naziv="DomainObject.Predmet.OstaliListFormatedWithAdress_1">
      <item>Vičenc Lekaj, Put Bokanjca 64, 23000 Zadar</item>
      <item>Ljuk Ljekaj, Dr. Franje Tuđmana 179, 23206 Sukošan</item>
    </derivirana_varijabla>
  </DomainObject.Predmet.OstaliListFormatedWithAdress>
  <DomainObject.Predmet.OstaliListFormatedWithAdressOIB>
    <izvorni_sadrzaj>
      <item>Vičenc Lekaj, OIB 50430437588, Put Bokanjca 64, 23000 Zadar</item>
      <item>Ljuk Ljekaj, OIB 71041400121, Dr. Franje Tuđmana 179, 23206 Sukošan</item>
    </izvorni_sadrzaj>
    <derivirana_varijabla naziv="DomainObject.Predmet.OstaliListFormatedWithAdressOIB_1">
      <item>Vičenc Lekaj, OIB 50430437588, Put Bokanjca 64, 23000 Zadar</item>
      <item>Ljuk Ljekaj, OIB 71041400121, Dr. Franje Tuđmana 179, 23206 Sukošan</item>
    </derivirana_varijabla>
  </DomainObject.Predmet.OstaliListFormatedWithAdressOIB>
  <DomainObject.Predmet.OstaliListNazivFormated>
    <izvorni_sadrzaj>
      <item>Vičenc Lekaj</item>
      <item>Ljuk Ljekaj</item>
    </izvorni_sadrzaj>
    <derivirana_varijabla naziv="DomainObject.Predmet.OstaliListNazivFormated_1">
      <item>Vičenc Lekaj</item>
      <item>Ljuk Ljekaj</item>
    </derivirana_varijabla>
  </DomainObject.Predmet.OstaliListNazivFormated>
  <DomainObject.Predmet.OstaliListNazivFormatedOIB>
    <izvorni_sadrzaj>
      <item>Vičenc Lekaj, OIB 50430437588</item>
      <item>Ljuk Ljekaj, OIB 71041400121</item>
    </izvorni_sadrzaj>
    <derivirana_varijabla naziv="DomainObject.Predmet.OstaliListNazivFormatedOIB_1">
      <item>Vičenc Lekaj, OIB 50430437588</item>
      <item>Ljuk Ljekaj, OIB 71041400121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LEKAJ društvo s ograničenom odgovornošću za proizvodnju pekarskih proizvoda</izvorni_sadrzaj>
    <derivirana_varijabla naziv="DomainObject.Predmet.ProtustrankaIDrugi_1">LEKAJ društvo s ograničenom odgovornošću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LEKAJ društvo s ograničenom odgovornošću za proizvodnju pekarskih proizvoda, OIB 37419560889, Put Bokanjca 64, 23000 Zadar</izvorni_sadrzaj>
    <derivirana_varijabla naziv="DomainObject.Predmet.ProtustrankaIDrugiAdressOIB_1">LEKAJ društvo s ograničenom odgovornošću za proizvodnju pekarskih proizvoda, OIB 37419560889, Put Bokanjca 64,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LEKAJ društvo s ograničenom odgovornošću za proizvodnju pekarskih proizvoda</item>
      <item>Vičenc Lekaj</item>
      <item>Ljuk Ljekaj</item>
    </izvorni_sadrzaj>
    <derivirana_varijabla naziv="DomainObject.Predmet.SudioniciListNaziv_1">
      <item>Financijska agencija</item>
      <item>LEKAJ društvo s ograničenom odgovornošću za proizvodnju pekarskih proizvoda</item>
      <item>Vičenc Lekaj</item>
      <item>Ljuk Ljekaj</item>
    </derivirana_varijabla>
  </DomainObject.Predmet.SudioniciListNaziv>
  <DomainObject.Predmet.SudioniciListAdressOIB>
    <izvorni_sadrzaj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izvorni_sadrzaj>
    <derivirana_varijabla naziv="DomainObject.Predmet.SudioniciListAdressOIB_1"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37419560889</item>
      <item>, OIB 50430437588</item>
      <item>, OIB 71041400121</item>
    </izvorni_sadrzaj>
    <derivirana_varijabla naziv="DomainObject.Predmet.SudioniciListNazivOIB_1">
      <item>, OIB 85821130368</item>
      <item>, OIB 37419560889</item>
      <item>, OIB 50430437588</item>
      <item>, OIB 71041400121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308</properties:Words>
  <properties:Characters>1528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2016-07-19T08:50:00Z</dcterms:created>
  <dc:creator>Ardena Bajlo</dc:creator>
  <cp:lastModifiedBy>wsadmin</cp:lastModifiedBy>
  <cp:lastPrinted>2016-05-20T09:24:00Z</cp:lastPrinted>
  <dcterms:modified xmlns:xsi="http://www.w3.org/2001/XMLSchema-instance" xsi:type="dcterms:W3CDTF">2016-07-20T12:45:00Z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