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46b1" w14:paraId="28a46b1" w:rsidRDefault="00FE71E4" w:rsidP="00910611" w:rsidR="00FE71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71E4" w:rsidP="00910611" w:rsidR="00FE71E4">
      <w:r>
        <w:rPr>
          <w:rFonts w:eastAsia="MS Mincho"/>
        </w:rPr>
        <w:t xml:space="preserve">   REPUBLIKA HRVATSKA</w:t>
      </w:r>
    </w:p>
    <w:p w:rsidRDefault="00FE71E4" w:rsidP="00910611" w:rsidR="00FE71E4">
      <w:r>
        <w:rPr>
          <w:rFonts w:eastAsia="MS Mincho"/>
        </w:rPr>
        <w:t>TRGOVAČKI SUD U RIJECI</w:t>
      </w:r>
    </w:p>
    <w:p w:rsidRDefault="00FE71E4" w:rsidR="00FE71E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F55D4" w:rsidP="00910611" w:rsidR="003F55D4"/>
    <w:p w:rsidRDefault="008D7E3E" w:rsidP="00910611" w:rsidR="008D7E3E"/>
    <w:p w:rsidRDefault="008D7E3E" w:rsidP="00910611" w:rsidR="008D7E3E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813C98">
        <w:rPr>
          <w:rFonts w:hAnsi="Times New Roman" w:ascii="Times New Roman"/>
          <w:b w:val="false"/>
          <w:lang w:val="hr-HR"/>
        </w:rPr>
        <w:t xml:space="preserve">04. </w:t>
      </w:r>
      <w:r w:rsidR="00E42DD6">
        <w:rPr>
          <w:rFonts w:hAnsi="Times New Roman" w:ascii="Times New Roman"/>
          <w:b w:val="false"/>
          <w:lang w:val="hr-HR"/>
        </w:rPr>
        <w:t>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8A4928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E42DD6" w:rsidP="00072B26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22. studenog</w:t>
      </w:r>
      <w:r w:rsidR="00BB695A" w:rsidRPr="00BB695A">
        <w:rPr>
          <w:rFonts w:hAnsi="Times New Roman" w:ascii="Times New Roman"/>
          <w:lang w:val="hr-HR"/>
        </w:rPr>
        <w:t xml:space="preserve"> 2016. godine u </w:t>
      </w:r>
      <w:r>
        <w:rPr>
          <w:rFonts w:hAnsi="Times New Roman" w:ascii="Times New Roman"/>
          <w:lang w:val="hr-HR"/>
        </w:rPr>
        <w:t>09</w:t>
      </w:r>
      <w:r w:rsidR="00BB695A" w:rsidRPr="00BB695A">
        <w:rPr>
          <w:rFonts w:hAnsi="Times New Roman" w:ascii="Times New Roman"/>
          <w:lang w:val="hr-HR"/>
        </w:rPr>
        <w:t>:00 sati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BB695A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BB695A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sudnica 2</w:t>
      </w:r>
      <w:r w:rsidR="00BB695A">
        <w:rPr>
          <w:rFonts w:hAnsi="Times New Roman" w:ascii="Times New Roman"/>
          <w:lang w:val="hr-HR"/>
        </w:rPr>
        <w:t>,</w:t>
      </w:r>
      <w:r w:rsidR="00BB695A" w:rsidRPr="00BB695A">
        <w:rPr>
          <w:rFonts w:hAnsi="Times New Roman" w:ascii="Times New Roman"/>
          <w:lang w:val="hr-HR"/>
        </w:rPr>
        <w:t xml:space="preserve"> </w:t>
      </w:r>
      <w:r w:rsidR="00BB695A">
        <w:rPr>
          <w:rFonts w:hAnsi="Times New Roman" w:ascii="Times New Roman"/>
          <w:lang w:val="hr-HR"/>
        </w:rPr>
        <w:t xml:space="preserve">I. </w:t>
      </w:r>
      <w:r w:rsidR="00BB695A" w:rsidRPr="00714053">
        <w:rPr>
          <w:rFonts w:hAnsi="Times New Roman" w:ascii="Times New Roman"/>
          <w:lang w:val="hr-HR"/>
        </w:rPr>
        <w:t>kat,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BB695A">
        <w:rPr>
          <w:rFonts w:hAnsi="Times New Roman" w:ascii="Times New Roman"/>
          <w:b w:val="false"/>
          <w:lang w:val="hr-HR"/>
        </w:rPr>
        <w:t>e-</w:t>
      </w:r>
      <w:r w:rsidR="001917CB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 w:rsidRPr="001836D2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lastRenderedPageBreak/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E42DD6" w:rsidRPr="00E42DD6">
        <w:rPr>
          <w:rFonts w:hAnsi="Times New Roman" w:ascii="Times New Roman"/>
          <w:lang w:val="hr-HR"/>
        </w:rPr>
        <w:t>285</w:t>
      </w:r>
      <w:r w:rsidR="00813C98" w:rsidRPr="00E42DD6">
        <w:rPr>
          <w:rFonts w:hAnsi="Times New Roman" w:ascii="Times New Roman"/>
          <w:lang w:val="hr-HR"/>
        </w:rPr>
        <w:t>.000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za iznos od 198.748,16 kn uz ovršivost tražbine, te ostalih uvjeta iz rješenja u korist Republike Hrvatske, Ministarstva financija, Porezne uprave, Područnog ureda Pazin, zaprimljeno 14.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6.087,00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5.900,00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378.398,42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1.000,00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52.553,93 kn uz ostale uvjete iz rješenja uz naznaku ovršivosti tražbine u korist </w:t>
      </w:r>
      <w:r w:rsidRPr="00660B5D">
        <w:rPr>
          <w:rFonts w:hAnsi="Times New Roman" w:ascii="Times New Roman"/>
          <w:b w:val="false"/>
          <w:lang w:val="hr-HR"/>
        </w:rPr>
        <w:lastRenderedPageBreak/>
        <w:t>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68.315,43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E42DD6">
        <w:rPr>
          <w:rFonts w:hAnsi="Times New Roman" w:ascii="Times New Roman"/>
          <w:b w:val="false"/>
          <w:lang w:val="hr-HR"/>
        </w:rPr>
        <w:t>18. studenog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2016.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</w:t>
      </w:r>
      <w:r w:rsidR="00813C98" w:rsidRPr="00853E32">
        <w:rPr>
          <w:rFonts w:hAnsi="Times New Roman" w:ascii="Times New Roman"/>
          <w:lang w:val="hr-HR"/>
        </w:rPr>
        <w:t>5</w:t>
      </w:r>
      <w:r w:rsidRPr="00853E32">
        <w:rPr>
          <w:rFonts w:hAnsi="Times New Roman" w:ascii="Times New Roman"/>
          <w:lang w:val="hr-HR"/>
        </w:rPr>
        <w:t>%</w:t>
      </w:r>
      <w:r w:rsidRPr="00714053">
        <w:rPr>
          <w:rFonts w:hAnsi="Times New Roman" w:ascii="Times New Roman"/>
          <w:b w:val="false"/>
          <w:lang w:val="hr-HR"/>
        </w:rPr>
        <w:t xml:space="preserve">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4B73C2" w:rsidP="004B73C2" w:rsidR="00F52A2A" w:rsidRPr="00714053">
      <w:pPr>
        <w:tabs>
          <w:tab w:pos="1580" w:val="left"/>
        </w:tabs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E42DD6">
        <w:rPr>
          <w:rFonts w:hAnsi="Times New Roman" w:ascii="Times New Roman"/>
          <w:b w:val="false"/>
          <w:lang w:val="hr-HR"/>
        </w:rPr>
        <w:t>04. 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1917CB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A817BD" w:rsidR="001836D2" w:rsidRPr="00853E3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A817B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lastRenderedPageBreak/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42DD6">
        <w:rPr>
          <w:rFonts w:hAnsi="Times New Roman" w:ascii="Times New Roman"/>
          <w:b w:val="false"/>
          <w:sz w:val="20"/>
          <w:szCs w:val="20"/>
          <w:lang w:val="hr-HR"/>
        </w:rPr>
        <w:t>04.10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1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912282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85688C">
      <w:rPr>
        <w:rFonts w:hAnsi="Times New Roman" w:ascii="Times New Roman"/>
        <w:b w:val="false"/>
      </w:rPr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363E5"/>
    <w:rsid w:val="00044920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917CB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55D4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B73C2"/>
    <w:rsid w:val="004D533E"/>
    <w:rsid w:val="005178DD"/>
    <w:rsid w:val="005307D3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3C98"/>
    <w:rsid w:val="00814564"/>
    <w:rsid w:val="0081789F"/>
    <w:rsid w:val="00840634"/>
    <w:rsid w:val="00845F9C"/>
    <w:rsid w:val="00853E32"/>
    <w:rsid w:val="00854033"/>
    <w:rsid w:val="0085688C"/>
    <w:rsid w:val="00866FDF"/>
    <w:rsid w:val="00873661"/>
    <w:rsid w:val="0088411C"/>
    <w:rsid w:val="00887E0E"/>
    <w:rsid w:val="008A0339"/>
    <w:rsid w:val="008A4928"/>
    <w:rsid w:val="008B5EA8"/>
    <w:rsid w:val="008B7B31"/>
    <w:rsid w:val="008D62A9"/>
    <w:rsid w:val="008D7E3E"/>
    <w:rsid w:val="008F5D84"/>
    <w:rsid w:val="00905995"/>
    <w:rsid w:val="00907BFA"/>
    <w:rsid w:val="00912282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817BD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B695A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47897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42DD6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  <w:rsid w:val="00FE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1060</properties:Words>
  <properties:Characters>5832</properties:Characters>
  <properties:Lines>144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2016-10-04T08:15:00Z</dcterms:created>
  <dc:creator>dcmelik</dc:creator>
  <cp:lastModifiedBy>Jasna Radulović</cp:lastModifiedBy>
  <cp:lastPrinted>2016-10-04T08:19:00Z</cp:lastPrinted>
  <dcterms:modified xmlns:xsi="http://www.w3.org/2001/XMLSchema-instance" xsi:type="dcterms:W3CDTF">2016-10-04T08:21:00Z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