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a58f" w14:paraId="ed5a58f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981771">
        <w:t>449</w:t>
      </w:r>
      <w:r w:rsidR="0039730F">
        <w:t>/2017-</w:t>
      </w:r>
      <w:r w:rsidR="00256DBC">
        <w:t>2</w:t>
      </w:r>
    </w:p>
    <w:p w:rsidRDefault="00A576FE" w:rsidP="00A576FE" w:rsidR="00A576FE"/>
    <w:p w:rsidRDefault="001955D3" w:rsidP="00A576FE" w:rsidR="001955D3"/>
    <w:p w:rsidRDefault="001955D3" w:rsidP="00A576FE" w:rsidR="001955D3"/>
    <w:p w:rsidRDefault="001955D3" w:rsidP="001955D3" w:rsidR="001955D3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955D3" w:rsidP="001955D3" w:rsidR="001955D3" w:rsidRPr="001955D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1955D3">
        <w:rPr>
          <w:rFonts w:cs="Times New Roman" w:hAnsi="Times New Roman" w:ascii="Times New Roman"/>
          <w:b w:val="false"/>
          <w:sz w:val="24"/>
        </w:rPr>
        <w:t>Trgovački sud u Zadru</w:t>
      </w:r>
    </w:p>
    <w:p w:rsidRDefault="001955D3" w:rsidP="001955D3" w:rsidR="001955D3" w:rsidRPr="001955D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1955D3">
        <w:rPr>
          <w:rFonts w:cs="Times New Roman" w:hAnsi="Times New Roman" w:ascii="Times New Roman"/>
          <w:b w:val="false"/>
          <w:sz w:val="24"/>
        </w:rPr>
        <w:t>Dr. Franje Tuđmana 35</w:t>
      </w:r>
    </w:p>
    <w:p w:rsidRDefault="001955D3" w:rsidP="001955D3" w:rsidR="00A576FE" w:rsidRPr="001955D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1955D3">
        <w:rPr>
          <w:rFonts w:cs="Times New Roman" w:hAnsi="Times New Roman" w:ascii="Times New Roman"/>
          <w:b w:val="false"/>
          <w:sz w:val="24"/>
        </w:rP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981771">
        <w:t>DOBRO PROPERTY</w:t>
      </w:r>
      <w:r w:rsidR="00826F59">
        <w:t xml:space="preserve"> d.o.o., Zadar, </w:t>
      </w:r>
      <w:r w:rsidR="00981771">
        <w:t>Slave Raškaj 14A</w:t>
      </w:r>
      <w:r w:rsidR="00826F59">
        <w:t xml:space="preserve">, OIB: </w:t>
      </w:r>
      <w:r w:rsidR="00981771">
        <w:t>67205535103</w:t>
      </w:r>
      <w:r>
        <w:t xml:space="preserve">, zastupanom po </w:t>
      </w:r>
      <w:r w:rsidR="00226979">
        <w:t>članu uprave</w:t>
      </w:r>
      <w:r>
        <w:t xml:space="preserve"> </w:t>
      </w:r>
      <w:r w:rsidR="00981771">
        <w:t>Andreju Kylianu</w:t>
      </w:r>
      <w:r w:rsidR="00826F59">
        <w:t xml:space="preserve"> iz </w:t>
      </w:r>
      <w:r w:rsidR="00981771">
        <w:t>Ivanka pri Dunaji, Republika Slovačka</w:t>
      </w:r>
      <w:r>
        <w:t xml:space="preserve">,  </w:t>
      </w:r>
      <w:r w:rsidR="008830D3">
        <w:t>5</w:t>
      </w:r>
      <w:r w:rsidR="00E46171">
        <w:t>.</w:t>
      </w:r>
      <w:r w:rsidR="00984003">
        <w:t xml:space="preserve"> </w:t>
      </w:r>
      <w:r w:rsidR="00BC0FE1">
        <w:t xml:space="preserve"> </w:t>
      </w:r>
      <w:r w:rsidR="005B6F59">
        <w:t>prosinca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256DBC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8830D3" w:rsidRPr="008830D3">
        <w:t>18</w:t>
      </w:r>
      <w:r w:rsidR="00372EF1" w:rsidRPr="008830D3">
        <w:t xml:space="preserve">. </w:t>
      </w:r>
      <w:r w:rsidR="0039730F" w:rsidRPr="008830D3">
        <w:t>siječnja 2018</w:t>
      </w:r>
      <w:r w:rsidR="00A67650" w:rsidRPr="008830D3">
        <w:t xml:space="preserve">. u </w:t>
      </w:r>
      <w:r w:rsidR="008830D3" w:rsidRPr="008830D3">
        <w:t>08,15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981771">
        <w:t>Andrej Kylian</w:t>
      </w:r>
      <w:r w:rsidR="00826F59">
        <w:t xml:space="preserve"> iz </w:t>
      </w:r>
      <w:r w:rsidR="00981771">
        <w:t>Ivanka pri Dunaji, Republika Slovačka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256DBC">
        <w:t xml:space="preserve"> te Republika Hrvatska, Ministarstvo financija, Porezna uprava, Područni ured Dalmacija</w:t>
      </w:r>
      <w:r>
        <w:t>, sve radi davanja odgovarajućih podataka i obavijesti u smislu odredbi čl. 177. Stečajnog zakona (Narodne novine 71/15</w:t>
      </w:r>
      <w:r w:rsidR="00256DBC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ind w:firstLine="708"/>
        <w:jc w:val="both"/>
      </w:pPr>
      <w:r w:rsidRPr="00CD5002">
        <w:t xml:space="preserve">IV. Ako osoba ovlaštena za zastupanje dužnika po zakonu </w:t>
      </w:r>
      <w:r w:rsidR="00981771">
        <w:t>Andrej Kylian iz Ivanka pri Dunaji, Republika Slovačka</w:t>
      </w:r>
      <w:r w:rsidR="00372EF1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014BB3" w:rsidP="00A576FE" w:rsidR="00014BB3">
      <w:pPr>
        <w:ind w:firstLine="708"/>
        <w:jc w:val="both"/>
      </w:pPr>
    </w:p>
    <w:p w:rsidRDefault="00014BB3" w:rsidP="00014BB3" w:rsidR="00014BB3" w:rsidRPr="00F60CD9">
      <w:pPr>
        <w:jc w:val="center"/>
      </w:pPr>
      <w:r w:rsidRPr="00F60CD9">
        <w:t>Obrazloženje</w:t>
      </w:r>
    </w:p>
    <w:p w:rsidRDefault="00014BB3" w:rsidP="00014BB3" w:rsidR="00014BB3" w:rsidRPr="00F60CD9">
      <w:pPr>
        <w:jc w:val="center"/>
      </w:pPr>
    </w:p>
    <w:p w:rsidRDefault="00014BB3" w:rsidP="00256DBC" w:rsidR="00256DBC">
      <w:pPr>
        <w:jc w:val="both"/>
      </w:pPr>
      <w:r w:rsidRPr="00F60CD9">
        <w:tab/>
      </w:r>
      <w:r w:rsidRPr="00F60CD9">
        <w:tab/>
      </w:r>
      <w:r w:rsidR="00256DBC">
        <w:t>Financijska agencija je</w:t>
      </w:r>
      <w:r w:rsidR="00256DBC" w:rsidRPr="004E0D54">
        <w:t xml:space="preserve"> dostavi</w:t>
      </w:r>
      <w:r w:rsidR="00256DBC">
        <w:t>la</w:t>
      </w:r>
      <w:r w:rsidR="00256DBC" w:rsidRPr="004E0D54">
        <w:t xml:space="preserve"> ovom sudu prijedlog za </w:t>
      </w:r>
      <w:r w:rsidR="00256DBC">
        <w:t>otvaranje</w:t>
      </w:r>
      <w:r w:rsidR="00256DBC" w:rsidRPr="004E0D54">
        <w:t xml:space="preserve"> </w:t>
      </w:r>
      <w:r w:rsidR="00256DBC">
        <w:t xml:space="preserve">skraćenog </w:t>
      </w:r>
      <w:r w:rsidR="00256DBC" w:rsidRPr="004E0D54">
        <w:t xml:space="preserve">stečajnog postupka nad stečajnim dužnikom </w:t>
      </w:r>
      <w:r w:rsidR="00256DBC" w:rsidRPr="00256DBC">
        <w:t>DOBRO PROPERTY d.o.o., Zadar</w:t>
      </w:r>
      <w:r w:rsidR="00256DBC">
        <w:t xml:space="preserve">. Postupajući po prijedlogu sud je objavio oglas u smislu odredbe članka </w:t>
      </w:r>
      <w:r w:rsidR="00A737DE">
        <w:t>4</w:t>
      </w:r>
      <w:r w:rsidR="00256DBC">
        <w:t xml:space="preserve">30. Stečajnog zakona postupajući temeljem kojeg je Republika Hrvatska, Ministarstvo financija, Porezna uprava, Područni ured Dalmacija podnijela prijedlog za pokretanje stečajnog postupka te je rješenjem 6 St-290/17-7 od 14. rujna 2017. obustavljen skraćeni stečajni postupak. </w:t>
      </w:r>
    </w:p>
    <w:p w:rsidRDefault="00256DBC" w:rsidP="00256DBC" w:rsidR="00256DBC">
      <w:pPr>
        <w:ind w:firstLine="708"/>
        <w:jc w:val="both"/>
      </w:pPr>
    </w:p>
    <w:p w:rsidRDefault="00256DBC" w:rsidP="00256DBC" w:rsidR="00256DBC">
      <w:pPr>
        <w:ind w:firstLine="708"/>
        <w:jc w:val="both"/>
      </w:pPr>
    </w:p>
    <w:p w:rsidRDefault="00256DBC" w:rsidP="00256DBC" w:rsidR="00256DBC">
      <w:pPr>
        <w:ind w:firstLine="708"/>
        <w:jc w:val="both"/>
      </w:pPr>
      <w:r>
        <w:t>Postupajući po odredbi čl. 433. Stečajnog zakona sud je odlučio o pokretanju prethodnoga postupka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256DBC" w:rsidP="00256DBC" w:rsidR="00256DBC">
      <w:pPr>
        <w:jc w:val="both"/>
      </w:pPr>
      <w:r>
        <w:tab/>
        <w:t>Stoga je odlučeno kao u izreci.</w:t>
      </w:r>
    </w:p>
    <w:p w:rsidRDefault="00A576FE" w:rsidP="00256DBC" w:rsidR="00A576FE">
      <w:pPr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8830D3">
        <w:t>5</w:t>
      </w:r>
      <w:r w:rsidR="00E46171">
        <w:t>.</w:t>
      </w:r>
      <w:r w:rsidR="00984003">
        <w:t xml:space="preserve"> </w:t>
      </w:r>
      <w:r w:rsidR="00BC0FE1">
        <w:t xml:space="preserve"> </w:t>
      </w:r>
      <w:r w:rsidR="005B6F59">
        <w:t>prosinca</w:t>
      </w:r>
      <w:r>
        <w:t xml:space="preserve"> 2017.</w:t>
      </w:r>
    </w:p>
    <w:p w:rsidRDefault="00A576FE" w:rsidP="00A576FE" w:rsidR="00A576FE"/>
    <w:p w:rsidRDefault="00A737DE" w:rsidP="00A737DE" w:rsidR="00A576FE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1955D3" w:rsidP="00A576FE" w:rsidR="00A576FE">
      <w:pPr>
        <w:ind w:firstLine="708"/>
      </w:pPr>
      <w:r>
        <w:t>Pouka o pravnom lijeku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981771" w:rsidRPr="00981771">
        <w:t>Andreju Kylianu iz Ivanka pri Dunaji, Republika Slovačka</w:t>
      </w:r>
      <w:r w:rsidR="00826F59">
        <w:t xml:space="preserve">, </w:t>
      </w:r>
      <w:r w:rsidR="00981771">
        <w:t>Dlha 58</w:t>
      </w:r>
      <w:r w:rsidR="008830D3">
        <w:t xml:space="preserve"> </w:t>
      </w:r>
      <w:r w:rsidR="00DF0E12">
        <w:t xml:space="preserve"> na e-oglasnu ploču</w:t>
      </w:r>
      <w:r w:rsidR="008830D3">
        <w:t xml:space="preserve"> i adresu dužnika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256DBC">
        <w:t>i RH, MF, PU Dalmacija</w:t>
      </w:r>
      <w:r>
        <w:t xml:space="preserve">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55D3" w:rsidP="00AA1AD1" w:rsidR="001955D3">
      <w:r>
        <w:separator/>
      </w:r>
    </w:p>
  </w:endnote>
  <w:endnote w:id="0" w:type="continuationSeparator">
    <w:p w:rsidRDefault="001955D3" w:rsidP="00AA1AD1" w:rsidR="00195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55D3" w:rsidP="00AA1AD1" w:rsidR="001955D3">
      <w:r>
        <w:separator/>
      </w:r>
    </w:p>
  </w:footnote>
  <w:footnote w:id="0" w:type="continuationSeparator">
    <w:p w:rsidRDefault="001955D3" w:rsidP="00AA1AD1" w:rsidR="001955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55D3" w:rsidP="003C6ABB" w:rsidR="001955D3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EB7223">
      <w:rPr>
        <w:noProof/>
      </w:rPr>
      <w:t>2</w:t>
    </w:r>
    <w:r>
      <w:fldChar w:fldCharType="end"/>
    </w:r>
    <w:r w:rsidR="00256DBC">
      <w:tab/>
    </w:r>
    <w:r w:rsidR="00256DBC">
      <w:tab/>
    </w:r>
    <w:r w:rsidR="00256DBC">
      <w:tab/>
    </w:r>
    <w:r w:rsidR="00256DBC">
      <w:tab/>
    </w:r>
    <w:r w:rsidR="00256DBC">
      <w:tab/>
      <w:t>Posl. br.: 1 St-449/2017-2</w:t>
    </w:r>
  </w:p>
  <w:p w:rsidRDefault="001955D3" w:rsidR="001955D3">
    <w:pPr>
      <w:pStyle w:val="Zaglavlje"/>
      <w:jc w:val="center"/>
    </w:pPr>
  </w:p>
  <w:p w:rsidRDefault="001955D3" w:rsidR="001955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4BB3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5AA4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955D3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56DBC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6F59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30D3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1771"/>
    <w:rsid w:val="00984003"/>
    <w:rsid w:val="0098701D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737DE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46171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B722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955D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1955D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72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2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2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2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2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955D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1955D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72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2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2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2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2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St-449/2017</izvorni_sadrzaj>
    <derivirana_varijabla naziv="DomainObject.Predmet.OznakaBroj_1">St-449/2017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 PROPERTY d.o.o. za trgovinu i poslovanje nekretninama</izvorni_sadrzaj>
    <derivirana_varijabla naziv="DomainObject.Predmet.ProtustrankaFormated_1">  DOBRO PROPERTY d.o.o. za trgovinu i poslovanje nekretninama</derivirana_varijabla>
  </DomainObject.Predmet.ProtustrankaFormated>
  <DomainObject.Predmet.ProtustrankaFormatedOIB>
    <izvorni_sadrzaj>  DOBRO PROPERTY d.o.o. za trgovinu i poslovanje nekretninama, OIB 67205535103</izvorni_sadrzaj>
    <derivirana_varijabla naziv="DomainObject.Predmet.ProtustrankaFormatedOIB_1">  DOBRO PROPERTY d.o.o. za trgovinu i poslovanje nekretninama, OIB 67205535103</derivirana_varijabla>
  </DomainObject.Predmet.ProtustrankaFormatedOIB>
  <DomainObject.Predmet.ProtustrankaFormatedWithAdress>
    <izvorni_sadrzaj> DOBRO PROPERTY d.o.o. za trgovinu i poslovanje nekretninama, Slave Raškaj 14A, 23000 Zadar</izvorni_sadrzaj>
    <derivirana_varijabla naziv="DomainObject.Predmet.ProtustrankaFormatedWithAdress_1"> DOBRO PROPERTY d.o.o. za trgovinu i poslovanje nekretninama, Slave Raškaj 14A, 23000 Zadar</derivirana_varijabla>
  </DomainObject.Predmet.ProtustrankaFormatedWithAdress>
  <DomainObject.Predmet.ProtustrankaFormatedWithAdressOIB>
    <izvorni_sadrzaj> DOBRO PROPERTY d.o.o. za trgovinu i poslovanje nekretninama, OIB 67205535103, Slave Raškaj 14A, 23000 Zadar</izvorni_sadrzaj>
    <derivirana_varijabla naziv="DomainObject.Predmet.ProtustrankaFormatedWithAdressOIB_1"> DOBRO PROPERTY d.o.o. za trgovinu i poslovanje nekretninama, OIB 67205535103, Slave Raškaj 14A, 23000 Zadar</derivirana_varijabla>
  </DomainObject.Predmet.ProtustrankaFormatedWithAdressOIB>
  <DomainObject.Predmet.ProtustrankaWithAdress>
    <izvorni_sadrzaj>DOBRO PROPERTY d.o.o. za trgovinu i poslovanje nekretninama Slave Raškaj 14A, 23000 Zadar</izvorni_sadrzaj>
    <derivirana_varijabla naziv="DomainObject.Predmet.ProtustrankaWithAdress_1">DOBRO PROPERTY d.o.o. za trgovinu i poslovanje nekretninama Slave Raškaj 14A, 23000 Zadar</derivirana_varijabla>
  </DomainObject.Predmet.ProtustrankaWithAdress>
  <DomainObject.Predmet.ProtustrankaWithAdressOIB>
    <izvorni_sadrzaj>DOBRO PROPERTY d.o.o. za trgovinu i poslovanje nekretninama, OIB 67205535103, Slave Raškaj 14A, 23000 Zadar</izvorni_sadrzaj>
    <derivirana_varijabla naziv="DomainObject.Predmet.ProtustrankaWithAdressOIB_1">DOBRO PROPERTY d.o.o. za trgovinu i poslovanje nekretninama, OIB 67205535103, Slave Raškaj 14A, 23000 Zadar</derivirana_varijabla>
  </DomainObject.Predmet.ProtustrankaWithAdressOIB>
  <DomainObject.Predmet.ProtustrankaNazivFormated>
    <izvorni_sadrzaj>DOBRO PROPERTY d.o.o. za trgovinu i poslovanje nekretninama</izvorni_sadrzaj>
    <derivirana_varijabla naziv="DomainObject.Predmet.ProtustrankaNazivFormated_1">DOBRO PROPERTY d.o.o. za trgovinu i poslovanje nekretninama</derivirana_varijabla>
  </DomainObject.Predmet.ProtustrankaNazivFormated>
  <DomainObject.Predmet.ProtustrankaNazivFormatedOIB>
    <izvorni_sadrzaj>DOBRO PROPERTY d.o.o. za trgovinu i poslovanje nekretninama, OIB 67205535103</izvorni_sadrzaj>
    <derivirana_varijabla naziv="DomainObject.Predmet.ProtustrankaNazivFormatedOIB_1">DOBRO PROPERTY d.o.o. za trgovinu i poslovanje nekretninama, OIB 67205535103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DOBRO PROPERTY d.o.o. za trgovinu i poslovanje nekretninama</item>
    </izvorni_sadrzaj>
    <derivirana_varijabla naziv="DomainObject.Predmet.ProtuStrankaListFormated_1">
      <item>DOBRO PROPERTY d.o.o. za trgovinu i poslovanje nekretninama</item>
    </derivirana_varijabla>
  </DomainObject.Predmet.ProtuStrankaListFormated>
  <DomainObject.Predmet.ProtuStrankaListFormatedOIB>
    <izvorni_sadrzaj>
      <item>DOBRO PROPERTY d.o.o. za trgovinu i poslovanje nekretninama, OIB 67205535103</item>
    </izvorni_sadrzaj>
    <derivirana_varijabla naziv="DomainObject.Predmet.ProtuStrankaListFormatedOIB_1">
      <item>DOBRO PROPERTY d.o.o. za trgovinu i poslovanje nekretninama, OIB 67205535103</item>
    </derivirana_varijabla>
  </DomainObject.Predmet.ProtuStrankaListFormatedOIB>
  <DomainObject.Predmet.ProtuStrankaListFormatedWithAdress>
    <izvorni_sadrzaj>
      <item>DOBRO PROPERTY d.o.o. za trgovinu i poslovanje nekretninama, Slave Raškaj 14A, 23000 Zadar</item>
    </izvorni_sadrzaj>
    <derivirana_varijabla naziv="DomainObject.Predmet.ProtuStrankaListFormatedWithAdress_1">
      <item>DOBRO PROPERTY d.o.o. za trgovinu i poslovanje nekretninama, Slave Raškaj 14A, 23000 Zadar</item>
    </derivirana_varijabla>
  </DomainObject.Predmet.ProtuStrankaListFormatedWithAdress>
  <DomainObject.Predmet.ProtuStrankaListFormatedWithAdressOIB>
    <izvorni_sadrzaj>
      <item>DOBRO PROPERTY d.o.o. za trgovinu i poslovanje nekretninama, OIB 67205535103, Slave Raškaj 14A, 23000 Zadar</item>
    </izvorni_sadrzaj>
    <derivirana_varijabla naziv="DomainObject.Predmet.ProtuStrankaListFormatedWithAdressOIB_1">
      <item>DOBRO PROPERTY d.o.o. za trgovinu i poslovanje nekretninama, OIB 67205535103, Slave Raškaj 14A, 23000 Zadar</item>
    </derivirana_varijabla>
  </DomainObject.Predmet.ProtuStrankaListFormatedWithAdressOIB>
  <DomainObject.Predmet.ProtuStrankaListNazivFormated>
    <izvorni_sadrzaj>
      <item>DOBRO PROPERTY d.o.o. za trgovinu i poslovanje nekretninama</item>
    </izvorni_sadrzaj>
    <derivirana_varijabla naziv="DomainObject.Predmet.ProtuStrankaListNazivFormated_1">
      <item>DOBRO PROPERTY d.o.o. za trgovinu i poslovanje nekretninama</item>
    </derivirana_varijabla>
  </DomainObject.Predmet.ProtuStrankaListNazivFormated>
  <DomainObject.Predmet.ProtuStrankaListNazivFormatedOIB>
    <izvorni_sadrzaj>
      <item>DOBRO PROPERTY d.o.o. za trgovinu i poslovanje nekretninama, OIB 67205535103</item>
    </izvorni_sadrzaj>
    <derivirana_varijabla naziv="DomainObject.Predmet.ProtuStrankaListNazivFormatedOIB_1">
      <item>DOBRO PROPERTY d.o.o. za trgovinu i poslovanje nekretninama, OIB 67205535103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DOBRO PROPERTY d.o.o. za trgovinu i poslovanje nekretninama</izvorni_sadrzaj>
    <derivirana_varijabla naziv="DomainObject.Predmet.ProtustrankaIDrugi_1">DOBRO PROPERTY d.o.o. za trgovinu i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DOBRO PROPERTY d.o.o. za trgovinu i poslovanje nekretninama, OIB 67205535103, Slave Raškaj 14A, 23000 Zadar</izvorni_sadrzaj>
    <derivirana_varijabla naziv="DomainObject.Predmet.ProtustrankaIDrugiAdressOIB_1">DOBRO PROPERTY d.o.o. za trgovinu i poslovanje nekretninama, OIB 67205535103, Slave Raškaj 14A,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 PROPERTY d.o.o. za trgovinu i poslovanje nekretninama</item>
      <item>fina</item>
    </izvorni_sadrzaj>
    <derivirana_varijabla naziv="DomainObject.Predmet.SudioniciListNaziv_1">
      <item>DOBRO PROPERTY d.o.o. za trgovinu i poslovanje nekretninama</item>
      <item>fina</item>
    </derivirana_varijabla>
  </DomainObject.Predmet.SudioniciListNaziv>
  <DomainObject.Predmet.SudioniciListAdressOIB>
    <izvorni_sadrzaj>
      <item>DOBRO PROPERTY d.o.o. za trgovinu i poslovanje nekretninama, OIB 67205535103, Slave Raškaj 14A,23000 Zadar</item>
      <item>fina, OIB 85821130368</item>
    </izvorni_sadrzaj>
    <derivirana_varijabla naziv="DomainObject.Predmet.SudioniciListAdressOIB_1">
      <item>DOBRO PROPERTY d.o.o. za trgovinu i poslovanje nekretninama, OIB 67205535103, Slave Raškaj 14A,23000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67205535103</item>
      <item>, OIB 85821130368</item>
    </izvorni_sadrzaj>
    <derivirana_varijabla naziv="DomainObject.Predmet.SudioniciListNazivOIB_1">
      <item>, OIB 67205535103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89B7A1-7F43-44E0-9161-5343AB4A08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478</properties:Words>
  <properties:Characters>2701</properties:Characters>
  <properties:Lines>79</properties:Lines>
  <properties:Paragraphs>25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2017-11-02T09:31:00Z</dcterms:created>
  <dc:creator>Administrator</dc:creator>
  <cp:lastModifiedBy>Nena Mužanović</cp:lastModifiedBy>
  <cp:lastPrinted>2017-09-28T07:23:00Z</cp:lastPrinted>
  <dcterms:modified xmlns:xsi="http://www.w3.org/2001/XMLSchema-instance" xsi:type="dcterms:W3CDTF">2017-12-13T10:05:00Z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