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42c3" w14:paraId="de442c3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1A43E9">
        <w:t>Marijane Ivanušić</w:t>
      </w:r>
      <w:r w:rsidRPr="00B948CA">
        <w:t xml:space="preserve">, OIB: </w:t>
      </w:r>
      <w:r w:rsidR="001A43E9">
        <w:t>05598503768</w:t>
      </w:r>
      <w:r w:rsidRPr="00B948CA">
        <w:t xml:space="preserve">, iz Zagreba, </w:t>
      </w:r>
      <w:r w:rsidR="001A43E9">
        <w:t>Hruševečka ulica 1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1A43E9">
        <w:rPr>
          <w:lang w:val="hr-HR"/>
        </w:rPr>
        <w:t>Marijani Ivanušić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1A43E9">
        <w:rPr>
          <w:lang w:val="hr-HR"/>
        </w:rPr>
        <w:t>48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1A43E9">
        <w:rPr>
          <w:lang w:val="hr-HR"/>
        </w:rPr>
        <w:t>48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1A43E9" w:rsidP="00AE4E79" w:rsidR="001A43E9">
      <w:pPr>
        <w:jc w:val="center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1A43E9">
        <w:rPr>
          <w:lang w:val="hr-HR"/>
        </w:rPr>
        <w:t>23. veljače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1A43E9" w:rsidP="00AE4E79" w:rsidR="001A43E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344BB3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993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2C7" w:rsidP="00AE4E79" w:rsidR="008722C7">
      <w:r>
        <w:separator/>
      </w:r>
    </w:p>
  </w:endnote>
  <w:endnote w:id="0" w:type="continuationSeparator">
    <w:p w:rsidRDefault="008722C7" w:rsidP="00AE4E79" w:rsidR="00872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2C7" w:rsidP="00AE4E79" w:rsidR="008722C7">
      <w:r>
        <w:separator/>
      </w:r>
    </w:p>
  </w:footnote>
  <w:footnote w:id="0" w:type="continuationSeparator">
    <w:p w:rsidRDefault="008722C7" w:rsidP="00AE4E79" w:rsidR="00872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B5EF7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1A43E9">
      <w:rPr>
        <w:lang w:val="hr-HR"/>
      </w:rPr>
      <w:t>48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EF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CB5EF7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1A43E9">
      <w:rPr>
        <w:lang w:val="hr-HR"/>
      </w:rPr>
      <w:t>48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1A43E9"/>
    <w:rsid w:val="0029164E"/>
    <w:rsid w:val="0032432A"/>
    <w:rsid w:val="00344BB3"/>
    <w:rsid w:val="005E15C7"/>
    <w:rsid w:val="00690839"/>
    <w:rsid w:val="006F59C9"/>
    <w:rsid w:val="007D7C82"/>
    <w:rsid w:val="008722C7"/>
    <w:rsid w:val="00AE4E79"/>
    <w:rsid w:val="00CB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B5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B5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Sp-48/2017</izvorni_sadrzaj>
    <derivirana_varijabla naziv="DomainObject.Predmet.OznakaBroj_1">Sp-48/2017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Ivanušić</izvorni_sadrzaj>
    <derivirana_varijabla naziv="DomainObject.Predmet.StrankaFormated_1">  Marijana Ivanušić</derivirana_varijabla>
  </DomainObject.Predmet.StrankaFormated>
  <DomainObject.Predmet.StrankaFormatedOIB>
    <izvorni_sadrzaj>  Marijana Ivanušić, OIB 05598503768</izvorni_sadrzaj>
    <derivirana_varijabla naziv="DomainObject.Predmet.StrankaFormatedOIB_1">  Marijana Ivanušić, OIB 05598503768</derivirana_varijabla>
  </DomainObject.Predmet.StrankaFormatedOIB>
  <DomainObject.Predmet.StrankaFormatedWithAdress>
    <izvorni_sadrzaj> Marijana Ivanušić, Hruševečka Ulica 1, 10000 Zagreb</izvorni_sadrzaj>
    <derivirana_varijabla naziv="DomainObject.Predmet.StrankaFormatedWithAdress_1"> Marijana Ivanušić, Hruševečka Ulica 1, 10000 Zagreb</derivirana_varijabla>
  </DomainObject.Predmet.StrankaFormatedWithAdress>
  <DomainObject.Predmet.StrankaFormatedWithAdressOIB>
    <izvorni_sadrzaj> Marijana Ivanušić, OIB 05598503768, Hruševečka Ulica 1, 10000 Zagreb</izvorni_sadrzaj>
    <derivirana_varijabla naziv="DomainObject.Predmet.StrankaFormatedWithAdressOIB_1"> Marijana Ivanušić, OIB 05598503768, Hruševečka Ulica 1, 10000 Zagreb</derivirana_varijabla>
  </DomainObject.Predmet.StrankaFormatedWithAdressOIB>
  <DomainObject.Predmet.StrankaWithAdress>
    <izvorni_sadrzaj>Marijana Ivanušić Hruševečka Ulica 1,10000 Zagreb</izvorni_sadrzaj>
    <derivirana_varijabla naziv="DomainObject.Predmet.StrankaWithAdress_1">Marijana Ivanušić Hruševečka Ulica 1,10000 Zagreb</derivirana_varijabla>
  </DomainObject.Predmet.StrankaWithAdress>
  <DomainObject.Predmet.StrankaWithAdressOIB>
    <izvorni_sadrzaj>Marijana Ivanušić, OIB 05598503768, Hruševečka Ulica 1,10000 Zagreb</izvorni_sadrzaj>
    <derivirana_varijabla naziv="DomainObject.Predmet.StrankaWithAdressOIB_1">Marijana Ivanušić, OIB 05598503768, Hruševečka Ulica 1,10000 Zagreb</derivirana_varijabla>
  </DomainObject.Predmet.StrankaWithAdressOIB>
  <DomainObject.Predmet.StrankaNazivFormated>
    <izvorni_sadrzaj>Marijana Ivanušić</izvorni_sadrzaj>
    <derivirana_varijabla naziv="DomainObject.Predmet.StrankaNazivFormated_1">Marijana Ivanušić</derivirana_varijabla>
  </DomainObject.Predmet.StrankaNazivFormated>
  <DomainObject.Predmet.StrankaNazivFormatedOIB>
    <izvorni_sadrzaj>Marijana Ivanušić, OIB 05598503768</izvorni_sadrzaj>
    <derivirana_varijabla naziv="DomainObject.Predmet.StrankaNazivFormatedOIB_1">Marijana Ivanušić, OIB 05598503768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Marijana Ivanušić</item>
    </izvorni_sadrzaj>
    <derivirana_varijabla naziv="DomainObject.Predmet.StrankaListFormated_1">
      <item>Marijana Ivanušić</item>
    </derivirana_varijabla>
  </DomainObject.Predmet.StrankaListFormated>
  <DomainObject.Predmet.StrankaListFormatedOIB>
    <izvorni_sadrzaj>
      <item>Marijana Ivanušić, OIB 05598503768</item>
    </izvorni_sadrzaj>
    <derivirana_varijabla naziv="DomainObject.Predmet.StrankaListFormatedOIB_1">
      <item>Marijana Ivanušić, OIB 05598503768</item>
    </derivirana_varijabla>
  </DomainObject.Predmet.StrankaListFormatedOIB>
  <DomainObject.Predmet.StrankaListFormatedWithAdress>
    <izvorni_sadrzaj>
      <item>Marijana Ivanušić, Hruševečka Ulica 1, 10000 Zagreb</item>
    </izvorni_sadrzaj>
    <derivirana_varijabla naziv="DomainObject.Predmet.StrankaListFormatedWithAdress_1">
      <item>Marijana Ivanušić, Hruševečka Ulica 1, 10000 Zagreb</item>
    </derivirana_varijabla>
  </DomainObject.Predmet.StrankaListFormatedWithAdress>
  <DomainObject.Predmet.StrankaListFormatedWithAdressOIB>
    <izvorni_sadrzaj>
      <item>Marijana Ivanušić, OIB 05598503768, Hruševečka Ulica 1, 10000 Zagreb</item>
    </izvorni_sadrzaj>
    <derivirana_varijabla naziv="DomainObject.Predmet.StrankaListFormatedWithAdressOIB_1">
      <item>Marijana Ivanušić, OIB 05598503768, Hruševečka Ulica 1, 10000 Zagreb</item>
    </derivirana_varijabla>
  </DomainObject.Predmet.StrankaListFormatedWithAdressOIB>
  <DomainObject.Predmet.StrankaListNazivFormated>
    <izvorni_sadrzaj>
      <item>Marijana Ivanušić</item>
    </izvorni_sadrzaj>
    <derivirana_varijabla naziv="DomainObject.Predmet.StrankaListNazivFormated_1">
      <item>Marijana Ivanušić</item>
    </derivirana_varijabla>
  </DomainObject.Predmet.StrankaListNazivFormated>
  <DomainObject.Predmet.StrankaListNazivFormatedOIB>
    <izvorni_sadrzaj>
      <item>Marijana Ivanušić, OIB 05598503768</item>
    </izvorni_sadrzaj>
    <derivirana_varijabla naziv="DomainObject.Predmet.StrankaListNazivFormatedOIB_1">
      <item>Marijana Ivanušić, OIB 05598503768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Marijana Ivanušić</izvorni_sadrzaj>
    <derivirana_varijabla naziv="DomainObject.Predmet.StrankaIDrugi_1">Marijana Ivanušić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Marijana Ivanušić, OIB 05598503768, Hruševečka Ulica 1, 10000 Zagreb</izvorni_sadrzaj>
    <derivirana_varijabla naziv="DomainObject.Predmet.StrankaIDrugiAdressOIB_1">Marijana Ivanušić, OIB 05598503768, Hruševečka Ulica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Ivanušić</item>
    </izvorni_sadrzaj>
    <derivirana_varijabla naziv="DomainObject.Predmet.SudioniciListNaziv_1">
      <item>Marijana Ivanušić</item>
    </derivirana_varijabla>
  </DomainObject.Predmet.SudioniciListNaziv>
  <DomainObject.Predmet.SudioniciListAdressOIB>
    <izvorni_sadrzaj>
      <item>Marijana Ivanušić, OIB 05598503768, Hruševečka Ulica 1,10000 Zagreb</item>
    </izvorni_sadrzaj>
    <derivirana_varijabla naziv="DomainObject.Predmet.SudioniciListAdressOIB_1">
      <item>Marijana Ivanušić, OIB 05598503768, Hruševečka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05598503768</item>
    </izvorni_sadrzaj>
    <derivirana_varijabla naziv="DomainObject.Predmet.SudioniciListNazivOIB_1">
      <item>, OIB 05598503768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2643</properties:Characters>
  <properties:Lines>80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2017-05-25T10:43:00Z</dcterms:created>
  <dc:creator>Anica Šenkiš</dc:creator>
  <cp:lastModifiedBy>Anica Šenkiš</cp:lastModifiedBy>
  <cp:lastPrinted>2017-05-25T10:44:00Z</cp:lastPrinted>
  <dcterms:modified xmlns:xsi="http://www.w3.org/2001/XMLSchema-instance" xsi:type="dcterms:W3CDTF">2017-05-26T07:08:00Z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