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984e" w14:paraId="734984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E6C38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457DFA">
        <w:rPr>
          <w:rFonts w:hAnsi="Times New Roman" w:ascii="Times New Roman"/>
          <w:b/>
          <w:sz w:val="24"/>
          <w:szCs w:val="24"/>
          <w:lang w:val="pl-PL"/>
        </w:rPr>
        <w:t>St-</w:t>
      </w:r>
      <w:r w:rsidR="00B93195">
        <w:rPr>
          <w:rFonts w:hAnsi="Times New Roman" w:ascii="Times New Roman"/>
          <w:b/>
          <w:sz w:val="24"/>
          <w:szCs w:val="24"/>
          <w:lang w:val="pl-PL"/>
        </w:rPr>
        <w:t>5942/16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D3F6A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EKO-IMPO d.o.o. u stečaju, Zagreb, Dragutina Golika 48, OIB: </w:t>
      </w:r>
      <w:r w:rsidRPr="007D3F6A">
        <w:rPr>
          <w:rFonts w:hAnsi="Times New Roman" w:ascii="Times New Roman"/>
          <w:b/>
          <w:sz w:val="24"/>
          <w:szCs w:val="24"/>
          <w:lang w:val="pl-PL"/>
        </w:rPr>
        <w:t>36563231311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533E49">
        <w:rPr>
          <w:rFonts w:hAnsi="Times New Roman" w:ascii="Times New Roman"/>
          <w:sz w:val="24"/>
          <w:szCs w:val="24"/>
          <w:lang w:val="pl-PL"/>
        </w:rPr>
        <w:t xml:space="preserve"> POSTUPKA U RAZDOBLJU OD 04.07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.2017.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8D17C4">
        <w:rPr>
          <w:rFonts w:hAnsi="Times New Roman" w:ascii="Times New Roman"/>
          <w:sz w:val="24"/>
          <w:szCs w:val="24"/>
          <w:lang w:val="pl-PL"/>
        </w:rPr>
        <w:t xml:space="preserve"> 02</w:t>
      </w:r>
      <w:r w:rsidR="00533E49">
        <w:rPr>
          <w:rFonts w:hAnsi="Times New Roman" w:ascii="Times New Roman"/>
          <w:sz w:val="24"/>
          <w:szCs w:val="24"/>
          <w:lang w:val="pl-PL"/>
        </w:rPr>
        <w:t>.10</w:t>
      </w:r>
      <w:r w:rsidR="00BF7D95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6C204E" w:rsidP="000E1F39" w:rsidR="006C20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566A" w:rsidP="001C7ACC" w:rsidR="00EA56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održanog ispitno-izvještajnog ročišta 04.07.2017. godine, stečajni upravitelj je </w:t>
      </w:r>
      <w:r w:rsidR="001C7ACC">
        <w:rPr>
          <w:rFonts w:hAnsi="Times New Roman" w:ascii="Times New Roman"/>
          <w:sz w:val="24"/>
          <w:szCs w:val="24"/>
          <w:lang w:val="pl-PL"/>
        </w:rPr>
        <w:t>poduzeo radnje kako bi se nastavila ovrha posl. br. Ovr-505/2012 na Općinskom građanskom sudu u Zagrebu, a koja se vodi na jedinoj imovini koja čini stečajnu masu.</w:t>
      </w:r>
    </w:p>
    <w:p w:rsidRDefault="000E1F39" w:rsidP="001C7ACC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C7ACC" w:rsidP="001C7ACC" w:rsidR="001C7AC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sljedeća nekretnina:</w:t>
      </w:r>
    </w:p>
    <w:p w:rsidRDefault="006B065E" w:rsidP="006B065E" w:rsidR="00A50660" w:rsidRPr="006B065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065E">
        <w:rPr>
          <w:rFonts w:hAnsi="Times New Roman" w:ascii="Times New Roman"/>
          <w:sz w:val="24"/>
          <w:szCs w:val="24"/>
          <w:lang w:val="pl-PL"/>
        </w:rPr>
        <w:t>Nekretnina upisana kod Općinskog građanskog suda u Zagrebu, Zemljišnoknjižni odjel Zagreb, zk.ul. 14085, poduložak 11, k.o.Vrapče, STAMBENO POSLOVNA ZGRADA U ULICI DRAGUTINA GOLIKA BR. 48 I DVORIŠTE u površini od 334m2, 11. suvlasnički dio: 15,24/100 ETAŽNO VLASNIŠTVO (E-11), dvosobni stan (stan 1) u prizemlju stambeno poslovne zgrade površine 61,21čm koji se sastoji od ulaznog prostora, sobe, dnevnog boravka i blagovaone, kuhinje, kupaone, ostave i terase u grafičkom prilogu označen svjetlo žutom bojom.</w:t>
      </w:r>
    </w:p>
    <w:p w:rsidRDefault="001042A8" w:rsidP="001C7ACC" w:rsidR="001C7AC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042A8">
        <w:rPr>
          <w:rFonts w:hAnsi="Times New Roman" w:ascii="Times New Roman"/>
          <w:sz w:val="24"/>
          <w:szCs w:val="24"/>
          <w:lang w:val="pl-PL"/>
        </w:rPr>
        <w:t>Navedenoj nekretnini je Zaključkom o prodaji od 29.09.2014. godine kod Općinskog građanskog suda u Zagrebu u ovršnom postupku posl. br</w:t>
      </w:r>
      <w:r w:rsidR="001C01E7">
        <w:rPr>
          <w:rFonts w:hAnsi="Times New Roman" w:ascii="Times New Roman"/>
          <w:sz w:val="24"/>
          <w:szCs w:val="24"/>
          <w:lang w:val="pl-PL"/>
        </w:rPr>
        <w:t>.</w:t>
      </w:r>
      <w:r w:rsidRPr="001042A8">
        <w:rPr>
          <w:rFonts w:hAnsi="Times New Roman" w:ascii="Times New Roman"/>
          <w:sz w:val="24"/>
          <w:szCs w:val="24"/>
          <w:lang w:val="pl-PL"/>
        </w:rPr>
        <w:t xml:space="preserve"> Ovr-505/12 utvrđena vrijednost u iznosu od 630.000,00 kn</w:t>
      </w:r>
      <w:r>
        <w:rPr>
          <w:rFonts w:hAnsi="Times New Roman" w:ascii="Times New Roman"/>
          <w:sz w:val="24"/>
          <w:szCs w:val="24"/>
          <w:lang w:val="pl-PL"/>
        </w:rPr>
        <w:t>. Ovršni postupak je prekinut jer je prvoovrhovoditelj Z-EKO GRADNJA d.o.o. brisan iz sudskog registra.</w:t>
      </w:r>
    </w:p>
    <w:p w:rsidRDefault="008D17C4" w:rsidP="008D17C4" w:rsidR="008D17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17C4" w:rsidP="008D17C4" w:rsidR="008D17C4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 w:rsidR="002F0F97">
        <w:rPr>
          <w:rFonts w:hAnsi="Times New Roman" w:ascii="Times New Roman"/>
          <w:sz w:val="24"/>
          <w:szCs w:val="24"/>
        </w:rPr>
        <w:t>kretanjima na računu Dužnika u</w:t>
      </w:r>
      <w:r w:rsidRPr="008D17C4">
        <w:rPr>
          <w:rFonts w:hAnsi="Times New Roman" w:ascii="Times New Roman"/>
          <w:sz w:val="24"/>
          <w:szCs w:val="24"/>
        </w:rPr>
        <w:t xml:space="preserve"> periodu do 0</w:t>
      </w:r>
      <w:r w:rsidR="00A45AA3">
        <w:rPr>
          <w:rFonts w:hAnsi="Times New Roman" w:ascii="Times New Roman"/>
          <w:sz w:val="24"/>
          <w:szCs w:val="24"/>
        </w:rPr>
        <w:t>2</w:t>
      </w:r>
      <w:r w:rsidRPr="008D17C4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10</w:t>
      </w:r>
      <w:r w:rsidRPr="008D17C4">
        <w:rPr>
          <w:rFonts w:hAnsi="Times New Roman" w:ascii="Times New Roman"/>
          <w:sz w:val="24"/>
          <w:szCs w:val="24"/>
        </w:rPr>
        <w:t xml:space="preserve">.2017. godine </w:t>
      </w:r>
    </w:p>
    <w:p w:rsidRDefault="008D17C4" w:rsidP="008D17C4" w:rsidR="008D17C4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5830C9">
        <w:rPr>
          <w:rFonts w:hAnsi="Times New Roman" w:ascii="Times New Roman"/>
          <w:b/>
          <w:sz w:val="24"/>
        </w:rPr>
        <w:t>04</w:t>
      </w:r>
      <w:r w:rsidRPr="00B234F4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07</w:t>
      </w:r>
      <w:r w:rsidRPr="00B234F4">
        <w:rPr>
          <w:rFonts w:hAnsi="Times New Roman" w:ascii="Times New Roman"/>
          <w:b/>
          <w:sz w:val="24"/>
        </w:rPr>
        <w:t>.201</w:t>
      </w:r>
      <w:r>
        <w:rPr>
          <w:rFonts w:hAnsi="Times New Roman" w:ascii="Times New Roman"/>
          <w:b/>
          <w:sz w:val="24"/>
        </w:rPr>
        <w:t>7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 xml:space="preserve">   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470079">
        <w:rPr>
          <w:rFonts w:hAnsi="Times New Roman" w:ascii="Times New Roman"/>
          <w:sz w:val="24"/>
          <w:szCs w:val="24"/>
        </w:rPr>
        <w:t xml:space="preserve">  0,00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470079">
        <w:rPr>
          <w:rFonts w:hAnsi="Times New Roman" w:ascii="Times New Roman"/>
          <w:b/>
          <w:sz w:val="24"/>
          <w:szCs w:val="24"/>
        </w:rPr>
        <w:t>226,90</w:t>
      </w:r>
    </w:p>
    <w:p w:rsidRDefault="008D17C4" w:rsidP="00470079" w:rsidR="008D17C4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70079">
        <w:rPr>
          <w:rFonts w:hAnsi="Times New Roman" w:ascii="Times New Roman"/>
          <w:sz w:val="24"/>
          <w:szCs w:val="24"/>
        </w:rPr>
        <w:t>Pozajmica stečajnog upravitelja</w:t>
      </w:r>
      <w:r w:rsidR="00470079">
        <w:rPr>
          <w:rFonts w:hAnsi="Times New Roman" w:ascii="Times New Roman"/>
          <w:sz w:val="24"/>
          <w:szCs w:val="24"/>
        </w:rPr>
        <w:tab/>
      </w:r>
      <w:r w:rsidR="00470079">
        <w:rPr>
          <w:rFonts w:hAnsi="Times New Roman" w:ascii="Times New Roman"/>
          <w:sz w:val="24"/>
          <w:szCs w:val="24"/>
        </w:rPr>
        <w:tab/>
      </w:r>
      <w:r w:rsidR="00470079">
        <w:rPr>
          <w:rFonts w:hAnsi="Times New Roman" w:ascii="Times New Roman"/>
          <w:sz w:val="24"/>
          <w:szCs w:val="24"/>
        </w:rPr>
        <w:tab/>
      </w:r>
      <w:r w:rsidR="00470079">
        <w:rPr>
          <w:rFonts w:hAnsi="Times New Roman" w:ascii="Times New Roman"/>
          <w:sz w:val="24"/>
          <w:szCs w:val="24"/>
        </w:rPr>
        <w:tab/>
      </w:r>
      <w:r w:rsidR="00470079">
        <w:rPr>
          <w:rFonts w:hAnsi="Times New Roman" w:ascii="Times New Roman"/>
          <w:sz w:val="24"/>
          <w:szCs w:val="24"/>
        </w:rPr>
        <w:tab/>
        <w:t xml:space="preserve"> </w:t>
      </w:r>
      <w:r w:rsidR="00470079">
        <w:rPr>
          <w:rFonts w:hAnsi="Times New Roman" w:ascii="Times New Roman"/>
          <w:sz w:val="24"/>
          <w:szCs w:val="24"/>
        </w:rPr>
        <w:tab/>
        <w:t xml:space="preserve">     226,90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="00470079">
        <w:rPr>
          <w:rFonts w:hAnsi="Times New Roman" w:ascii="Times New Roman"/>
          <w:b/>
          <w:sz w:val="24"/>
        </w:rPr>
        <w:tab/>
      </w:r>
      <w:r w:rsidR="00470079">
        <w:rPr>
          <w:rFonts w:hAnsi="Times New Roman" w:ascii="Times New Roman"/>
          <w:b/>
          <w:sz w:val="24"/>
        </w:rPr>
        <w:tab/>
      </w:r>
      <w:r w:rsidR="00470079">
        <w:rPr>
          <w:rFonts w:hAnsi="Times New Roman" w:ascii="Times New Roman"/>
          <w:b/>
          <w:sz w:val="24"/>
        </w:rPr>
        <w:tab/>
        <w:t xml:space="preserve">     226,90</w:t>
      </w:r>
    </w:p>
    <w:p w:rsidRDefault="008D17C4" w:rsidP="008D17C4" w:rsidR="008D17C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470079">
        <w:rPr>
          <w:rFonts w:hAnsi="Times New Roman" w:ascii="Times New Roman"/>
          <w:sz w:val="24"/>
        </w:rPr>
        <w:t xml:space="preserve">     226,90</w:t>
      </w:r>
    </w:p>
    <w:p w:rsidRDefault="008D17C4" w:rsidP="008D17C4" w:rsidR="008D17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>
        <w:rPr>
          <w:rFonts w:hAnsi="Times New Roman" w:ascii="Times New Roman"/>
          <w:b/>
          <w:sz w:val="24"/>
        </w:rPr>
        <w:t xml:space="preserve"> 02.10.2017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   </w:t>
      </w:r>
      <w:r>
        <w:rPr>
          <w:rFonts w:hAnsi="Times New Roman" w:ascii="Times New Roman"/>
          <w:b/>
          <w:sz w:val="24"/>
        </w:rPr>
        <w:t xml:space="preserve">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8D17C4" w:rsidP="000E1F39" w:rsidR="008D17C4">
      <w:pPr>
        <w:rPr>
          <w:rFonts w:hAnsi="Times New Roman" w:ascii="Times New Roman"/>
          <w:sz w:val="24"/>
          <w:szCs w:val="24"/>
          <w:lang w:val="pl-PL"/>
        </w:rPr>
      </w:pPr>
    </w:p>
    <w:p w:rsidRDefault="008D17C4" w:rsidP="000E1F39" w:rsidR="008D17C4">
      <w:pPr>
        <w:rPr>
          <w:rFonts w:hAnsi="Times New Roman" w:ascii="Times New Roman"/>
          <w:sz w:val="24"/>
          <w:szCs w:val="24"/>
          <w:lang w:val="pl-PL"/>
        </w:rPr>
      </w:pPr>
    </w:p>
    <w:p w:rsidRDefault="00CD7AA2" w:rsidP="000E1F39" w:rsidR="00CD7AA2">
      <w:pPr>
        <w:rPr>
          <w:rFonts w:hAnsi="Times New Roman" w:ascii="Times New Roman"/>
          <w:sz w:val="24"/>
          <w:szCs w:val="24"/>
          <w:lang w:val="pl-PL"/>
        </w:rPr>
      </w:pPr>
    </w:p>
    <w:p w:rsidRDefault="00CD7AA2" w:rsidP="000E1F39" w:rsidR="00CD7AA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E402D5" w:rsidP="00270554" w:rsidR="00641F3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zoblju stečajni upravitelj će poduzeti </w:t>
      </w:r>
      <w:r w:rsidR="00024D5F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radnje u svrhu unovčenja nekretnine koja čini </w:t>
      </w:r>
      <w:r w:rsidR="00AE46EF">
        <w:rPr>
          <w:rFonts w:hAnsi="Times New Roman" w:ascii="Times New Roman"/>
          <w:sz w:val="24"/>
          <w:szCs w:val="24"/>
          <w:lang w:val="pl-PL"/>
        </w:rPr>
        <w:t xml:space="preserve">jedinu </w:t>
      </w:r>
      <w:r w:rsidR="00641F34">
        <w:rPr>
          <w:rFonts w:hAnsi="Times New Roman" w:ascii="Times New Roman"/>
          <w:sz w:val="24"/>
          <w:szCs w:val="24"/>
          <w:lang w:val="pl-PL"/>
        </w:rPr>
        <w:t>stečajnu masu,</w:t>
      </w:r>
      <w:r w:rsidR="00ED4C9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D4C9D" w:rsidRPr="00ED4C9D">
        <w:rPr>
          <w:rFonts w:hAnsi="Times New Roman" w:ascii="Times New Roman"/>
          <w:sz w:val="24"/>
          <w:szCs w:val="24"/>
          <w:lang w:val="pl-PL"/>
        </w:rPr>
        <w:t xml:space="preserve">a prije svega </w:t>
      </w:r>
      <w:r w:rsidR="001C7ACC">
        <w:rPr>
          <w:rFonts w:hAnsi="Times New Roman" w:ascii="Times New Roman"/>
          <w:sz w:val="24"/>
          <w:szCs w:val="24"/>
          <w:lang w:val="pl-PL"/>
        </w:rPr>
        <w:t>poduzeti sve potrebne radnje kako bi se nastavila ovrha posl. br. Ovr-505/2012 na Općinskom građanskom sudu u Zagrebu, a koja se vodi na jedinoj imovini koja čini stečajnu masu.</w:t>
      </w:r>
    </w:p>
    <w:p w:rsidRDefault="00641F34" w:rsidP="000E1F39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43F4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02</w:t>
      </w:r>
      <w:r w:rsidR="00AE46EF">
        <w:rPr>
          <w:rFonts w:hAnsi="Times New Roman" w:ascii="Times New Roman"/>
          <w:sz w:val="24"/>
          <w:szCs w:val="24"/>
          <w:lang w:val="pl-PL"/>
        </w:rPr>
        <w:t>.10</w:t>
      </w:r>
      <w:r w:rsidR="00641F34">
        <w:rPr>
          <w:rFonts w:hAnsi="Times New Roman" w:ascii="Times New Roman"/>
          <w:sz w:val="24"/>
          <w:szCs w:val="24"/>
          <w:lang w:val="pl-PL"/>
        </w:rPr>
        <w:t>.2017.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D5F"/>
    <w:rsid w:val="00034DB1"/>
    <w:rsid w:val="00062960"/>
    <w:rsid w:val="000E10BA"/>
    <w:rsid w:val="000E1F39"/>
    <w:rsid w:val="001042A8"/>
    <w:rsid w:val="001052E2"/>
    <w:rsid w:val="00143443"/>
    <w:rsid w:val="00143F49"/>
    <w:rsid w:val="001A6BBF"/>
    <w:rsid w:val="001C01E7"/>
    <w:rsid w:val="001C7ACC"/>
    <w:rsid w:val="002307A9"/>
    <w:rsid w:val="00270554"/>
    <w:rsid w:val="002F0F97"/>
    <w:rsid w:val="003270A3"/>
    <w:rsid w:val="003955EC"/>
    <w:rsid w:val="003A5234"/>
    <w:rsid w:val="00457DFA"/>
    <w:rsid w:val="00470079"/>
    <w:rsid w:val="00495388"/>
    <w:rsid w:val="00507777"/>
    <w:rsid w:val="00533E49"/>
    <w:rsid w:val="005830C9"/>
    <w:rsid w:val="00586592"/>
    <w:rsid w:val="00607EA1"/>
    <w:rsid w:val="00641F34"/>
    <w:rsid w:val="006B065E"/>
    <w:rsid w:val="006B3683"/>
    <w:rsid w:val="006C204E"/>
    <w:rsid w:val="006C4572"/>
    <w:rsid w:val="0074525F"/>
    <w:rsid w:val="007D1B64"/>
    <w:rsid w:val="007D3F6A"/>
    <w:rsid w:val="008512FB"/>
    <w:rsid w:val="008D17C4"/>
    <w:rsid w:val="00911545"/>
    <w:rsid w:val="00A410D8"/>
    <w:rsid w:val="00A433FD"/>
    <w:rsid w:val="00A45AA3"/>
    <w:rsid w:val="00A50660"/>
    <w:rsid w:val="00AE0F70"/>
    <w:rsid w:val="00AE46EF"/>
    <w:rsid w:val="00B93195"/>
    <w:rsid w:val="00BF7D95"/>
    <w:rsid w:val="00C343F1"/>
    <w:rsid w:val="00C61F72"/>
    <w:rsid w:val="00C7391D"/>
    <w:rsid w:val="00CD7AA2"/>
    <w:rsid w:val="00D0006B"/>
    <w:rsid w:val="00D94895"/>
    <w:rsid w:val="00DA0475"/>
    <w:rsid w:val="00DE6C38"/>
    <w:rsid w:val="00E17CA0"/>
    <w:rsid w:val="00E402D5"/>
    <w:rsid w:val="00EA566A"/>
    <w:rsid w:val="00ED079F"/>
    <w:rsid w:val="00ED4C9D"/>
    <w:rsid w:val="00F00079"/>
    <w:rsid w:val="00F5522E"/>
    <w:rsid w:val="00F810F3"/>
    <w:rsid w:val="00F9483F"/>
    <w:rsid w:val="00FB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9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96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96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96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9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96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96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96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St-5942/2016-13</izvorni_sadrzaj>
    <derivirana_varijabla naziv="DomainObject.Oznaka_1">St-5942/2016-13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5942</izvorni_sadrzaj>
    <derivirana_varijabla naziv="DomainObject.Predmet.Broj_1">5942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St-5942/2016</izvorni_sadrzaj>
    <derivirana_varijabla naziv="DomainObject.Predmet.OznakaBroj_1">St-5942/2016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EKO-IMPO d.o.o.</izvorni_sadrzaj>
    <derivirana_varijabla naziv="DomainObject.Predmet.ProtustrankaFormated_1">  EKO-IMPO d.o.o.</derivirana_varijabla>
  </DomainObject.Predmet.ProtustrankaFormated>
  <DomainObject.Predmet.ProtustrankaFormatedOIB>
    <izvorni_sadrzaj>  EKO-IMPO d.o.o., OIB 36563231311</izvorni_sadrzaj>
    <derivirana_varijabla naziv="DomainObject.Predmet.ProtustrankaFormatedOIB_1">  EKO-IMPO d.o.o., OIB 36563231311</derivirana_varijabla>
  </DomainObject.Predmet.ProtustrankaFormatedOIB>
  <DomainObject.Predmet.ProtustrankaFormatedWithAdress>
    <izvorni_sadrzaj> EKO-IMPO d.o.o., Drvinje 48, 10000 Zagreb</izvorni_sadrzaj>
    <derivirana_varijabla naziv="DomainObject.Predmet.ProtustrankaFormatedWithAdress_1"> EKO-IMPO d.o.o., Drvinje 48, 10000 Zagreb</derivirana_varijabla>
  </DomainObject.Predmet.ProtustrankaFormatedWithAdress>
  <DomainObject.Predmet.ProtustrankaFormatedWithAdressOIB>
    <izvorni_sadrzaj> EKO-IMPO d.o.o., OIB 36563231311, Drvinje 48, 10000 Zagreb</izvorni_sadrzaj>
    <derivirana_varijabla naziv="DomainObject.Predmet.ProtustrankaFormatedWithAdressOIB_1"> EKO-IMPO d.o.o., OIB 36563231311, Drvinje 48, 10000 Zagreb</derivirana_varijabla>
  </DomainObject.Predmet.ProtustrankaFormatedWithAdressOIB>
  <DomainObject.Predmet.ProtustrankaWithAdress>
    <izvorni_sadrzaj>EKO-IMPO d.o.o. Drvinje 48, 10000 Zagreb</izvorni_sadrzaj>
    <derivirana_varijabla naziv="DomainObject.Predmet.ProtustrankaWithAdress_1">EKO-IMPO d.o.o. Drvinje 48, 10000 Zagreb</derivirana_varijabla>
  </DomainObject.Predmet.ProtustrankaWithAdress>
  <DomainObject.Predmet.ProtustrankaWithAdressOIB>
    <izvorni_sadrzaj>EKO-IMPO d.o.o., OIB 36563231311, Drvinje 48, 10000 Zagreb</izvorni_sadrzaj>
    <derivirana_varijabla naziv="DomainObject.Predmet.ProtustrankaWithAdressOIB_1">EKO-IMPO d.o.o., OIB 36563231311, Drvinje 48, 10000 Zagreb</derivirana_varijabla>
  </DomainObject.Predmet.ProtustrankaWithAdressOIB>
  <DomainObject.Predmet.ProtustrankaNazivFormated>
    <izvorni_sadrzaj>EKO-IMPO d.o.o.</izvorni_sadrzaj>
    <derivirana_varijabla naziv="DomainObject.Predmet.ProtustrankaNazivFormated_1">EKO-IMPO d.o.o.</derivirana_varijabla>
  </DomainObject.Predmet.ProtustrankaNazivFormated>
  <DomainObject.Predmet.ProtustrankaNazivFormatedOIB>
    <izvorni_sadrzaj>EKO-IMPO d.o.o., OIB 36563231311</izvorni_sadrzaj>
    <derivirana_varijabla naziv="DomainObject.Predmet.ProtustrankaNazivFormatedOIB_1">EKO-IMPO d.o.o., OIB 36563231311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36563231311</izvorni_sadrzaj>
    <derivirana_varijabla naziv="DomainObject.Predmet.StrankaFormatedOIB_1">  FINA Regionalni centar Zagreb, OIB 36563231311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36563231311, Trg svibanjskih žrtava 1995. 1, 10000 Zagreb</izvorni_sadrzaj>
    <derivirana_varijabla naziv="DomainObject.Predmet.StrankaFormatedWithAdressOIB_1"> FINA Regionalni centar Zagreb, OIB 36563231311,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36563231311, Trg svibanjskih žrtava 1995. 1,10000 Zagreb</izvorni_sadrzaj>
    <derivirana_varijabla naziv="DomainObject.Predmet.StrankaWithAdressOIB_1">FINA Regionalni centar Zagreb, OIB 36563231311,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36563231311</izvorni_sadrzaj>
    <derivirana_varijabla naziv="DomainObject.Predmet.StrankaNazivFormatedOIB_1">FINA Regionalni centar Zagreb, OIB 36563231311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36563231311</item>
    </izvorni_sadrzaj>
    <derivirana_varijabla naziv="DomainObject.Predmet.StrankaListFormatedOIB_1">
      <item>FINA Regionalni centar Zagreb, OIB 36563231311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36563231311, Trg svibanjskih žrtava 1995. 1, 10000 Zagreb</item>
    </izvorni_sadrzaj>
    <derivirana_varijabla naziv="DomainObject.Predmet.StrankaListFormatedWithAdressOIB_1">
      <item>FINA Regionalni centar Zagreb, OIB 36563231311,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36563231311</item>
    </izvorni_sadrzaj>
    <derivirana_varijabla naziv="DomainObject.Predmet.StrankaListNazivFormatedOIB_1">
      <item>FINA Regionalni centar Zagreb, OIB 36563231311</item>
    </derivirana_varijabla>
  </DomainObject.Predmet.StrankaListNazivFormatedOIB>
  <DomainObject.Predmet.ProtuStrankaListFormated>
    <izvorni_sadrzaj>
      <item>EKO-IMPO d.o.o.</item>
    </izvorni_sadrzaj>
    <derivirana_varijabla naziv="DomainObject.Predmet.ProtuStrankaListFormated_1">
      <item>EKO-IMPO d.o.o.</item>
    </derivirana_varijabla>
  </DomainObject.Predmet.ProtuStrankaListFormated>
  <DomainObject.Predmet.ProtuStrankaListFormatedOIB>
    <izvorni_sadrzaj>
      <item>EKO-IMPO d.o.o., OIB 36563231311</item>
    </izvorni_sadrzaj>
    <derivirana_varijabla naziv="DomainObject.Predmet.ProtuStrankaListFormatedOIB_1">
      <item>EKO-IMPO d.o.o., OIB 36563231311</item>
    </derivirana_varijabla>
  </DomainObject.Predmet.ProtuStrankaListFormatedOIB>
  <DomainObject.Predmet.ProtuStrankaListFormatedWithAdress>
    <izvorni_sadrzaj>
      <item>EKO-IMPO d.o.o., Drvinje 48, 10000 Zagreb</item>
    </izvorni_sadrzaj>
    <derivirana_varijabla naziv="DomainObject.Predmet.ProtuStrankaListFormatedWithAdress_1">
      <item>EKO-IMPO d.o.o., Drvinje 48, 10000 Zagreb</item>
    </derivirana_varijabla>
  </DomainObject.Predmet.ProtuStrankaListFormatedWithAdress>
  <DomainObject.Predmet.ProtuStrankaListFormatedWithAdressOIB>
    <izvorni_sadrzaj>
      <item>EKO-IMPO d.o.o., OIB 36563231311, Drvinje 48, 10000 Zagreb</item>
    </izvorni_sadrzaj>
    <derivirana_varijabla naziv="DomainObject.Predmet.ProtuStrankaListFormatedWithAdressOIB_1">
      <item>EKO-IMPO d.o.o., OIB 36563231311, Drvinje 48, 10000 Zagreb</item>
    </derivirana_varijabla>
  </DomainObject.Predmet.ProtuStrankaListFormatedWithAdressOIB>
  <DomainObject.Predmet.ProtuStrankaListNazivFormated>
    <izvorni_sadrzaj>
      <item>EKO-IMPO d.o.o.</item>
    </izvorni_sadrzaj>
    <derivirana_varijabla naziv="DomainObject.Predmet.ProtuStrankaListNazivFormated_1">
      <item>EKO-IMPO d.o.o.</item>
    </derivirana_varijabla>
  </DomainObject.Predmet.ProtuStrankaListNazivFormated>
  <DomainObject.Predmet.ProtuStrankaListNazivFormatedOIB>
    <izvorni_sadrzaj>
      <item>EKO-IMPO d.o.o., OIB 36563231311</item>
    </izvorni_sadrzaj>
    <derivirana_varijabla naziv="DomainObject.Predmet.ProtuStrankaListNazivFormatedOIB_1">
      <item>EKO-IMPO d.o.o., OIB 36563231311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Drvinje 48, 10000 Zagreb</item>
    </izvorni_sadrzaj>
    <derivirana_varijabla naziv="DomainObject.Predmet.OstaliListFormatedWithAdress_1">
      <item>Vladimir Kovačević, Drvinje 48, 10000 Zagreb</item>
    </derivirana_varijabla>
  </DomainObject.Predmet.OstaliListFormatedWithAdress>
  <DomainObject.Predmet.OstaliListFormatedWithAdressOIB>
    <izvorni_sadrzaj>
      <item>Vladimir Kovačević, OIB 61415379353, Drvinje 48, 10000 Zagreb</item>
    </izvorni_sadrzaj>
    <derivirana_varijabla naziv="DomainObject.Predmet.OstaliListFormatedWithAdressOIB_1">
      <item>Vladimir Kovačević, OIB 61415379353, Drvinje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EKO-IMPO d.o.o.</izvorni_sadrzaj>
    <derivirana_varijabla naziv="DomainObject.Predmet.ProtustrankaIDrugi_1">EKO-IMPO d.o.o.</derivirana_varijabla>
  </DomainObject.Predmet.ProtustrankaIDrugi>
  <DomainObject.Predmet.StrankaIDrugiAdressOIB>
    <izvorni_sadrzaj>FINA Regionalni centar Zagreb, OIB 36563231311, Trg svibanjskih žrtava 1995. 1, 10000 Zagreb</izvorni_sadrzaj>
    <derivirana_varijabla naziv="DomainObject.Predmet.StrankaIDrugiAdressOIB_1">FINA Regionalni centar Zagreb, OIB 36563231311, Trg svibanjskih žrtava 1995. 1, 10000 Zagreb</derivirana_varijabla>
  </DomainObject.Predmet.StrankaIDrugiAdressOIB>
  <DomainObject.Predmet.ProtustrankaIDrugiAdressOIB>
    <izvorni_sadrzaj>EKO-IMPO d.o.o., OIB 36563231311, Drvinje 48, 10000 Zagreb</izvorni_sadrzaj>
    <derivirana_varijabla naziv="DomainObject.Predmet.ProtustrankaIDrugiAdressOIB_1">EKO-IMPO d.o.o., OIB 36563231311, Drvinje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EKO-IMPO d.o.o.</item>
      <item>FINA Regionalni centar Zagreb</item>
      <item>Vladimir Kovačević</item>
    </izvorni_sadrzaj>
    <derivirana_varijabla naziv="DomainObject.Predmet.SudioniciListNaziv_1">
      <item>EKO-IMPO d.o.o.</item>
      <item>FINA Regionalni centar Zagreb</item>
      <item>Vladimir Kovačević</item>
    </derivirana_varijabla>
  </DomainObject.Predmet.SudioniciListNaziv>
  <DomainObject.Predmet.SudioniciListAdressOIB>
    <izvorni_sadrzaj>
      <item>EKO-IMPO d.o.o., OIB 36563231311, Drvinje 48,10000 Zagreb</item>
      <item>FINA Regionalni centar Zagreb, OIB 36563231311, Trg svibanjskih žrtava 1995. 1,10000 Zagreb</item>
      <item>Vladimir Kovačević, OIB 61415379353, Drvinje 48,10000 Zagreb</item>
    </izvorni_sadrzaj>
    <derivirana_varijabla naziv="DomainObject.Predmet.SudioniciListAdressOIB_1">
      <item>EKO-IMPO d.o.o., OIB 36563231311, Drvinje 48,10000 Zagreb</item>
      <item>FINA Regionalni centar Zagreb, OIB 36563231311, Trg svibanjskih žrtava 1995. 1,10000 Zagreb</item>
      <item>Vladimir Kovačević, OIB 61415379353, Drvinje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36563231311</item>
      <item>, OIB 36563231311</item>
      <item>, OIB 61415379353</item>
    </izvorni_sadrzaj>
    <derivirana_varijabla naziv="DomainObject.Predmet.SudioniciListNazivOIB_1">
      <item>, OIB 36563231311</item>
      <item>, OIB 36563231311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332</properties:Words>
  <properties:Characters>1936</properties:Characters>
  <properties:Lines>52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2017-10-04T06:04:00Z</dcterms:created>
  <dc:creator>ADMINIBM</dc:creator>
  <cp:lastModifiedBy>Ivana Stampf</cp:lastModifiedBy>
  <cp:lastPrinted>2017-10-01T19:26:00Z</cp:lastPrinted>
  <dcterms:modified xmlns:xsi="http://www.w3.org/2001/XMLSchema-instance" xsi:type="dcterms:W3CDTF">2017-10-04T06:06:00Z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St-5942/2016-13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