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d7c1" w14:paraId="de4d7c1" w:rsidRDefault="006C416E" w:rsidP="004B741D" w:rsidR="004B741D">
      <w:pPr>
        <w:jc w:val="right"/>
        <w15:collapsed w:val="false"/>
      </w:pPr>
      <w:bookmarkStart w:name="_GoBack" w:id="0"/>
      <w:bookmarkEnd w:id="0"/>
      <w:r>
        <w:t>4</w:t>
      </w:r>
      <w:r w:rsidR="00CB6CD7">
        <w:t xml:space="preserve"> St-</w:t>
      </w:r>
      <w:r w:rsidR="007C6F32">
        <w:t>732/18-5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5007CF" w:rsidP="006F202F" w:rsidR="005007CF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C213F0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7C6F32">
        <w:t xml:space="preserve">MET-MANDIĆ jednostavno društvo s ograničenom odgovornošću za trgovinu i usluge, Vrbovec, Brdo 6, OIB 08748451369, </w:t>
      </w:r>
      <w:r w:rsidR="00810A6F">
        <w:t>MBS 080</w:t>
      </w:r>
      <w:r w:rsidR="007C6F32">
        <w:t>840817</w:t>
      </w:r>
      <w:r w:rsidR="00810A6F">
        <w:t xml:space="preserve">, dana 20. rujna 2018.,   </w:t>
      </w:r>
    </w:p>
    <w:p w:rsidRDefault="00604FDB" w:rsidP="00604FDB" w:rsidR="00BF3596">
      <w:pPr>
        <w:ind w:firstLine="708"/>
        <w:jc w:val="both"/>
      </w:pPr>
      <w:r w:rsidRPr="00604FDB">
        <w:t xml:space="preserve"> 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10A6F" w:rsidP="00C213F0" w:rsidR="00C213F0">
      <w:pPr>
        <w:pStyle w:val="Tijeloteksta"/>
        <w:ind w:firstLine="708"/>
      </w:pPr>
      <w:r>
        <w:t xml:space="preserve">1. </w:t>
      </w:r>
      <w:r w:rsidR="00A05068">
        <w:t xml:space="preserve">ODBACUJE se </w:t>
      </w:r>
      <w:r w:rsidR="004E713D">
        <w:t>prijedlog</w:t>
      </w:r>
      <w:r w:rsidR="00A05068">
        <w:t xml:space="preserve"> za </w:t>
      </w:r>
      <w:r w:rsidR="004E713D">
        <w:t xml:space="preserve">otvaranje </w:t>
      </w:r>
      <w:r w:rsidR="00810F6A">
        <w:t xml:space="preserve">stečajnog postupka nad dužnikom </w:t>
      </w:r>
      <w:r w:rsidR="007C6F32">
        <w:t>MET-MANDIĆ jednostavno društvo s ograničenom odgovornošću za trgovinu i usluge, Vrbovec, Brdo 6, OIB 08748451369, MBS 080840817</w:t>
      </w:r>
      <w:r>
        <w:t>.</w:t>
      </w:r>
    </w:p>
    <w:p w:rsidRDefault="00810A6F" w:rsidP="00C213F0" w:rsidR="00810A6F">
      <w:pPr>
        <w:pStyle w:val="Tijeloteksta"/>
        <w:ind w:firstLine="708"/>
      </w:pPr>
    </w:p>
    <w:p w:rsidRDefault="00810A6F" w:rsidP="00C213F0" w:rsidR="00810A6F">
      <w:pPr>
        <w:pStyle w:val="Tijeloteksta"/>
        <w:ind w:firstLine="708"/>
      </w:pPr>
      <w:r>
        <w:t>2. Nalaže se Financijskoj agenciji o</w:t>
      </w:r>
      <w:r w:rsidR="00721CA8">
        <w:t xml:space="preserve">sloboditi </w:t>
      </w:r>
      <w:r>
        <w:t xml:space="preserve">zaplijenjena sredstva u iznosu od 5.000,00 kn. </w:t>
      </w:r>
    </w:p>
    <w:p w:rsidRDefault="00810A6F" w:rsidP="00C213F0" w:rsidR="00810A6F" w:rsidRPr="00F10273">
      <w:pPr>
        <w:pStyle w:val="Tijeloteksta"/>
        <w:ind w:firstLine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</w:pPr>
      <w:r>
        <w:t>Dana</w:t>
      </w:r>
      <w:r w:rsidR="007C6F32">
        <w:t xml:space="preserve"> 10. kolovoza </w:t>
      </w:r>
      <w:r w:rsidR="004E713D">
        <w:t xml:space="preserve">2017. zaprimljen je kod Trgovačkog suda u Zagrebu prijedlog FINE RC ZAGREB </w:t>
      </w:r>
      <w:r>
        <w:t xml:space="preserve">za </w:t>
      </w:r>
      <w:r w:rsidR="001460A7">
        <w:t xml:space="preserve">otvaranje stečajnog </w:t>
      </w:r>
      <w:r>
        <w:t>postupka nad dužnikom</w:t>
      </w:r>
      <w:r w:rsidR="001E24DA" w:rsidRPr="001E24DA">
        <w:t xml:space="preserve"> </w:t>
      </w:r>
      <w:r w:rsidR="007C6F32">
        <w:t>MET-MANDIĆ jednostavno društvo s ograničenom odgovornošću za trgovinu i usluge, Vrbovec, Brdo 6, OIB 08748451369, MBS 080840817</w:t>
      </w:r>
      <w:r w:rsidR="00C213F0">
        <w:t xml:space="preserve">, </w:t>
      </w:r>
      <w:r w:rsidR="001460A7">
        <w:t xml:space="preserve">jer isti na dan </w:t>
      </w:r>
      <w:r w:rsidR="007C6F32">
        <w:t xml:space="preserve">8. kolovoza </w:t>
      </w:r>
      <w:r w:rsidR="001460A7">
        <w:t xml:space="preserve">2017. u Očevidniku redoslijeda osnova za plaćanje ima evidentirane neizvršene osnove za plaćanje u neprekinutom razdoblju od 120 dana u ukupnom iznosu od </w:t>
      </w:r>
      <w:r w:rsidR="007C6F32">
        <w:t>9.780,68</w:t>
      </w:r>
      <w:r w:rsidR="00781598">
        <w:t xml:space="preserve"> kn</w:t>
      </w:r>
      <w:r w:rsidR="001460A7">
        <w:t xml:space="preserve">, </w:t>
      </w:r>
      <w:r w:rsidR="00C213F0">
        <w:t>a</w:t>
      </w:r>
      <w:r w:rsidR="001460A7">
        <w:t xml:space="preserve"> prema podacima Hrvatskog zavoda za mirovinsko osiguranje dužnik ima</w:t>
      </w:r>
      <w:r w:rsidR="00781598">
        <w:t xml:space="preserve"> </w:t>
      </w:r>
      <w:r w:rsidR="007C6F32">
        <w:t>1</w:t>
      </w:r>
      <w:r w:rsidR="00781598">
        <w:t xml:space="preserve"> zaposlenika.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>Visoki Trgovački suda RH u Zagrebu je rješenjem broj 31-Su-</w:t>
      </w:r>
      <w:r w:rsidR="00007A10">
        <w:t>236/18</w:t>
      </w:r>
      <w:r>
        <w:t xml:space="preserve"> od </w:t>
      </w:r>
      <w:r w:rsidR="00007A10">
        <w:t>9. ožujka 2018</w:t>
      </w:r>
      <w:r>
        <w:t xml:space="preserve">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D834A4" w:rsidP="009E22D1" w:rsidR="00D834A4">
      <w:pPr>
        <w:ind w:firstLine="720"/>
        <w:jc w:val="both"/>
        <w:rPr>
          <w:bCs/>
        </w:rPr>
      </w:pPr>
    </w:p>
    <w:p w:rsidRDefault="00D834A4" w:rsidP="009E22D1" w:rsidR="00D834A4">
      <w:pPr>
        <w:ind w:firstLine="720"/>
        <w:jc w:val="both"/>
        <w:rPr>
          <w:bCs/>
        </w:rPr>
      </w:pPr>
    </w:p>
    <w:p w:rsidRDefault="00721CA8" w:rsidP="00721CA8" w:rsidR="00721CA8">
      <w:pPr>
        <w:ind w:firstLine="720"/>
        <w:jc w:val="both"/>
        <w:rPr>
          <w:bCs/>
        </w:rPr>
      </w:pPr>
    </w:p>
    <w:p w:rsidRDefault="00721CA8" w:rsidP="00721CA8" w:rsidR="00721CA8">
      <w:pPr>
        <w:ind w:firstLine="720"/>
        <w:jc w:val="both"/>
      </w:pPr>
      <w:r>
        <w:t xml:space="preserve">Postupajući po zaključku suda od 6. rujna 2018. FINA je 12. rujna 2018. dostavila potvrdu o neizvršenim osnovama za plaćanje po kojoj dužnik MET-MANDIĆ jednostavno društvo s ograničenom odgovornošću za trgovinu i usluge, Vrbovec na dan izdavanja potvrde 11. rujna 20185. u Očevidniku redoslijeda osnova za plaćanje ima evidentirano neizvršene osnove za plaćanje u neprekinutom razdoblju od 0 dana.  </w:t>
      </w:r>
    </w:p>
    <w:p w:rsidRDefault="00721CA8" w:rsidP="00721CA8" w:rsidR="00721CA8">
      <w:pPr>
        <w:ind w:firstLine="720"/>
        <w:jc w:val="both"/>
      </w:pPr>
    </w:p>
    <w:p w:rsidRDefault="00721CA8" w:rsidP="00721CA8" w:rsidR="00721CA8">
      <w:pPr>
        <w:ind w:firstLine="720"/>
        <w:jc w:val="both"/>
      </w:pPr>
      <w:r>
        <w:t>Prema odredbi članka 6. stav 2. Stečajnog zakona (Narodne novine 71/15 i 104/17, dalje SZ-a) smatra se da je dužnik nesposoban za plaćanje ako u očevidniku redoslijeda osnova za plaćanje koji vodi Financijska agencija ima jednu ili više evidentiranih neizvršenih osnova za plaćanje u razdoblju dužem od 60 dana  koje je trebalo na temelju valjanih osnova za plaćanje bez daljnjeg pristanka dužnika isplatiti s bilo kojeg od njegovih računa, te ako nije isplatio 3 uzastopne plaće koje radniku pripada prema ugovoru o radu.</w:t>
      </w:r>
    </w:p>
    <w:p w:rsidRDefault="00721CA8" w:rsidP="00721CA8" w:rsidR="00721CA8">
      <w:pPr>
        <w:ind w:firstLine="720"/>
        <w:jc w:val="both"/>
      </w:pPr>
    </w:p>
    <w:p w:rsidRDefault="00721CA8" w:rsidP="00721CA8" w:rsidR="00721CA8">
      <w:pPr>
        <w:ind w:firstLine="720"/>
        <w:jc w:val="both"/>
      </w:pPr>
      <w:r>
        <w:t>Kako po potvrdi FINE račun dužnika nije u blokadi, to sud zaključuje da kod dužnika ne postoji stečajni razlog  iz odredbe članka 6. stav 2. SZ-a, te je prijedlog odbacio i riješio kao u izreci pod točkom 1.</w:t>
      </w:r>
    </w:p>
    <w:p w:rsidRDefault="00721CA8" w:rsidP="00721CA8" w:rsidR="00721CA8">
      <w:pPr>
        <w:ind w:firstLine="720"/>
        <w:jc w:val="both"/>
      </w:pPr>
    </w:p>
    <w:p w:rsidRDefault="00721CA8" w:rsidP="00721CA8" w:rsidR="00721CA8">
      <w:pPr>
        <w:ind w:firstLine="720"/>
        <w:jc w:val="both"/>
      </w:pPr>
      <w:r>
        <w:t>Prema odredbi članka 112. stav 7. SZ-a ako sud odbaci ili odbije prijedlog za otvaranje stečajnog postupka, rješenjem o odbacivanju odnosno odbijanju naložit će Financijskoj agenciji da oslobodi sredstva zaplijenjena na temelju stavka 1. ovog članka.</w:t>
      </w:r>
    </w:p>
    <w:p w:rsidRDefault="00721CA8" w:rsidP="00721CA8" w:rsidR="00721CA8">
      <w:pPr>
        <w:ind w:firstLine="720"/>
        <w:jc w:val="both"/>
      </w:pPr>
    </w:p>
    <w:p w:rsidRDefault="00721CA8" w:rsidP="00721CA8" w:rsidR="00721CA8">
      <w:pPr>
        <w:ind w:firstLine="720"/>
        <w:jc w:val="both"/>
      </w:pPr>
      <w:r>
        <w:t>Iz obavijesti o osiguranju sredstava za namirenje troškova stečajnog postupka FINE od 12. rujna 2018. je vidljivo da je FINA na računu dužnika zaplijenila novčana sredstva u iznosu od 5.000,0 kn.</w:t>
      </w:r>
    </w:p>
    <w:p w:rsidRDefault="00721CA8" w:rsidP="00721CA8" w:rsidR="00721CA8">
      <w:pPr>
        <w:ind w:firstLine="720"/>
        <w:jc w:val="both"/>
      </w:pPr>
    </w:p>
    <w:p w:rsidRDefault="00721CA8" w:rsidP="00721CA8" w:rsidR="00721CA8">
      <w:pPr>
        <w:ind w:firstLine="720"/>
        <w:jc w:val="both"/>
      </w:pPr>
      <w:r>
        <w:t>Budući je sud odbacio prijedlog FINE za otvaranjem stečajnog postupka nad dužnikom, a FINA je na ime troškova stečajnog postupka na računu dužnika zaplijenila novčani iznos od 5.000,00 kn, sud je u skladu s odredbom članka 112. stav 7. SZ-a riješio kao u izreci pod točkom 2.</w:t>
      </w:r>
    </w:p>
    <w:p w:rsidRDefault="00721CA8" w:rsidP="00721CA8" w:rsidR="00721CA8">
      <w:pPr>
        <w:ind w:firstLine="720"/>
        <w:jc w:val="both"/>
        <w:rPr>
          <w:bCs/>
        </w:rPr>
      </w:pPr>
      <w:r>
        <w:t xml:space="preserve"> </w:t>
      </w:r>
      <w:r>
        <w:rPr>
          <w:bCs/>
        </w:rPr>
        <w:t xml:space="preserve">          </w:t>
      </w:r>
    </w:p>
    <w:p w:rsidRDefault="00721CA8" w:rsidP="00721CA8" w:rsidR="00721CA8">
      <w:pPr>
        <w:jc w:val="both"/>
      </w:pPr>
    </w:p>
    <w:p w:rsidRDefault="00721CA8" w:rsidP="00721CA8" w:rsidR="00721CA8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20. rujna 2018.        </w:t>
      </w:r>
    </w:p>
    <w:p w:rsidRDefault="00721CA8" w:rsidP="00721CA8" w:rsidR="00721CA8">
      <w:pPr>
        <w:jc w:val="both"/>
      </w:pPr>
    </w:p>
    <w:p w:rsidRDefault="00721CA8" w:rsidP="00721CA8" w:rsidR="00721CA8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721CA8" w:rsidP="00721CA8" w:rsidR="00721CA8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S U D A C :</w:t>
      </w:r>
    </w:p>
    <w:p w:rsidRDefault="00721CA8" w:rsidP="00721CA8" w:rsidR="00721CA8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Dubravka Kuveždić, v.r. </w:t>
      </w:r>
    </w:p>
    <w:p w:rsidRDefault="00721CA8" w:rsidP="00721CA8" w:rsidR="00721CA8">
      <w:pPr>
        <w:jc w:val="both"/>
        <w:rPr>
          <w:b/>
          <w:bCs/>
        </w:rPr>
      </w:pPr>
    </w:p>
    <w:p w:rsidRDefault="00721CA8" w:rsidP="00721CA8" w:rsidR="00721CA8">
      <w:pPr>
        <w:jc w:val="both"/>
        <w:rPr>
          <w:b/>
          <w:bCs/>
        </w:rPr>
      </w:pPr>
    </w:p>
    <w:p w:rsidRDefault="00721CA8" w:rsidP="00721CA8" w:rsidR="00721CA8">
      <w:pPr>
        <w:pStyle w:val="Tijeloteksta"/>
      </w:pPr>
      <w:r>
        <w:t>POUKA O PRAVNOM LIJEKU:</w:t>
      </w:r>
    </w:p>
    <w:p w:rsidRDefault="00721CA8" w:rsidP="00721CA8" w:rsidR="00721CA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721CA8" w:rsidP="00721CA8" w:rsidR="00721CA8">
      <w:pPr>
        <w:pStyle w:val="Tijeloteksta"/>
      </w:pPr>
      <w:r>
        <w:t>           </w:t>
      </w:r>
    </w:p>
    <w:p w:rsidRDefault="00721CA8" w:rsidP="00721CA8" w:rsidR="00721CA8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21CA8" w:rsidP="00721CA8" w:rsidR="00721CA8">
      <w:pPr>
        <w:pStyle w:val="Tijeloteksta"/>
        <w:ind w:firstLine="708" w:left="2832"/>
        <w:jc w:val="center"/>
      </w:pPr>
      <w:r>
        <w:t xml:space="preserve">            Za točnost otpravka</w:t>
      </w:r>
    </w:p>
    <w:p w:rsidRDefault="00721CA8" w:rsidP="00721CA8" w:rsidR="00721CA8">
      <w:pPr>
        <w:pStyle w:val="Tijeloteksta"/>
        <w:ind w:firstLine="708" w:left="2832"/>
        <w:jc w:val="center"/>
      </w:pPr>
      <w:r>
        <w:t xml:space="preserve">            ovlašteni službenik:</w:t>
      </w:r>
    </w:p>
    <w:p w:rsidRDefault="00721CA8" w:rsidP="00721CA8" w:rsidR="00721CA8">
      <w:pPr>
        <w:pStyle w:val="Tijeloteksta"/>
        <w:ind w:firstLine="708" w:left="2832"/>
        <w:jc w:val="center"/>
      </w:pPr>
      <w:r>
        <w:t xml:space="preserve">              Darija Miličević </w:t>
      </w:r>
    </w:p>
    <w:p w:rsidRDefault="00015D2A" w:rsidP="009E22D1" w:rsidR="007D78C8">
      <w:pPr>
        <w:ind w:firstLine="720"/>
        <w:jc w:val="both"/>
        <w:rPr>
          <w:bCs/>
        </w:rPr>
      </w:pPr>
      <w:r>
        <w:t xml:space="preserve"> </w:t>
      </w:r>
      <w:r w:rsidR="006C49DE">
        <w:rPr>
          <w:bCs/>
        </w:rPr>
        <w:t xml:space="preserve">          </w:t>
      </w: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</w:p>
    <w:sectPr w:rsidSect="005007CF" w:rsidR="009E22D1">
      <w:headerReference w:type="even" r:id="rId11"/>
      <w:headerReference w:type="default" r:id="rId12"/>
      <w:pgSz w:h="16838" w:w="11906"/>
      <w:pgMar w:gutter="0" w:footer="708" w:header="708" w:left="1417" w:bottom="1843" w:right="1417" w:top="12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B35" w:rsidR="00DA4B35">
      <w:r>
        <w:separator/>
      </w:r>
    </w:p>
  </w:endnote>
  <w:endnote w:id="0" w:type="continuationSeparator">
    <w:p w:rsidRDefault="00DA4B35" w:rsidR="00DA4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B35" w:rsidR="00DA4B35">
      <w:r>
        <w:separator/>
      </w:r>
    </w:p>
  </w:footnote>
  <w:footnote w:id="0" w:type="continuationSeparator">
    <w:p w:rsidRDefault="00DA4B35" w:rsidR="00DA4B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07A10"/>
    <w:rsid w:val="0001202A"/>
    <w:rsid w:val="00012DC3"/>
    <w:rsid w:val="00015D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1FD4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7CF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65B2"/>
    <w:rsid w:val="005F4DA2"/>
    <w:rsid w:val="005F6804"/>
    <w:rsid w:val="005F7DC7"/>
    <w:rsid w:val="00604FDB"/>
    <w:rsid w:val="00607E75"/>
    <w:rsid w:val="006235FB"/>
    <w:rsid w:val="0063006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1CA8"/>
    <w:rsid w:val="007242CD"/>
    <w:rsid w:val="00725641"/>
    <w:rsid w:val="00725CAF"/>
    <w:rsid w:val="00735E24"/>
    <w:rsid w:val="00744607"/>
    <w:rsid w:val="0074711B"/>
    <w:rsid w:val="00767D6C"/>
    <w:rsid w:val="00773E30"/>
    <w:rsid w:val="00781598"/>
    <w:rsid w:val="00794B6A"/>
    <w:rsid w:val="007C1241"/>
    <w:rsid w:val="007C6A1F"/>
    <w:rsid w:val="007C6F32"/>
    <w:rsid w:val="007D78C8"/>
    <w:rsid w:val="007F3066"/>
    <w:rsid w:val="00802A25"/>
    <w:rsid w:val="0080666F"/>
    <w:rsid w:val="00810A6F"/>
    <w:rsid w:val="00810F6A"/>
    <w:rsid w:val="00817A0D"/>
    <w:rsid w:val="00827B26"/>
    <w:rsid w:val="008311AB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25D94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08B6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13F0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5515"/>
    <w:rsid w:val="00CF4431"/>
    <w:rsid w:val="00D04A04"/>
    <w:rsid w:val="00D178DC"/>
    <w:rsid w:val="00D217E4"/>
    <w:rsid w:val="00D46D73"/>
    <w:rsid w:val="00D64559"/>
    <w:rsid w:val="00D74802"/>
    <w:rsid w:val="00D834A4"/>
    <w:rsid w:val="00D84DB3"/>
    <w:rsid w:val="00D85A5F"/>
    <w:rsid w:val="00D86163"/>
    <w:rsid w:val="00DA4B35"/>
    <w:rsid w:val="00DB7572"/>
    <w:rsid w:val="00DC1AD9"/>
    <w:rsid w:val="00DC512B"/>
    <w:rsid w:val="00DC7346"/>
    <w:rsid w:val="00DC7BF5"/>
    <w:rsid w:val="00DE49C3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346B6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65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4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St-732/2018-5</izvorni_sadrzaj>
    <derivirana_varijabla naziv="DomainObject.Oznaka_1">St-732/2018-5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St-732/2018</izvorni_sadrzaj>
    <derivirana_varijabla naziv="DomainObject.Predmet.OznakaBroj_1">St-732/2018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MET-MANDIĆ j.d.o.o.</izvorni_sadrzaj>
    <derivirana_varijabla naziv="DomainObject.Predmet.ProtustrankaFormated_1">  MET-MANDIĆ j.d.o.o.</derivirana_varijabla>
  </DomainObject.Predmet.ProtustrankaFormated>
  <DomainObject.Predmet.ProtustrankaFormatedOIB>
    <izvorni_sadrzaj>  MET-MANDIĆ j.d.o.o., OIB 08748451369</izvorni_sadrzaj>
    <derivirana_varijabla naziv="DomainObject.Predmet.ProtustrankaFormatedOIB_1">  MET-MANDIĆ j.d.o.o., OIB 08748451369</derivirana_varijabla>
  </DomainObject.Predmet.ProtustrankaFormatedOIB>
  <DomainObject.Predmet.ProtustrankaFormatedWithAdress>
    <izvorni_sadrzaj> MET-MANDIĆ j.d.o.o., Brdo 6, 10340 Vrbovec</izvorni_sadrzaj>
    <derivirana_varijabla naziv="DomainObject.Predmet.ProtustrankaFormatedWithAdress_1"> MET-MANDIĆ j.d.o.o., Brdo 6, 10340 Vrbovec</derivirana_varijabla>
  </DomainObject.Predmet.ProtustrankaFormatedWithAdress>
  <DomainObject.Predmet.ProtustrankaFormatedWithAdressOIB>
    <izvorni_sadrzaj> MET-MANDIĆ j.d.o.o., OIB 08748451369, Brdo 6, 10340 Vrbovec</izvorni_sadrzaj>
    <derivirana_varijabla naziv="DomainObject.Predmet.ProtustrankaFormatedWithAdressOIB_1"> MET-MANDIĆ j.d.o.o., OIB 08748451369, Brdo 6, 10340 Vrbovec</derivirana_varijabla>
  </DomainObject.Predmet.ProtustrankaFormatedWithAdressOIB>
  <DomainObject.Predmet.ProtustrankaWithAdress>
    <izvorni_sadrzaj>MET-MANDIĆ j.d.o.o. Brdo 6, 10340 Vrbovec</izvorni_sadrzaj>
    <derivirana_varijabla naziv="DomainObject.Predmet.ProtustrankaWithAdress_1">MET-MANDIĆ j.d.o.o. Brdo 6, 10340 Vrbovec</derivirana_varijabla>
  </DomainObject.Predmet.ProtustrankaWithAdress>
  <DomainObject.Predmet.ProtustrankaWithAdressOIB>
    <izvorni_sadrzaj>MET-MANDIĆ j.d.o.o., OIB 08748451369, Brdo 6, 10340 Vrbovec</izvorni_sadrzaj>
    <derivirana_varijabla naziv="DomainObject.Predmet.ProtustrankaWithAdressOIB_1">MET-MANDIĆ j.d.o.o., OIB 08748451369, Brdo 6, 10340 Vrbovec</derivirana_varijabla>
  </DomainObject.Predmet.ProtustrankaWithAdressOIB>
  <DomainObject.Predmet.ProtustrankaNazivFormated>
    <izvorni_sadrzaj>MET-MANDIĆ j.d.o.o.</izvorni_sadrzaj>
    <derivirana_varijabla naziv="DomainObject.Predmet.ProtustrankaNazivFormated_1">MET-MANDIĆ j.d.o.o.</derivirana_varijabla>
  </DomainObject.Predmet.ProtustrankaNazivFormated>
  <DomainObject.Predmet.ProtustrankaNazivFormatedOIB>
    <izvorni_sadrzaj>MET-MANDIĆ j.d.o.o., OIB 08748451369</izvorni_sadrzaj>
    <derivirana_varijabla naziv="DomainObject.Predmet.ProtustrankaNazivFormatedOIB_1">MET-MANDIĆ j.d.o.o., OIB 08748451369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MET-MANDIĆ j.d.o.o.</item>
    </izvorni_sadrzaj>
    <derivirana_varijabla naziv="DomainObject.Predmet.ProtuStrankaListFormated_1">
      <item>MET-MANDIĆ j.d.o.o.</item>
    </derivirana_varijabla>
  </DomainObject.Predmet.ProtuStrankaListFormated>
  <DomainObject.Predmet.ProtuStrankaListFormatedOIB>
    <izvorni_sadrzaj>
      <item>MET-MANDIĆ j.d.o.o., OIB 08748451369</item>
    </izvorni_sadrzaj>
    <derivirana_varijabla naziv="DomainObject.Predmet.ProtuStrankaListFormatedOIB_1">
      <item>MET-MANDIĆ j.d.o.o., OIB 08748451369</item>
    </derivirana_varijabla>
  </DomainObject.Predmet.ProtuStrankaListFormatedOIB>
  <DomainObject.Predmet.ProtuStrankaListFormatedWithAdress>
    <izvorni_sadrzaj>
      <item>MET-MANDIĆ j.d.o.o., Brdo 6, 10340 Vrbovec</item>
    </izvorni_sadrzaj>
    <derivirana_varijabla naziv="DomainObject.Predmet.ProtuStrankaListFormatedWithAdress_1">
      <item>MET-MANDIĆ j.d.o.o., Brdo 6, 10340 Vrbovec</item>
    </derivirana_varijabla>
  </DomainObject.Predmet.ProtuStrankaListFormatedWithAdress>
  <DomainObject.Predmet.ProtuStrankaListFormatedWithAdressOIB>
    <izvorni_sadrzaj>
      <item>MET-MANDIĆ j.d.o.o., OIB 08748451369, Brdo 6, 10340 Vrbovec</item>
    </izvorni_sadrzaj>
    <derivirana_varijabla naziv="DomainObject.Predmet.ProtuStrankaListFormatedWithAdressOIB_1">
      <item>MET-MANDIĆ j.d.o.o., OIB 08748451369, Brdo 6, 10340 Vrbovec</item>
    </derivirana_varijabla>
  </DomainObject.Predmet.ProtuStrankaListFormatedWithAdressOIB>
  <DomainObject.Predmet.ProtuStrankaListNazivFormated>
    <izvorni_sadrzaj>
      <item>MET-MANDIĆ j.d.o.o.</item>
    </izvorni_sadrzaj>
    <derivirana_varijabla naziv="DomainObject.Predmet.ProtuStrankaListNazivFormated_1">
      <item>MET-MANDIĆ j.d.o.o.</item>
    </derivirana_varijabla>
  </DomainObject.Predmet.ProtuStrankaListNazivFormated>
  <DomainObject.Predmet.ProtuStrankaListNazivFormatedOIB>
    <izvorni_sadrzaj>
      <item>MET-MANDIĆ j.d.o.o., OIB 08748451369</item>
    </izvorni_sadrzaj>
    <derivirana_varijabla naziv="DomainObject.Predmet.ProtuStrankaListNazivFormatedOIB_1">
      <item>MET-MANDIĆ j.d.o.o., OIB 08748451369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St-732/2018-5</izvorni_sadrzaj>
    <derivirana_varijabla naziv="DomainObject.PoslovniBrojDokumenta_1">St-732/2018-5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MET-MANDIĆ j.d.o.o.</izvorni_sadrzaj>
    <derivirana_varijabla naziv="DomainObject.Predmet.ProtustrankaIDrugi_1">MET-MANDIĆ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MET-MANDIĆ j.d.o.o., OIB 08748451369, Brdo 6, 10340 Vrbovec</izvorni_sadrzaj>
    <derivirana_varijabla naziv="DomainObject.Predmet.ProtustrankaIDrugiAdressOIB_1">MET-MANDIĆ j.d.o.o., OIB 08748451369, Brdo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MET-MANDIĆ j.d.o.o.</item>
      <item>FINA Regionalni centar Zagreb</item>
    </izvorni_sadrzaj>
    <derivirana_varijabla naziv="DomainObject.Predmet.SudioniciListNaziv_1">
      <item>MET-MANDIĆ j.d.o.o.</item>
      <item>FINA Regionalni centar Zagreb</item>
    </derivirana_varijabla>
  </DomainObject.Predmet.SudioniciListNaziv>
  <DomainObject.Predmet.SudioniciListAdressOIB>
    <izvorni_sadrzaj>
      <item>MET-MANDIĆ j.d.o.o., OIB 08748451369, Brdo 6,10340 Vrbovec</item>
      <item>FINA Regionalni centar Zagreb, OIB 85821130368, Trg svibanjskih žrtava 1995. 1,10000 Zagreb</item>
    </izvorni_sadrzaj>
    <derivirana_varijabla naziv="DomainObject.Predmet.SudioniciListAdressOIB_1">
      <item>MET-MANDIĆ j.d.o.o., OIB 08748451369, Brdo 6,10340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08748451369</item>
      <item>, OIB 85821130368</item>
    </izvorni_sadrzaj>
    <derivirana_varijabla naziv="DomainObject.Predmet.SudioniciListNazivOIB_1">
      <item>, OIB 08748451369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EC0B0-536F-4DF0-8A62-FBD052AA2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3133</properties:Characters>
  <properties:Lines>95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2018-09-20T10:29:00Z</dcterms:created>
  <dc:creator>hermanj</dc:creator>
  <cp:lastModifiedBy>Darija Miličević</cp:lastModifiedBy>
  <cp:lastPrinted>2018-09-20T10:47:00Z</cp:lastPrinted>
  <dcterms:modified xmlns:xsi="http://www.w3.org/2001/XMLSchema-instance" xsi:type="dcterms:W3CDTF">2018-09-20T10:49:00Z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St-732/2018-5 / Odluka - Rješenje o odbačaju prijedloga (odbačen_pr._za_otv._st.p.p)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