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6f5b" w14:paraId="e076f5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4F55D8">
        <w:rPr>
          <w:rFonts w:hAnsi="Times New Roman" w:ascii="Times New Roman"/>
        </w:rPr>
        <w:t xml:space="preserve">ZELINA TOURS </w:t>
      </w:r>
      <w:proofErr w:type="spellStart"/>
      <w:r w:rsidR="004F55D8">
        <w:rPr>
          <w:rFonts w:hAnsi="Times New Roman" w:ascii="Times New Roman"/>
        </w:rPr>
        <w:t>d.o.o</w:t>
      </w:r>
      <w:proofErr w:type="spellEnd"/>
      <w:r w:rsidR="004F55D8">
        <w:rPr>
          <w:rFonts w:hAnsi="Times New Roman" w:ascii="Times New Roman"/>
        </w:rPr>
        <w:t xml:space="preserve">., </w:t>
      </w:r>
      <w:proofErr w:type="spellStart"/>
      <w:r w:rsidR="004F55D8">
        <w:rPr>
          <w:rFonts w:hAnsi="Times New Roman" w:ascii="Times New Roman"/>
        </w:rPr>
        <w:t>Sveti</w:t>
      </w:r>
      <w:proofErr w:type="spellEnd"/>
      <w:r w:rsidR="004F55D8">
        <w:rPr>
          <w:rFonts w:hAnsi="Times New Roman" w:ascii="Times New Roman"/>
        </w:rPr>
        <w:t xml:space="preserve"> Ivan </w:t>
      </w:r>
      <w:proofErr w:type="spellStart"/>
      <w:r w:rsidR="004F55D8">
        <w:rPr>
          <w:rFonts w:hAnsi="Times New Roman" w:ascii="Times New Roman"/>
        </w:rPr>
        <w:t>Zelina</w:t>
      </w:r>
      <w:proofErr w:type="spellEnd"/>
      <w:r w:rsidR="004F55D8">
        <w:rPr>
          <w:rFonts w:hAnsi="Times New Roman" w:ascii="Times New Roman"/>
        </w:rPr>
        <w:t xml:space="preserve">, </w:t>
      </w:r>
      <w:proofErr w:type="spellStart"/>
      <w:r w:rsidR="004F55D8">
        <w:rPr>
          <w:rFonts w:hAnsi="Times New Roman" w:ascii="Times New Roman"/>
        </w:rPr>
        <w:t>Orešje</w:t>
      </w:r>
      <w:proofErr w:type="spellEnd"/>
      <w:r w:rsidR="004F55D8">
        <w:rPr>
          <w:rFonts w:hAnsi="Times New Roman" w:ascii="Times New Roman"/>
        </w:rPr>
        <w:t xml:space="preserve"> </w:t>
      </w:r>
      <w:proofErr w:type="spellStart"/>
      <w:r w:rsidR="004F55D8">
        <w:rPr>
          <w:rFonts w:hAnsi="Times New Roman" w:ascii="Times New Roman"/>
        </w:rPr>
        <w:t>donje</w:t>
      </w:r>
      <w:proofErr w:type="spellEnd"/>
      <w:r w:rsidR="004F55D8">
        <w:rPr>
          <w:rFonts w:hAnsi="Times New Roman" w:ascii="Times New Roman"/>
        </w:rPr>
        <w:t xml:space="preserve"> 20, OIB: 50286438977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917D72">
        <w:rPr>
          <w:rFonts w:hAnsi="Times New Roman" w:ascii="Times New Roman"/>
          <w:szCs w:val="24"/>
          <w:lang w:val="hr-HR"/>
        </w:rPr>
        <w:t>01.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4F55D8">
        <w:rPr>
          <w:rFonts w:hAnsi="Times New Roman" w:ascii="Times New Roman"/>
        </w:rPr>
        <w:t xml:space="preserve">ZELINA TOURS d.o.o., Sveti Ivan Zelina, </w:t>
      </w:r>
      <w:proofErr w:type="spellStart"/>
      <w:r w:rsidR="004F55D8">
        <w:rPr>
          <w:rFonts w:hAnsi="Times New Roman" w:ascii="Times New Roman"/>
        </w:rPr>
        <w:t>Orešje</w:t>
      </w:r>
      <w:proofErr w:type="spellEnd"/>
      <w:r w:rsidR="004F55D8">
        <w:rPr>
          <w:rFonts w:hAnsi="Times New Roman" w:ascii="Times New Roman"/>
        </w:rPr>
        <w:t xml:space="preserve"> donje 20, OIB: 50286438977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917D72">
        <w:rPr>
          <w:rFonts w:hAnsi="Times New Roman" w:ascii="Times New Roman"/>
          <w:szCs w:val="24"/>
        </w:rPr>
        <w:t>01. 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6C2A96">
        <w:rPr>
          <w:rFonts w:hAnsi="Times New Roman" w:ascii="Times New Roman"/>
          <w:szCs w:val="24"/>
        </w:rPr>
        <w:t>10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6C2A96">
        <w:rPr>
          <w:rFonts w:hAnsi="Times New Roman" w:ascii="Times New Roman"/>
          <w:szCs w:val="24"/>
        </w:rPr>
        <w:t>0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4F55D8">
        <w:rPr>
          <w:rFonts w:hAnsi="Times New Roman" w:ascii="Times New Roman"/>
          <w:szCs w:val="24"/>
        </w:rPr>
        <w:t>Damir Cincar, Osijek, Svete Ane 15b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4F55D8">
        <w:rPr>
          <w:rFonts w:hAnsi="Times New Roman" w:ascii="Times New Roman"/>
        </w:rPr>
        <w:t xml:space="preserve">ZELINA TOURS </w:t>
      </w:r>
      <w:proofErr w:type="spellStart"/>
      <w:r w:rsidR="004F55D8">
        <w:rPr>
          <w:rFonts w:hAnsi="Times New Roman" w:ascii="Times New Roman"/>
        </w:rPr>
        <w:t>d.o.o</w:t>
      </w:r>
      <w:proofErr w:type="spellEnd"/>
      <w:r w:rsidR="004F55D8">
        <w:rPr>
          <w:rFonts w:hAnsi="Times New Roman" w:ascii="Times New Roman"/>
        </w:rPr>
        <w:t xml:space="preserve">., </w:t>
      </w:r>
      <w:proofErr w:type="spellStart"/>
      <w:r w:rsidR="004F55D8">
        <w:rPr>
          <w:rFonts w:hAnsi="Times New Roman" w:ascii="Times New Roman"/>
        </w:rPr>
        <w:t>Sveti</w:t>
      </w:r>
      <w:proofErr w:type="spellEnd"/>
      <w:r w:rsidR="004F55D8">
        <w:rPr>
          <w:rFonts w:hAnsi="Times New Roman" w:ascii="Times New Roman"/>
        </w:rPr>
        <w:t xml:space="preserve"> Ivan </w:t>
      </w:r>
      <w:proofErr w:type="spellStart"/>
      <w:r w:rsidR="004F55D8">
        <w:rPr>
          <w:rFonts w:hAnsi="Times New Roman" w:ascii="Times New Roman"/>
        </w:rPr>
        <w:t>Zelina</w:t>
      </w:r>
      <w:proofErr w:type="spellEnd"/>
      <w:r w:rsidR="004F55D8">
        <w:rPr>
          <w:rFonts w:hAnsi="Times New Roman" w:ascii="Times New Roman"/>
        </w:rPr>
        <w:t xml:space="preserve">, </w:t>
      </w:r>
      <w:proofErr w:type="spellStart"/>
      <w:r w:rsidR="004F55D8">
        <w:rPr>
          <w:rFonts w:hAnsi="Times New Roman" w:ascii="Times New Roman"/>
        </w:rPr>
        <w:t>Orešje</w:t>
      </w:r>
      <w:proofErr w:type="spellEnd"/>
      <w:r w:rsidR="004F55D8">
        <w:rPr>
          <w:rFonts w:hAnsi="Times New Roman" w:ascii="Times New Roman"/>
        </w:rPr>
        <w:t xml:space="preserve"> </w:t>
      </w:r>
      <w:proofErr w:type="spellStart"/>
      <w:r w:rsidR="004F55D8">
        <w:rPr>
          <w:rFonts w:hAnsi="Times New Roman" w:ascii="Times New Roman"/>
        </w:rPr>
        <w:t>donje</w:t>
      </w:r>
      <w:proofErr w:type="spellEnd"/>
      <w:r w:rsidR="004F55D8">
        <w:rPr>
          <w:rFonts w:hAnsi="Times New Roman" w:ascii="Times New Roman"/>
        </w:rPr>
        <w:t xml:space="preserve"> 20, OIB: 50286438977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917D72">
        <w:rPr>
          <w:rFonts w:hAnsi="Times New Roman" w:ascii="Times New Roman"/>
          <w:lang w:val="hr-HR"/>
        </w:rPr>
        <w:t>1</w:t>
      </w:r>
      <w:r w:rsidR="004F55D8">
        <w:rPr>
          <w:rFonts w:hAnsi="Times New Roman" w:ascii="Times New Roman"/>
          <w:lang w:val="hr-HR"/>
        </w:rPr>
        <w:t>6</w:t>
      </w:r>
      <w:r w:rsidR="00917D72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917D72">
        <w:rPr>
          <w:rFonts w:hAnsi="Times New Roman" w:ascii="Times New Roman"/>
          <w:lang w:val="hr-HR"/>
        </w:rPr>
        <w:t>01.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3DA3" w:rsidP="00DB4528" w:rsidR="00943DA3">
      <w:r>
        <w:separator/>
      </w:r>
    </w:p>
  </w:endnote>
  <w:endnote w:id="0" w:type="continuationSeparator">
    <w:p w:rsidRDefault="00943DA3" w:rsidP="00DB4528" w:rsidR="00943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3DA3" w:rsidP="00DB4528" w:rsidR="00943DA3">
      <w:r>
        <w:separator/>
      </w:r>
    </w:p>
  </w:footnote>
  <w:footnote w:id="0" w:type="continuationSeparator">
    <w:p w:rsidRDefault="00943DA3" w:rsidP="00DB4528" w:rsidR="00943D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4F55D8">
          <w:rPr>
            <w:rFonts w:hAnsi="Times New Roman" w:ascii="Times New Roman"/>
          </w:rPr>
          <w:t>2600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4F55D8">
      <w:rPr>
        <w:rFonts w:hAnsi="Times New Roman" w:ascii="Times New Roman"/>
        <w:lang w:val="hr-HR"/>
      </w:rPr>
      <w:t>2600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3951"/>
    <w:rsid w:val="000519C6"/>
    <w:rsid w:val="000949C7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B61EE"/>
    <w:rsid w:val="001E684D"/>
    <w:rsid w:val="00206F3C"/>
    <w:rsid w:val="00235E78"/>
    <w:rsid w:val="002451A3"/>
    <w:rsid w:val="002465BD"/>
    <w:rsid w:val="00247025"/>
    <w:rsid w:val="00264F61"/>
    <w:rsid w:val="00275E2E"/>
    <w:rsid w:val="00276AA4"/>
    <w:rsid w:val="00285975"/>
    <w:rsid w:val="002A5D0D"/>
    <w:rsid w:val="002A7D60"/>
    <w:rsid w:val="002F18BF"/>
    <w:rsid w:val="0031512B"/>
    <w:rsid w:val="0032461C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47566"/>
    <w:rsid w:val="00453A0B"/>
    <w:rsid w:val="00464684"/>
    <w:rsid w:val="00466C68"/>
    <w:rsid w:val="00484AE9"/>
    <w:rsid w:val="0048609B"/>
    <w:rsid w:val="004A3496"/>
    <w:rsid w:val="004C01E0"/>
    <w:rsid w:val="004C7E4A"/>
    <w:rsid w:val="004D0269"/>
    <w:rsid w:val="004F55D8"/>
    <w:rsid w:val="00501DF0"/>
    <w:rsid w:val="00516A13"/>
    <w:rsid w:val="00531114"/>
    <w:rsid w:val="00532B71"/>
    <w:rsid w:val="005451A7"/>
    <w:rsid w:val="00574D98"/>
    <w:rsid w:val="00574F96"/>
    <w:rsid w:val="00585655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6864"/>
    <w:rsid w:val="0063504C"/>
    <w:rsid w:val="006356C5"/>
    <w:rsid w:val="00646ACE"/>
    <w:rsid w:val="00666D54"/>
    <w:rsid w:val="00683E63"/>
    <w:rsid w:val="006957C3"/>
    <w:rsid w:val="006B41C7"/>
    <w:rsid w:val="006C00BF"/>
    <w:rsid w:val="006C2A96"/>
    <w:rsid w:val="006E5368"/>
    <w:rsid w:val="007075BA"/>
    <w:rsid w:val="00712047"/>
    <w:rsid w:val="007230AB"/>
    <w:rsid w:val="00730EAB"/>
    <w:rsid w:val="00740C34"/>
    <w:rsid w:val="007547BE"/>
    <w:rsid w:val="007827F8"/>
    <w:rsid w:val="0078787E"/>
    <w:rsid w:val="007923B8"/>
    <w:rsid w:val="007A29F9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7F16"/>
    <w:rsid w:val="00891E53"/>
    <w:rsid w:val="008940FF"/>
    <w:rsid w:val="008964CC"/>
    <w:rsid w:val="008B2190"/>
    <w:rsid w:val="008D46CD"/>
    <w:rsid w:val="008E202F"/>
    <w:rsid w:val="008E7881"/>
    <w:rsid w:val="009129B8"/>
    <w:rsid w:val="00917D72"/>
    <w:rsid w:val="00937F10"/>
    <w:rsid w:val="00943627"/>
    <w:rsid w:val="00943DA3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54CC7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B03169"/>
    <w:rsid w:val="00B042BA"/>
    <w:rsid w:val="00B15B60"/>
    <w:rsid w:val="00B2463B"/>
    <w:rsid w:val="00B3307C"/>
    <w:rsid w:val="00B55130"/>
    <w:rsid w:val="00B648C8"/>
    <w:rsid w:val="00B76F2D"/>
    <w:rsid w:val="00B85FBE"/>
    <w:rsid w:val="00B93230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3D16"/>
    <w:rsid w:val="00C8483F"/>
    <w:rsid w:val="00C957B9"/>
    <w:rsid w:val="00CA1417"/>
    <w:rsid w:val="00CC0A0B"/>
    <w:rsid w:val="00CC4EF4"/>
    <w:rsid w:val="00CC7DF0"/>
    <w:rsid w:val="00CD1ED9"/>
    <w:rsid w:val="00CD6124"/>
    <w:rsid w:val="00CE1BBE"/>
    <w:rsid w:val="00CE4423"/>
    <w:rsid w:val="00CF2939"/>
    <w:rsid w:val="00D11A72"/>
    <w:rsid w:val="00D132F0"/>
    <w:rsid w:val="00D23CD2"/>
    <w:rsid w:val="00D4086D"/>
    <w:rsid w:val="00D44D4F"/>
    <w:rsid w:val="00D4772D"/>
    <w:rsid w:val="00D535AF"/>
    <w:rsid w:val="00D67A3D"/>
    <w:rsid w:val="00D95224"/>
    <w:rsid w:val="00D955F3"/>
    <w:rsid w:val="00DA548F"/>
    <w:rsid w:val="00DA54F2"/>
    <w:rsid w:val="00DA5C20"/>
    <w:rsid w:val="00DB1908"/>
    <w:rsid w:val="00DB29D2"/>
    <w:rsid w:val="00DB4528"/>
    <w:rsid w:val="00DD2EE4"/>
    <w:rsid w:val="00DF21FF"/>
    <w:rsid w:val="00E02C88"/>
    <w:rsid w:val="00E5059D"/>
    <w:rsid w:val="00E570B9"/>
    <w:rsid w:val="00E625C0"/>
    <w:rsid w:val="00E9161E"/>
    <w:rsid w:val="00E9593E"/>
    <w:rsid w:val="00EC1A61"/>
    <w:rsid w:val="00EC75D8"/>
    <w:rsid w:val="00ED187C"/>
    <w:rsid w:val="00EE5750"/>
    <w:rsid w:val="00EE69E5"/>
    <w:rsid w:val="00F049DD"/>
    <w:rsid w:val="00F43447"/>
    <w:rsid w:val="00F50E2B"/>
    <w:rsid w:val="00F57118"/>
    <w:rsid w:val="00F60F60"/>
    <w:rsid w:val="00F62A72"/>
    <w:rsid w:val="00F65F99"/>
    <w:rsid w:val="00F667BC"/>
    <w:rsid w:val="00F73A2A"/>
    <w:rsid w:val="00F803CE"/>
    <w:rsid w:val="00F82A2A"/>
    <w:rsid w:val="00F85796"/>
    <w:rsid w:val="00F86B12"/>
    <w:rsid w:val="00FA0062"/>
    <w:rsid w:val="00FC0C4E"/>
    <w:rsid w:val="00FD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83D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D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D1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D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D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83D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D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D1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D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D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2600</izvorni_sadrzaj>
    <derivirana_varijabla naziv="DomainObject.Predmet.Broj_1">2600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St-2600/2015</izvorni_sadrzaj>
    <derivirana_varijabla naziv="DomainObject.Predmet.OznakaBroj_1">St-2600/2015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ZELINA TOURS d.o.o. zastupanog po punomoćniku Branko Banovec; Đurđica Banovec</izvorni_sadrzaj>
    <derivirana_varijabla naziv="DomainObject.Predmet.ProtustrankaFormated_1">  ZELINA TOURS d.o.o. zastupanog po punomoćniku Branko Banovec; Đurđica Banovec</derivirana_varijabla>
  </DomainObject.Predmet.ProtustrankaFormated>
  <DomainObject.Predmet.ProtustrankaFormatedOIB>
    <izvorni_sadrzaj>  ZELINA TOURS d.o.o., OIB 50286438977 zastupanog po punomoćniku Branko Banovec; Đurđica Banovec</izvorni_sadrzaj>
    <derivirana_varijabla naziv="DomainObject.Predmet.ProtustrankaFormatedOIB_1">  ZELINA TOURS d.o.o., OIB 50286438977 zastupanog po punomoćniku Branko Banovec; Đurđica Banovec</derivirana_varijabla>
  </DomainObject.Predmet.ProtustrankaFormatedOIB>
  <DomainObject.Predmet.ProtustrankaFormatedWithAdress>
    <izvorni_sadrzaj> ZELINA TOURS d.o.o., Orešje donje 20, 10380 Sveti Ivan Zelina zastupanog po punomoćniku Branko Banovec; Đurđica Banovec</izvorni_sadrzaj>
    <derivirana_varijabla naziv="DomainObject.Predmet.ProtustrankaFormatedWithAdress_1"> ZELINA TOURS d.o.o., Orešje donje 20, 10380 Sveti Ivan Zelina zastupanog po punomoćniku Branko Banovec; Đurđica Banovec</derivirana_varijabla>
  </DomainObject.Predmet.ProtustrankaFormatedWithAdress>
  <DomainObject.Predmet.ProtustrankaFormatedWithAdressOIB>
    <izvorni_sadrzaj> ZELINA TOURS d.o.o., OIB 50286438977, Orešje donje 20, 10380 Sveti Ivan Zelina zastupanog po punomoćniku Branko Banovec; Đurđica Banovec</izvorni_sadrzaj>
    <derivirana_varijabla naziv="DomainObject.Predmet.ProtustrankaFormatedWithAdressOIB_1"> ZELINA TOURS d.o.o., OIB 50286438977, Orešje donje 20, 10380 Sveti Ivan Zelina zastupanog po punomoćniku Branko Banovec; Đurđica Banovec</derivirana_varijabla>
  </DomainObject.Predmet.ProtustrankaFormatedWithAdressOIB>
  <DomainObject.Predmet.ProtustrankaWithAdress>
    <izvorni_sadrzaj>ZELINA TOURS d.o.o. Orešje donje 20, 10380 Sveti Ivan Zelina</izvorni_sadrzaj>
    <derivirana_varijabla naziv="DomainObject.Predmet.ProtustrankaWithAdress_1">ZELINA TOURS d.o.o. Orešje donje 20, 10380 Sveti Ivan Zelina</derivirana_varijabla>
  </DomainObject.Predmet.ProtustrankaWithAdress>
  <DomainObject.Predmet.ProtustrankaWithAdressOIB>
    <izvorni_sadrzaj>ZELINA TOURS d.o.o., OIB 50286438977, Orešje donje 20, 10380 Sveti Ivan Zelina</izvorni_sadrzaj>
    <derivirana_varijabla naziv="DomainObject.Predmet.ProtustrankaWithAdressOIB_1">ZELINA TOURS d.o.o., OIB 50286438977, Orešje donje 20, 10380 Sveti Ivan Zelina</derivirana_varijabla>
  </DomainObject.Predmet.ProtustrankaWithAdressOIB>
  <DomainObject.Predmet.ProtustrankaNazivFormated>
    <izvorni_sadrzaj>ZELINA TOURS d.o.o.</izvorni_sadrzaj>
    <derivirana_varijabla naziv="DomainObject.Predmet.ProtustrankaNazivFormated_1">ZELINA TOURS d.o.o.</derivirana_varijabla>
  </DomainObject.Predmet.ProtustrankaNazivFormated>
  <DomainObject.Predmet.ProtustrankaNazivFormatedOIB>
    <izvorni_sadrzaj>ZELINA TOURS d.o.o., OIB 50286438977</izvorni_sadrzaj>
    <derivirana_varijabla naziv="DomainObject.Predmet.ProtustrankaNazivFormatedOIB_1">ZELINA TOURS d.o.o., OIB 50286438977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ZELINA TOURS d.o.o. zastupanog po punomoćniku Branko Banovec; Đurđica Banovec</item>
    </izvorni_sadrzaj>
    <derivirana_varijabla naziv="DomainObject.Predmet.ProtuStrankaListFormated_1">
      <item>ZELINA TOURS d.o.o. zastupanog po punomoćniku Branko Banovec; Đurđica Banovec</item>
    </derivirana_varijabla>
  </DomainObject.Predmet.ProtuStrankaListFormated>
  <DomainObject.Predmet.ProtuStrankaListFormatedOIB>
    <izvorni_sadrzaj>
      <item>ZELINA TOURS d.o.o., OIB 50286438977 zastupanog po punomoćniku Branko Banovec; Đurđica Banovec</item>
    </izvorni_sadrzaj>
    <derivirana_varijabla naziv="DomainObject.Predmet.ProtuStrankaListFormatedOIB_1">
      <item>ZELINA TOURS d.o.o., OIB 50286438977 zastupanog po punomoćniku Branko Banovec; Đurđica Banovec</item>
    </derivirana_varijabla>
  </DomainObject.Predmet.ProtuStrankaListFormatedOIB>
  <DomainObject.Predmet.ProtuStrankaListFormatedWithAdress>
    <izvorni_sadrzaj>
      <item>ZELINA TOURS d.o.o., Orešje donje 20, 10380 Sveti Ivan Zelina zastupanog po punomoćniku Branko Banovec; Đurđica Banovec</item>
    </izvorni_sadrzaj>
    <derivirana_varijabla naziv="DomainObject.Predmet.ProtuStrankaListFormatedWithAdress_1">
      <item>ZELINA TOURS d.o.o., Orešje donje 20, 10380 Sveti Ivan Zelina zastupanog po punomoćniku Branko Banovec; Đurđica Banovec</item>
    </derivirana_varijabla>
  </DomainObject.Predmet.ProtuStrankaListFormatedWithAdress>
  <DomainObject.Predmet.ProtuStrankaListFormatedWithAdressOIB>
    <izvorni_sadrzaj>
      <item>ZELINA TOURS d.o.o., OIB 50286438977, Orešje donje 20, 10380 Sveti Ivan Zelina zastupanog po punomoćniku Branko Banovec; Đurđica Banovec</item>
    </izvorni_sadrzaj>
    <derivirana_varijabla naziv="DomainObject.Predmet.ProtuStrankaListFormatedWithAdressOIB_1">
      <item>ZELINA TOURS d.o.o., OIB 50286438977, Orešje donje 20, 10380 Sveti Ivan Zelina zastupanog po punomoćniku Branko Banovec; Đurđica Banovec</item>
    </derivirana_varijabla>
  </DomainObject.Predmet.ProtuStrankaListFormatedWithAdressOIB>
  <DomainObject.Predmet.ProtuStrankaListNazivFormated>
    <izvorni_sadrzaj>
      <item>ZELINA TOURS d.o.o.</item>
    </izvorni_sadrzaj>
    <derivirana_varijabla naziv="DomainObject.Predmet.ProtuStrankaListNazivFormated_1">
      <item>ZELINA TOURS d.o.o.</item>
    </derivirana_varijabla>
  </DomainObject.Predmet.ProtuStrankaListNazivFormated>
  <DomainObject.Predmet.ProtuStrankaListNazivFormatedOIB>
    <izvorni_sadrzaj>
      <item>ZELINA TOURS d.o.o., OIB 50286438977</item>
    </izvorni_sadrzaj>
    <derivirana_varijabla naziv="DomainObject.Predmet.ProtuStrankaListNazivFormatedOIB_1">
      <item>ZELINA TOURS d.o.o., OIB 50286438977</item>
    </derivirana_varijabla>
  </DomainObject.Predmet.ProtuStrankaListNazivFormatedOIB>
  <DomainObject.Predmet.OstaliListFormated>
    <izvorni_sadrzaj>
      <item>Branko Banovec punomoćnik sudionika u postupku ZELINA TOURS d.o.o.</item>
      <item>Đurđica Banovec punomoćnik sudionika u postupku ZELINA TOURS d.o.o.</item>
    </izvorni_sadrzaj>
    <derivirana_varijabla naziv="DomainObject.Predmet.OstaliListFormated_1">
      <item>Branko Banovec punomoćnik sudionika u postupku ZELINA TOURS d.o.o.</item>
      <item>Đurđica Banovec punomoćnik sudionika u postupku ZELINA TOURS d.o.o.</item>
    </derivirana_varijabla>
  </DomainObject.Predmet.OstaliListFormated>
  <DomainObject.Predmet.OstaliListFormatedOIB>
    <izvorni_sadrzaj>
      <item>Branko Banovec, OIB 90636439601 punomoćnik sudionika u postupku ZELINA TOURS d.o.o.</item>
      <item>Đurđica Banovec, OIB 20663315219 punomoćnik sudionika u postupku ZELINA TOURS d.o.o.</item>
    </izvorni_sadrzaj>
    <derivirana_varijabla naziv="DomainObject.Predmet.OstaliListFormatedOIB_1">
      <item>Branko Banovec, OIB 90636439601 punomoćnik sudionika u postupku ZELINA TOURS d.o.o.</item>
      <item>Đurđica Banovec, OIB 20663315219 punomoćnik sudionika u postupku ZELINA TOURS d.o.o.</item>
    </derivirana_varijabla>
  </DomainObject.Predmet.OstaliListFormatedOIB>
  <DomainObject.Predmet.OstaliListFormatedWithAdress>
    <izvorni_sadrzaj>
      <item>Branko Banovec, Ulica Muceki 20, 10380 Donje Orešje punomoćnik sudionika u postupku ZELINA TOURS d.o.o.</item>
      <item>Đurđica Banovec, Ulica Muceki 20, 10380 Donje Orešje punomoćnik sudionika u postupku ZELINA TOURS d.o.o.</item>
    </izvorni_sadrzaj>
    <derivirana_varijabla naziv="DomainObject.Predmet.OstaliListFormatedWithAdress_1">
      <item>Branko Banovec, Ulica Muceki 20, 10380 Donje Orešje punomoćnik sudionika u postupku ZELINA TOURS d.o.o.</item>
      <item>Đurđica Banovec, Ulica Muceki 20, 10380 Donje Orešje punomoćnik sudionika u postupku ZELINA TOURS d.o.o.</item>
    </derivirana_varijabla>
  </DomainObject.Predmet.OstaliListFormatedWithAdress>
  <DomainObject.Predmet.OstaliListFormatedWithAdressOIB>
    <izvorni_sadrzaj>
      <item>Branko Banovec, OIB 90636439601, Ulica Muceki 20, 10380 Donje Orešje punomoćnik sudionika u postupku ZELINA TOURS d.o.o.</item>
      <item>Đurđica Banovec, OIB 20663315219, Ulica Muceki 20, 10380 Donje Orešje punomoćnik sudionika u postupku ZELINA TOURS d.o.o.</item>
    </izvorni_sadrzaj>
    <derivirana_varijabla naziv="DomainObject.Predmet.OstaliListFormatedWithAdressOIB_1">
      <item>Branko Banovec, OIB 90636439601, Ulica Muceki 20, 10380 Donje Orešje punomoćnik sudionika u postupku ZELINA TOURS d.o.o.</item>
      <item>Đurđica Banovec, OIB 20663315219, Ulica Muceki 20, 10380 Donje Orešje punomoćnik sudionika u postupku ZELINA TOURS d.o.o.</item>
    </derivirana_varijabla>
  </DomainObject.Predmet.OstaliListFormatedWithAdressOIB>
  <DomainObject.Predmet.OstaliListNazivFormated>
    <izvorni_sadrzaj>
      <item>Branko Banovec</item>
      <item>Đurđica Banovec</item>
    </izvorni_sadrzaj>
    <derivirana_varijabla naziv="DomainObject.Predmet.OstaliListNazivFormated_1">
      <item>Branko Banovec</item>
      <item>Đurđica Banovec</item>
    </derivirana_varijabla>
  </DomainObject.Predmet.OstaliListNazivFormated>
  <DomainObject.Predmet.OstaliListNazivFormatedOIB>
    <izvorni_sadrzaj>
      <item>Branko Banovec, OIB 90636439601</item>
      <item>Đurđica Banovec, OIB 20663315219</item>
    </izvorni_sadrzaj>
    <derivirana_varijabla naziv="DomainObject.Predmet.OstaliListNazivFormatedOIB_1">
      <item>Branko Banovec, OIB 90636439601</item>
      <item>Đurđica Banovec, OIB 20663315219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ZELINA TOURS d.o.o.</izvorni_sadrzaj>
    <derivirana_varijabla naziv="DomainObject.Predmet.ProtustrankaIDrugi_1">ZELINA TOURS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ZELINA TOURS d.o.o., OIB 50286438977, Orešje donje 20, 10380 Sveti Ivan Zelina</izvorni_sadrzaj>
    <derivirana_varijabla naziv="DomainObject.Predmet.ProtustrankaIDrugiAdressOIB_1">ZELINA TOURS d.o.o., OIB 50286438977, Orešje donje 20,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ZELINA TOURS d.o.o.</item>
      <item>Branko Banovec</item>
      <item>Đurđica Banovec</item>
    </izvorni_sadrzaj>
    <derivirana_varijabla naziv="DomainObject.Predmet.SudioniciListNaziv_1">
      <item>FINA Regionalni centar Zagreb</item>
      <item>ZELINA TOURS d.o.o.</item>
      <item>Branko Banovec</item>
      <item>Đurđica Banovec</item>
    </derivirana_varijabla>
  </DomainObject.Predmet.SudioniciListNaziv>
  <DomainObject.Predmet.SudioniciListAdressOIB>
    <izvorni_sadrzaj>
      <item>FINA Regionalni centar Zagreb, OIB 85821130368, Trg svibanjskih žrtava 1995. 1,10000 Zagreb</item>
      <item>ZELINA TOURS d.o.o., OIB 50286438977, Orešje donje 20,10380 Sveti Ivan Zelina</item>
      <item>Branko Banovec, OIB 90636439601, Ulica Muceki 20,10380 Donje Orešje</item>
      <item>Đurđica Banovec, OIB 20663315219, Ulica Muceki 20,10380 Donje Orešje</item>
    </izvorni_sadrzaj>
    <derivirana_varijabla naziv="DomainObject.Predmet.SudioniciListAdressOIB_1">
      <item>FINA Regionalni centar Zagreb, OIB 85821130368, Trg svibanjskih žrtava 1995. 1,10000 Zagreb</item>
      <item>ZELINA TOURS d.o.o., OIB 50286438977, Orešje donje 20,10380 Sveti Ivan Zelina</item>
      <item>Branko Banovec, OIB 90636439601, Ulica Muceki 20,10380 Donje Orešje</item>
      <item>Đurđica Banovec, OIB 20663315219, Ulica Muceki 20,10380 Donje Orešje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50286438977</item>
      <item>, OIB 90636439601</item>
      <item>, OIB 20663315219</item>
    </izvorni_sadrzaj>
    <derivirana_varijabla naziv="DomainObject.Predmet.SudioniciListNazivOIB_1">
      <item>, OIB 85821130368</item>
      <item>, OIB 50286438977</item>
      <item>, OIB 90636439601</item>
      <item>, OIB 20663315219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E9CE4B-5BCF-46E7-A37A-68F10790B4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418</properties:Words>
  <properties:Characters>2140</properties:Characters>
  <properties:Lines>64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2016-02-29T13:06:00Z</dcterms:created>
  <dc:creator>Sudsko vijeæe</dc:creator>
  <cp:lastModifiedBy>dvorana100</cp:lastModifiedBy>
  <cp:lastPrinted>2016-02-03T06:55:00Z</cp:lastPrinted>
  <dcterms:modified xmlns:xsi="http://www.w3.org/2001/XMLSchema-instance" xsi:type="dcterms:W3CDTF">2016-03-01T07:56:00Z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