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AF4832">
        <w:tc>
          <w:tcPr>
            <w:tcW w:type="dxa" w:w="2829"/>
            <w:shd w:fill="auto" w:color="auto" w:val="clear"/>
          </w:tcPr>
          <w:p w:rsidRDefault="005D3535" w:rsidP="00AF4832" w:rsidR="005D3535" w:rsidRPr="00AF483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F483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AF4832" w:rsidR="005D3535" w:rsidRPr="00AF483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483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AF4832" w:rsidR="005D3535" w:rsidRPr="00AF483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483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AF4832" w:rsidR="005D3535" w:rsidRPr="00AF483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F483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0d1a5a" w14:paraId="d0d1a5a" w:rsidRDefault="00762AAA" w:rsidP="00AF4832" w:rsidR="00762AA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ab/>
      </w:r>
      <w:r w:rsidRPr="00AF4832">
        <w:rPr>
          <w:rFonts w:cs="Times New Roman" w:hAnsi="Times New Roman" w:ascii="Times New Roman"/>
          <w:sz w:val="24"/>
          <w:szCs w:val="24"/>
        </w:rPr>
        <w:tab/>
      </w:r>
      <w:r w:rsidRPr="00AF4832">
        <w:rPr>
          <w:rFonts w:cs="Times New Roman" w:hAnsi="Times New Roman" w:ascii="Times New Roman"/>
          <w:sz w:val="24"/>
          <w:szCs w:val="24"/>
        </w:rPr>
        <w:tab/>
      </w:r>
    </w:p>
    <w:p w:rsidRDefault="008772DE" w:rsidP="00AF4832" w:rsidR="00877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4A50" w:rsidP="00AF4832" w:rsidR="00B54A50" w:rsidRPr="00AF48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54A50" w:rsidP="00AF4832" w:rsidR="00B54A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72DE" w:rsidP="00B54A50" w:rsidR="008772DE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54A50" w:rsidP="00AF4832" w:rsidR="00B54A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7E4" w:rsidP="00B54A50" w:rsidR="005B27E4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C0A" w:rsidP="00AF4832" w:rsidR="00762AAA" w:rsidRPr="00AF48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1. predlagatelja FINA, RC Zagreb, Podružnica Varaždin, A. Cesarca 2, OIB:85821130368; 2. predlagatelja Mustafe </w:t>
      </w:r>
      <w:proofErr w:type="spellStart"/>
      <w:r w:rsidRPr="00AF4832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 w:rsidRPr="00AF4832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AF4832">
        <w:rPr>
          <w:rFonts w:cs="Times New Roman" w:hAnsi="Times New Roman" w:ascii="Times New Roman"/>
          <w:sz w:val="24"/>
          <w:szCs w:val="24"/>
        </w:rPr>
        <w:t>Zeljine</w:t>
      </w:r>
      <w:proofErr w:type="spellEnd"/>
      <w:r w:rsidRPr="00AF4832">
        <w:rPr>
          <w:rFonts w:cs="Times New Roman" w:hAnsi="Times New Roman" w:ascii="Times New Roman"/>
          <w:sz w:val="24"/>
          <w:szCs w:val="24"/>
        </w:rPr>
        <w:t xml:space="preserve"> Srednje, Gradačac, Bosna i Hercegovina, OIB:14939072745, zastupanog po punomoćnici Nini </w:t>
      </w:r>
      <w:proofErr w:type="spellStart"/>
      <w:r w:rsidRPr="00AF4832"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 w:rsidRPr="00AF4832">
        <w:rPr>
          <w:rFonts w:cs="Times New Roman" w:hAnsi="Times New Roman" w:ascii="Times New Roman"/>
          <w:sz w:val="24"/>
          <w:szCs w:val="24"/>
        </w:rPr>
        <w:t xml:space="preserve"> B</w:t>
      </w:r>
      <w:r w:rsidR="008C7D7B" w:rsidRPr="00AF4832">
        <w:rPr>
          <w:rFonts w:cs="Times New Roman" w:hAnsi="Times New Roman" w:ascii="Times New Roman"/>
          <w:sz w:val="24"/>
          <w:szCs w:val="24"/>
        </w:rPr>
        <w:t>elamarić, odvjetnici iz Zagreba,</w:t>
      </w:r>
      <w:r w:rsidRPr="00AF4832">
        <w:rPr>
          <w:rFonts w:cs="Times New Roman" w:hAnsi="Times New Roman" w:ascii="Times New Roman"/>
          <w:sz w:val="24"/>
          <w:szCs w:val="24"/>
        </w:rPr>
        <w:t xml:space="preserve"> 3. predlagatelja MANEDA, d.o.o. iz Sesveta, Varaždinska 77, OIB: 92450134182</w:t>
      </w:r>
      <w:r w:rsidR="008C7D7B" w:rsidRPr="00AF4832">
        <w:rPr>
          <w:rFonts w:cs="Times New Roman" w:hAnsi="Times New Roman" w:ascii="Times New Roman"/>
          <w:sz w:val="24"/>
          <w:szCs w:val="24"/>
        </w:rPr>
        <w:t xml:space="preserve"> i 4. predlagatelja TILIJA d.o.o. iz Zagreba, Ulica Ive Robića br. 2, Zagreb, OIB: 22215055949, zastupanog po </w:t>
      </w:r>
      <w:r w:rsidR="00274569" w:rsidRPr="00AF4832">
        <w:rPr>
          <w:rFonts w:cs="Times New Roman" w:hAnsi="Times New Roman" w:ascii="Times New Roman"/>
          <w:sz w:val="24"/>
          <w:szCs w:val="24"/>
        </w:rPr>
        <w:t>punomoćnici</w:t>
      </w:r>
      <w:r w:rsidR="008C7D7B" w:rsidRPr="00AF4832">
        <w:rPr>
          <w:rFonts w:cs="Times New Roman" w:hAnsi="Times New Roman" w:ascii="Times New Roman"/>
          <w:sz w:val="24"/>
          <w:szCs w:val="24"/>
        </w:rPr>
        <w:t xml:space="preserve"> Ljubici Spajić, odvjetnici iz Zagreba, </w:t>
      </w:r>
      <w:r w:rsidRPr="00AF483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91942" w:rsidRPr="00AF4832">
        <w:rPr>
          <w:rFonts w:cs="Times New Roman" w:hAnsi="Times New Roman" w:ascii="Times New Roman"/>
          <w:sz w:val="24"/>
          <w:szCs w:val="24"/>
        </w:rPr>
        <w:t>ISTO dioničko društvo za usluge u stečaju,</w:t>
      </w:r>
      <w:r w:rsidRPr="00AF4832">
        <w:rPr>
          <w:rFonts w:cs="Times New Roman" w:hAnsi="Times New Roman" w:ascii="Times New Roman"/>
          <w:sz w:val="24"/>
          <w:szCs w:val="24"/>
        </w:rPr>
        <w:t xml:space="preserve"> Augusta Šenoe 4-6, Varaždin, OIB: 88502209643,</w:t>
      </w:r>
      <w:r w:rsidR="005D3535" w:rsidRPr="00AF4832">
        <w:rPr>
          <w:rFonts w:cs="Times New Roman" w:hAnsi="Times New Roman" w:ascii="Times New Roman"/>
          <w:sz w:val="24"/>
          <w:szCs w:val="24"/>
        </w:rPr>
        <w:t xml:space="preserve"> </w:t>
      </w:r>
      <w:r w:rsidR="00B54A50">
        <w:rPr>
          <w:rFonts w:cs="Times New Roman" w:hAnsi="Times New Roman" w:ascii="Times New Roman"/>
          <w:sz w:val="24"/>
          <w:szCs w:val="24"/>
        </w:rPr>
        <w:t xml:space="preserve">dana </w:t>
      </w:r>
      <w:r w:rsidR="00991942" w:rsidRPr="00AF4832">
        <w:rPr>
          <w:rFonts w:cs="Times New Roman" w:hAnsi="Times New Roman" w:ascii="Times New Roman"/>
          <w:sz w:val="24"/>
          <w:szCs w:val="24"/>
        </w:rPr>
        <w:t>18. travnja 2018.</w:t>
      </w:r>
    </w:p>
    <w:p w:rsidRDefault="000A5503" w:rsidP="00AF4832" w:rsidR="000A55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4A50" w:rsidP="00AF4832" w:rsidR="00B54A50" w:rsidRPr="00AF48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4A50" w:rsidP="00AF4832" w:rsidR="00B54A50" w:rsidRPr="00AF48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B94" w:rsidP="00AF4832" w:rsidR="00567B94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991942" w:rsidRPr="00AF4832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b/>
          <w:sz w:val="24"/>
          <w:szCs w:val="24"/>
        </w:rPr>
        <w:t xml:space="preserve">Odgađa </w:t>
      </w:r>
      <w:r w:rsidR="005D3535" w:rsidRPr="00AF4832">
        <w:rPr>
          <w:rFonts w:cs="Times New Roman" w:hAnsi="Times New Roman" w:ascii="Times New Roman"/>
          <w:b/>
          <w:sz w:val="24"/>
          <w:szCs w:val="24"/>
        </w:rPr>
        <w:t xml:space="preserve">se </w:t>
      </w:r>
      <w:r w:rsidR="00991942" w:rsidRPr="00AF4832">
        <w:rPr>
          <w:rFonts w:cs="Times New Roman" w:hAnsi="Times New Roman" w:ascii="Times New Roman"/>
          <w:b/>
          <w:sz w:val="24"/>
          <w:szCs w:val="24"/>
        </w:rPr>
        <w:t xml:space="preserve">ispitno </w:t>
      </w:r>
      <w:r w:rsidR="00A97C0A" w:rsidRPr="00AF4832">
        <w:rPr>
          <w:rFonts w:cs="Times New Roman" w:hAnsi="Times New Roman" w:ascii="Times New Roman"/>
          <w:b/>
          <w:sz w:val="24"/>
          <w:szCs w:val="24"/>
        </w:rPr>
        <w:t>ročište</w:t>
      </w:r>
      <w:r w:rsidR="00A97C0A" w:rsidRPr="00AF4832">
        <w:rPr>
          <w:rFonts w:cs="Times New Roman" w:hAnsi="Times New Roman" w:ascii="Times New Roman"/>
          <w:sz w:val="24"/>
          <w:szCs w:val="24"/>
        </w:rPr>
        <w:t xml:space="preserve"> nad dužnikom ISTO dioničko društvo za usluge</w:t>
      </w:r>
      <w:r w:rsidR="00991942" w:rsidRPr="00AF4832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97C0A" w:rsidRPr="00AF4832">
        <w:rPr>
          <w:rFonts w:cs="Times New Roman" w:hAnsi="Times New Roman" w:ascii="Times New Roman"/>
          <w:sz w:val="24"/>
          <w:szCs w:val="24"/>
        </w:rPr>
        <w:t xml:space="preserve">, Augusta Šenoe 4-6, Varaždin, OIB: 88502209643 </w:t>
      </w:r>
      <w:r w:rsidR="005B27E4" w:rsidRPr="00AF4832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991942" w:rsidRPr="00AF4832">
        <w:rPr>
          <w:rFonts w:cs="Times New Roman" w:hAnsi="Times New Roman" w:ascii="Times New Roman"/>
          <w:sz w:val="24"/>
          <w:szCs w:val="24"/>
          <w:u w:val="single"/>
        </w:rPr>
        <w:t>19. travnja 2018. u 10,00 sati</w:t>
      </w:r>
      <w:r w:rsidR="00991942" w:rsidRPr="00AF48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91942" w:rsidP="00AF4832" w:rsidR="00991942" w:rsidRPr="00AF4832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b/>
          <w:sz w:val="24"/>
          <w:szCs w:val="24"/>
        </w:rPr>
        <w:t>Odgađa se izvještajno ročište</w:t>
      </w:r>
      <w:r w:rsidRPr="00AF4832">
        <w:rPr>
          <w:rFonts w:cs="Times New Roman" w:hAnsi="Times New Roman" w:ascii="Times New Roman"/>
          <w:sz w:val="24"/>
          <w:szCs w:val="24"/>
        </w:rPr>
        <w:t xml:space="preserve"> nad dužnikom ISTO dioničko društvo za usluge u stečaju, Augusta Šenoe 4-6, Varaždin, OIB: 88502209643 zakazano za dan </w:t>
      </w:r>
      <w:r w:rsidRPr="00AF4832">
        <w:rPr>
          <w:rFonts w:cs="Times New Roman" w:hAnsi="Times New Roman" w:ascii="Times New Roman"/>
          <w:sz w:val="24"/>
          <w:szCs w:val="24"/>
          <w:u w:val="single"/>
        </w:rPr>
        <w:t>19. travnja 2018. u 10,30 sati</w:t>
      </w:r>
      <w:r w:rsidRPr="00AF48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91942" w:rsidP="00AF4832" w:rsidR="00991942" w:rsidRPr="00AF4832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91942" w:rsidP="00AF4832" w:rsidR="00991942" w:rsidRPr="00AF4832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 xml:space="preserve">Ispitno ročište nad dužnikom ISTO dioničko društvo za usluge u stečaju, Augusta Šenoe 4-6, Varaždin, OIB: 88502209643 održati će se  </w:t>
      </w:r>
    </w:p>
    <w:p w:rsidRDefault="00991942" w:rsidP="00AF4832" w:rsidR="00991942" w:rsidRPr="00AF4832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91942" w:rsidP="00AF4832" w:rsidR="00991942" w:rsidRPr="00AF4832">
      <w:pPr>
        <w:widowControl w:val="false"/>
        <w:suppressAutoHyphens/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AF4832">
        <w:rPr>
          <w:rFonts w:cs="Times New Roman" w:hAnsi="Times New Roman" w:ascii="Times New Roman"/>
          <w:b/>
          <w:sz w:val="24"/>
          <w:szCs w:val="24"/>
          <w:u w:val="single"/>
        </w:rPr>
        <w:t>2. svibnja 2018. u 9,00 sati, u velikoj raspravnoj dvorani u prizemlju suda.</w:t>
      </w:r>
    </w:p>
    <w:p w:rsidRDefault="00991942" w:rsidP="00AF4832" w:rsidR="00991942" w:rsidRPr="00AF483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91942" w:rsidP="00AF4832" w:rsidR="00991942" w:rsidRPr="00AF4832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>Izvještajno ročište nad dužnikom ISTO dioničko društvo za usluge u stečaju, Augusta Šenoe 4</w:t>
      </w:r>
      <w:r w:rsidR="00B54A50">
        <w:rPr>
          <w:rFonts w:cs="Times New Roman" w:hAnsi="Times New Roman" w:ascii="Times New Roman"/>
          <w:sz w:val="24"/>
          <w:szCs w:val="24"/>
        </w:rPr>
        <w:t xml:space="preserve">-6, Varaždin, OIB: 88502209643 </w:t>
      </w:r>
      <w:r w:rsidRPr="00AF4832">
        <w:rPr>
          <w:rFonts w:cs="Times New Roman" w:hAnsi="Times New Roman" w:ascii="Times New Roman"/>
          <w:sz w:val="24"/>
          <w:szCs w:val="24"/>
        </w:rPr>
        <w:t xml:space="preserve">održati će se  </w:t>
      </w:r>
    </w:p>
    <w:p w:rsidRDefault="00991942" w:rsidP="00AF4832" w:rsidR="00991942" w:rsidRPr="00AF4832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772DE" w:rsidP="00AF4832" w:rsidR="00991942" w:rsidRPr="00AF4832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991942" w:rsidRPr="00AF4832">
        <w:rPr>
          <w:rFonts w:cs="Times New Roman" w:hAnsi="Times New Roman" w:ascii="Times New Roman"/>
          <w:b/>
          <w:sz w:val="24"/>
          <w:szCs w:val="24"/>
          <w:u w:val="single"/>
        </w:rPr>
        <w:t>. svibnja 2018. u 9,00 sati, u velikoj raspravnoj dvorani u prizemlju suda</w:t>
      </w:r>
    </w:p>
    <w:p w:rsidRDefault="00991942" w:rsidP="00AF4832" w:rsidR="00991942" w:rsidRPr="00AF4832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991942" w:rsidP="00AF4832" w:rsidR="00991942" w:rsidRPr="00AF48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 xml:space="preserve">o čemu se </w:t>
      </w:r>
      <w:r w:rsidR="00B54A50">
        <w:rPr>
          <w:rFonts w:cs="Times New Roman" w:hAnsi="Times New Roman" w:ascii="Times New Roman"/>
          <w:sz w:val="24"/>
          <w:szCs w:val="24"/>
        </w:rPr>
        <w:t xml:space="preserve">vjerovnici i stečajni upravitelj obavještavaju objavom ovog rješenja na e-oglasnoj ploči suda. </w:t>
      </w:r>
    </w:p>
    <w:p w:rsidRDefault="00991942" w:rsidP="00B54A50" w:rsidR="009919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4A50" w:rsidP="00B54A50" w:rsidR="00B54A50" w:rsidRPr="00B54A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1942" w:rsidP="00AF4832" w:rsidR="009919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54A50" w:rsidP="00AF4832" w:rsidR="00B54A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72DE" w:rsidP="00AF4832" w:rsidR="008772DE" w:rsidRPr="00AF48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1942" w:rsidP="00B54A50" w:rsidR="00991942" w:rsidRPr="00AF48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ab/>
        <w:t xml:space="preserve">Zbog spriječenosti </w:t>
      </w:r>
      <w:r w:rsidR="00B54A50">
        <w:rPr>
          <w:rFonts w:cs="Times New Roman" w:hAnsi="Times New Roman" w:ascii="Times New Roman"/>
          <w:sz w:val="24"/>
          <w:szCs w:val="24"/>
        </w:rPr>
        <w:t>stečajnog</w:t>
      </w:r>
      <w:r w:rsidRPr="00AF4832">
        <w:rPr>
          <w:rFonts w:cs="Times New Roman" w:hAnsi="Times New Roman" w:ascii="Times New Roman"/>
          <w:sz w:val="24"/>
          <w:szCs w:val="24"/>
        </w:rPr>
        <w:t xml:space="preserve"> suca</w:t>
      </w:r>
      <w:r w:rsidR="00C458A6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AF4832">
        <w:rPr>
          <w:rFonts w:cs="Times New Roman" w:hAnsi="Times New Roman" w:ascii="Times New Roman"/>
          <w:sz w:val="24"/>
          <w:szCs w:val="24"/>
        </w:rPr>
        <w:t xml:space="preserve">, ispitno </w:t>
      </w:r>
      <w:r w:rsidR="00B54A50">
        <w:rPr>
          <w:rFonts w:cs="Times New Roman" w:hAnsi="Times New Roman" w:ascii="Times New Roman"/>
          <w:sz w:val="24"/>
          <w:szCs w:val="24"/>
        </w:rPr>
        <w:t xml:space="preserve">i izvještajno </w:t>
      </w:r>
      <w:r w:rsidRPr="00AF4832">
        <w:rPr>
          <w:rFonts w:cs="Times New Roman" w:hAnsi="Times New Roman" w:ascii="Times New Roman"/>
          <w:sz w:val="24"/>
          <w:szCs w:val="24"/>
        </w:rPr>
        <w:t xml:space="preserve">ročište zakazano za dan 19. travnja 2018. u 10,00 </w:t>
      </w:r>
      <w:r w:rsidR="00B54A50">
        <w:rPr>
          <w:rFonts w:cs="Times New Roman" w:hAnsi="Times New Roman" w:ascii="Times New Roman"/>
          <w:sz w:val="24"/>
          <w:szCs w:val="24"/>
        </w:rPr>
        <w:t xml:space="preserve">i 10,30 </w:t>
      </w:r>
      <w:r w:rsidRPr="00AF4832">
        <w:rPr>
          <w:rFonts w:cs="Times New Roman" w:hAnsi="Times New Roman" w:ascii="Times New Roman"/>
          <w:sz w:val="24"/>
          <w:szCs w:val="24"/>
        </w:rPr>
        <w:t xml:space="preserve">sati se odgađa, </w:t>
      </w:r>
      <w:r w:rsidR="00B54A50">
        <w:rPr>
          <w:rFonts w:cs="Times New Roman" w:hAnsi="Times New Roman" w:ascii="Times New Roman"/>
          <w:sz w:val="24"/>
          <w:szCs w:val="24"/>
        </w:rPr>
        <w:t>te se ispitno ročište</w:t>
      </w:r>
      <w:r w:rsidRPr="00AF4832">
        <w:rPr>
          <w:rFonts w:cs="Times New Roman" w:hAnsi="Times New Roman" w:ascii="Times New Roman"/>
          <w:sz w:val="24"/>
          <w:szCs w:val="24"/>
        </w:rPr>
        <w:t xml:space="preserve"> zakazuje za </w:t>
      </w:r>
      <w:r w:rsidR="00B54A50">
        <w:rPr>
          <w:rFonts w:cs="Times New Roman" w:hAnsi="Times New Roman" w:ascii="Times New Roman"/>
          <w:sz w:val="24"/>
          <w:szCs w:val="24"/>
        </w:rPr>
        <w:t xml:space="preserve">dan </w:t>
      </w:r>
      <w:r w:rsidRPr="00AF4832">
        <w:rPr>
          <w:rFonts w:cs="Times New Roman" w:hAnsi="Times New Roman" w:ascii="Times New Roman"/>
          <w:sz w:val="24"/>
          <w:szCs w:val="24"/>
        </w:rPr>
        <w:t>2. svi</w:t>
      </w:r>
      <w:r w:rsidR="00B54A50">
        <w:rPr>
          <w:rFonts w:cs="Times New Roman" w:hAnsi="Times New Roman" w:ascii="Times New Roman"/>
          <w:sz w:val="24"/>
          <w:szCs w:val="24"/>
        </w:rPr>
        <w:t xml:space="preserve">bnja 2018. u 9,00 sati, a izvještajno ročište se zakazuje za dan </w:t>
      </w:r>
      <w:r w:rsidR="008772DE">
        <w:rPr>
          <w:rFonts w:cs="Times New Roman" w:hAnsi="Times New Roman" w:ascii="Times New Roman"/>
          <w:sz w:val="24"/>
          <w:szCs w:val="24"/>
        </w:rPr>
        <w:t>10</w:t>
      </w:r>
      <w:r w:rsidRPr="00AF4832">
        <w:rPr>
          <w:rFonts w:cs="Times New Roman" w:hAnsi="Times New Roman" w:ascii="Times New Roman"/>
          <w:sz w:val="24"/>
          <w:szCs w:val="24"/>
        </w:rPr>
        <w:t>. svibnja 2018. u 9,00 sati.</w:t>
      </w:r>
    </w:p>
    <w:p w:rsidRDefault="00991942" w:rsidP="00AF4832" w:rsidR="00991942" w:rsidRPr="00AF4832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503" w:rsidP="00AF4832" w:rsidR="000A5503" w:rsidRPr="00AF4832">
      <w:p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4832" w:rsidP="00AF4832" w:rsidR="00D53429" w:rsidRPr="00AF48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18. travnja 2018</w:t>
      </w:r>
      <w:r w:rsidR="00D53429" w:rsidRPr="00AF4832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AF4832" w:rsidR="00D53429" w:rsidRPr="00AF48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D53429" w:rsidRPr="00AF483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AF4832">
        <w:rPr>
          <w:rFonts w:cs="Times New Roman" w:hAnsi="Times New Roman" w:ascii="Times New Roman"/>
          <w:sz w:val="24"/>
          <w:szCs w:val="24"/>
        </w:rPr>
        <w:t xml:space="preserve">   </w:t>
      </w:r>
      <w:r w:rsidR="00C424D8" w:rsidRPr="00AF4832">
        <w:rPr>
          <w:rFonts w:cs="Times New Roman" w:hAnsi="Times New Roman" w:ascii="Times New Roman"/>
          <w:sz w:val="24"/>
          <w:szCs w:val="24"/>
        </w:rPr>
        <w:t xml:space="preserve">             Sudac</w:t>
      </w:r>
      <w:r w:rsidRPr="00AF4832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AF4832" w:rsidR="007C6661" w:rsidRPr="00AF483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5D3535" w:rsidRPr="00AF483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AF4832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AF4832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AF4832">
        <w:rPr>
          <w:rFonts w:cs="Times New Roman" w:hAnsi="Times New Roman" w:ascii="Times New Roman"/>
          <w:sz w:val="24"/>
          <w:szCs w:val="24"/>
        </w:rPr>
        <w:t xml:space="preserve"> </w:t>
      </w:r>
      <w:r w:rsidR="00BA0724">
        <w:rPr>
          <w:rFonts w:cs="Times New Roman" w:hAnsi="Times New Roman" w:ascii="Times New Roman"/>
          <w:sz w:val="24"/>
          <w:szCs w:val="24"/>
        </w:rPr>
        <w:t xml:space="preserve">  </w:t>
      </w:r>
      <w:r w:rsidRPr="00AF4832">
        <w:rPr>
          <w:rFonts w:cs="Times New Roman" w:hAnsi="Times New Roman" w:ascii="Times New Roman"/>
          <w:sz w:val="24"/>
          <w:szCs w:val="24"/>
        </w:rPr>
        <w:t>Iris Hatvalić Nemec</w:t>
      </w:r>
      <w:r w:rsidR="005D3535" w:rsidRPr="00AF48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AF4832" w:rsidR="00D53429" w:rsidRPr="00AF4832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D53429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503" w:rsidP="00AF4832" w:rsidR="000A5503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02" w:rsidP="00AF4832" w:rsidR="00847002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D53429" w:rsidRPr="00AF48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F483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B54A50" w:rsidR="00D534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4A50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B54A50" w:rsidP="00B54A50" w:rsidR="00B54A50" w:rsidRPr="00B54A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B54A50" w:rsidR="00D53429" w:rsidRPr="00B54A50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B54A50">
        <w:rPr>
          <w:rFonts w:cs="Times New Roman" w:hAnsi="Times New Roman" w:ascii="Times New Roman"/>
          <w:sz w:val="24"/>
          <w:szCs w:val="24"/>
        </w:rPr>
        <w:t>D N A :</w:t>
      </w:r>
    </w:p>
    <w:p w:rsidRDefault="00B54A50" w:rsidP="00B54A50" w:rsidR="00B54A50" w:rsidRPr="00B54A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Stanko Makar</w:t>
      </w:r>
      <w:r w:rsidRPr="00B54A50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B54A50">
        <w:rPr>
          <w:rFonts w:cs="Times New Roman" w:hAnsi="Times New Roman" w:ascii="Times New Roman"/>
          <w:sz w:val="24"/>
          <w:szCs w:val="24"/>
        </w:rPr>
        <w:t>Sigetca</w:t>
      </w:r>
      <w:proofErr w:type="spellEnd"/>
      <w:r w:rsidRPr="00B54A5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54A50">
        <w:rPr>
          <w:rFonts w:cs="Times New Roman" w:hAnsi="Times New Roman" w:ascii="Times New Roman"/>
          <w:sz w:val="24"/>
          <w:szCs w:val="24"/>
        </w:rPr>
        <w:t>Ludbreškog</w:t>
      </w:r>
      <w:proofErr w:type="spellEnd"/>
      <w:r w:rsidRPr="00B54A50">
        <w:rPr>
          <w:rFonts w:cs="Times New Roman" w:hAnsi="Times New Roman" w:ascii="Times New Roman"/>
          <w:sz w:val="24"/>
          <w:szCs w:val="24"/>
        </w:rPr>
        <w:t>, A. Šenoe 6</w:t>
      </w:r>
    </w:p>
    <w:p w:rsidRDefault="00B54A50" w:rsidP="00B54A50" w:rsidR="00B54A50" w:rsidRPr="00B54A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4A50">
        <w:rPr>
          <w:rFonts w:cs="Times New Roman" w:hAnsi="Times New Roman" w:ascii="Times New Roman"/>
          <w:sz w:val="24"/>
          <w:szCs w:val="24"/>
        </w:rPr>
        <w:t>- stečajni vjerovnici putem e-oglasna ploča suda</w:t>
      </w:r>
    </w:p>
    <w:p w:rsidRDefault="00B3696E" w:rsidP="00AF4832" w:rsidR="00B3696E" w:rsidRPr="00AF4832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91942" w:rsidR="00B3696E" w:rsidRPr="00AF4832">
      <w:headerReference w:type="default" r:id="rId11"/>
      <w:pgSz w:h="16838" w:w="11906"/>
      <w:pgMar w:gutter="0" w:footer="708" w:header="708" w:left="1134" w:bottom="1134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BEA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991942">
      <w:rPr>
        <w:rFonts w:cs="Times New Roman" w:hAnsi="Times New Roman" w:ascii="Times New Roman"/>
        <w:sz w:val="24"/>
        <w:szCs w:val="24"/>
      </w:rPr>
      <w:t>529/17-85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DD1058C4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">
    <w:nsid w:val="090E0847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49B1357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6">
    <w:nsid w:val="3465573E"/>
    <w:multiLevelType w:val="singleLevel"/>
    <w:tmpl w:val="DD1058C4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7">
    <w:nsid w:val="362E51BA"/>
    <w:multiLevelType w:val="hybridMultilevel"/>
    <w:tmpl w:val="5792183A"/>
    <w:lvl w:tplc="6C488C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862B17"/>
    <w:multiLevelType w:val="hybridMultilevel"/>
    <w:tmpl w:val="A6E051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A1778E"/>
    <w:multiLevelType w:val="hybridMultilevel"/>
    <w:tmpl w:val="DB90D838"/>
    <w:lvl w:tplc="7E1A3D7A" w:ilvl="0">
      <w:start w:val="2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104AF6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18"/>
  </w:num>
  <w:num w:numId="5">
    <w:abstractNumId w:val="15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5"/>
  </w:num>
  <w:num w:numId="11">
    <w:abstractNumId w:val="9"/>
  </w:num>
  <w:num w:numId="12">
    <w:abstractNumId w:val="19"/>
  </w:num>
  <w:num w:numId="13">
    <w:abstractNumId w:val="12"/>
  </w:num>
  <w:num w:numId="14">
    <w:abstractNumId w:val="7"/>
  </w:num>
  <w:num w:numId="15">
    <w:abstractNumId w:val="1"/>
  </w:num>
  <w:num w:numId="16">
    <w:abstractNumId w:val="2"/>
  </w:num>
  <w:num w:numId="17">
    <w:abstractNumId w:val="17"/>
  </w:num>
  <w:num w:numId="18">
    <w:abstractNumId w:val="20"/>
  </w:num>
  <w:num w:numId="19">
    <w:abstractNumId w:val="0"/>
    <w:lvlOverride w:ilvl="0">
      <w:startOverride w:val="1"/>
    </w:lvlOverride>
  </w:num>
  <w:num w:numId="20">
    <w:abstractNumId w:val="6"/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97203"/>
    <w:rsid w:val="000A5503"/>
    <w:rsid w:val="0012128D"/>
    <w:rsid w:val="00135B3B"/>
    <w:rsid w:val="002536EB"/>
    <w:rsid w:val="00274569"/>
    <w:rsid w:val="002B5261"/>
    <w:rsid w:val="003019EE"/>
    <w:rsid w:val="003730F0"/>
    <w:rsid w:val="00425BEA"/>
    <w:rsid w:val="00567B94"/>
    <w:rsid w:val="005B27E4"/>
    <w:rsid w:val="005D1AFC"/>
    <w:rsid w:val="005D3535"/>
    <w:rsid w:val="0064218B"/>
    <w:rsid w:val="00762AAA"/>
    <w:rsid w:val="007C6661"/>
    <w:rsid w:val="00822597"/>
    <w:rsid w:val="00847002"/>
    <w:rsid w:val="008772DE"/>
    <w:rsid w:val="008855C3"/>
    <w:rsid w:val="008C7D7B"/>
    <w:rsid w:val="008D263C"/>
    <w:rsid w:val="00991942"/>
    <w:rsid w:val="00A01E1A"/>
    <w:rsid w:val="00A97C0A"/>
    <w:rsid w:val="00AF4832"/>
    <w:rsid w:val="00B3696E"/>
    <w:rsid w:val="00B54A50"/>
    <w:rsid w:val="00BA0724"/>
    <w:rsid w:val="00BC39F9"/>
    <w:rsid w:val="00C424D8"/>
    <w:rsid w:val="00C458A6"/>
    <w:rsid w:val="00D53429"/>
    <w:rsid w:val="00E75A61"/>
    <w:rsid w:val="00E85FF1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425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B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425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B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DEBE6-D057-4AB7-A24A-E31D5BCAD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1958</properties:Characters>
  <properties:Lines>71</properties:Lines>
  <properties:Paragraphs>24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2017-11-24T07:16:00Z</cp:lastPrinted>
  <dcterms:modified xmlns:xsi="http://www.w3.org/2001/XMLSchema-instance" xsi:type="dcterms:W3CDTF">2018-04-18T10:53:00Z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(St-529-17-85- rješenje o odgodi ročišta zbog bolovanja - uz zakazivanje novog termina-18.4.18..docx)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