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9a53" w14:paraId="8059a53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8C219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8C219E">
              <w:t>31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r w:rsidR="008C219E" w:rsidRPr="008C219E">
        <w:t>AM kontakt centar društvo s ograničenom odgovornošću za promidžbu i usluge</w:t>
      </w:r>
      <w:r w:rsidR="008C219E">
        <w:t xml:space="preserve">, Zagreb, Samoborska cesta 93, </w:t>
      </w:r>
      <w:proofErr w:type="spellStart"/>
      <w:r w:rsidR="008C219E">
        <w:t>OIB</w:t>
      </w:r>
      <w:proofErr w:type="spellEnd"/>
      <w:r w:rsidR="008C219E">
        <w:t xml:space="preserve">: </w:t>
      </w:r>
      <w:r w:rsidR="008C219E" w:rsidRPr="008C219E">
        <w:t>83806635526</w:t>
      </w:r>
      <w:r w:rsidR="008C219E">
        <w:t xml:space="preserve"> </w:t>
      </w:r>
      <w:proofErr w:type="spellStart"/>
      <w:r w:rsidR="008C219E">
        <w:t>MBS</w:t>
      </w:r>
      <w:proofErr w:type="spellEnd"/>
      <w:r w:rsidR="008C219E">
        <w:t xml:space="preserve">: </w:t>
      </w:r>
      <w:r w:rsidR="008C219E" w:rsidRPr="008C219E">
        <w:t>080759492</w:t>
      </w:r>
      <w:r w:rsidR="008C219E">
        <w:t xml:space="preserve">, </w:t>
      </w:r>
      <w:r w:rsidR="00481908">
        <w:t xml:space="preserve">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r w:rsidR="008C219E" w:rsidRPr="008C219E">
        <w:t>AM kontakt centar društvo s ograničenom odgovornošću za promidžbu i usluge</w:t>
      </w:r>
      <w:r w:rsidR="008C219E">
        <w:t xml:space="preserve">, Zagreb, Samoborska cesta 93, </w:t>
      </w:r>
      <w:proofErr w:type="spellStart"/>
      <w:r w:rsidR="008C219E">
        <w:t>OIB</w:t>
      </w:r>
      <w:proofErr w:type="spellEnd"/>
      <w:r w:rsidR="008C219E">
        <w:t xml:space="preserve">: </w:t>
      </w:r>
      <w:r w:rsidR="008C219E" w:rsidRPr="008C219E">
        <w:t>83806635526</w:t>
      </w:r>
      <w:r w:rsidR="008C219E">
        <w:t xml:space="preserve"> </w:t>
      </w:r>
      <w:proofErr w:type="spellStart"/>
      <w:r w:rsidR="008C219E">
        <w:t>MBS</w:t>
      </w:r>
      <w:proofErr w:type="spellEnd"/>
      <w:r w:rsidR="008C219E">
        <w:t xml:space="preserve">: </w:t>
      </w:r>
      <w:r w:rsidR="008C219E" w:rsidRPr="008C219E">
        <w:t>080759492</w:t>
      </w:r>
      <w:r w:rsidR="008C219E">
        <w:t>, iznosi 42.405,61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481908">
        <w:t>Ant</w:t>
      </w:r>
      <w:r w:rsidR="008C219E">
        <w:t xml:space="preserve">o </w:t>
      </w:r>
      <w:proofErr w:type="spellStart"/>
      <w:r w:rsidR="008C219E">
        <w:t>Leovac</w:t>
      </w:r>
      <w:proofErr w:type="spellEnd"/>
      <w:r w:rsidR="008C219E">
        <w:t xml:space="preserve">, </w:t>
      </w:r>
      <w:proofErr w:type="spellStart"/>
      <w:r w:rsidR="008C219E">
        <w:t>Brdovec</w:t>
      </w:r>
      <w:proofErr w:type="spellEnd"/>
      <w:r w:rsidR="008C219E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8C219E">
        <w:t>31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22E57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D22E5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22E5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E5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E5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D22E5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22E5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E5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E5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St-2031/2018</izvorni_sadrzaj>
    <derivirana_varijabla naziv="DomainObject.Predmet.OznakaBroj_1">St-2031/2018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AM kontakt centar društvo s ograničenom odgovornošću za promidžbu i usluge</izvorni_sadrzaj>
    <derivirana_varijabla naziv="DomainObject.Predmet.ProtustrankaFormated_1">  AM kontakt centar društvo s ograničenom odgovornošću za promidžbu i usluge</derivirana_varijabla>
  </DomainObject.Predmet.ProtustrankaFormated>
  <DomainObject.Predmet.ProtustrankaFormatedOIB>
    <izvorni_sadrzaj>  AM kontakt centar društvo s ograničenom odgovornošću za promidžbu i usluge, OIB 83806635526</izvorni_sadrzaj>
    <derivirana_varijabla naziv="DomainObject.Predmet.ProtustrankaFormatedOIB_1">  AM kontakt centar društvo s ograničenom odgovornošću za promidžbu i usluge, OIB 83806635526</derivirana_varijabla>
  </DomainObject.Predmet.ProtustrankaFormatedOIB>
  <DomainObject.Predmet.ProtustrankaFormatedWithAdress>
    <izvorni_sadrzaj> AM kontakt centar društvo s ograničenom odgovornošću za promidžbu i usluge, Samoborska cesta 93, 10000 Zagreb</izvorni_sadrzaj>
    <derivirana_varijabla naziv="DomainObject.Predmet.ProtustrankaFormatedWithAdress_1"> AM kontakt centar društvo s ograničenom odgovornošću za promidžbu i usluge, Samoborska cesta 93, 10000 Zagreb</derivirana_varijabla>
  </DomainObject.Predmet.ProtustrankaFormatedWithAdress>
  <DomainObject.Predmet.ProtustrankaFormatedWithAdressOIB>
    <izvorni_sadrzaj> AM kontakt centar društvo s ograničenom odgovornošću za promidžbu i usluge, OIB 83806635526, Samoborska cesta 93, 10000 Zagreb</izvorni_sadrzaj>
    <derivirana_varijabla naziv="DomainObject.Predmet.ProtustrankaFormatedWithAdressOIB_1"> AM kontakt centar društvo s ograničenom odgovornošću za promidžbu i usluge, OIB 83806635526, Samoborska cesta 93, 10000 Zagreb</derivirana_varijabla>
  </DomainObject.Predmet.ProtustrankaFormatedWithAdressOIB>
  <DomainObject.Predmet.ProtustrankaWithAdress>
    <izvorni_sadrzaj>AM kontakt centar društvo s ograničenom odgovornošću za promidžbu i usluge Samoborska cesta 93, 10000 Zagreb</izvorni_sadrzaj>
    <derivirana_varijabla naziv="DomainObject.Predmet.ProtustrankaWithAdress_1">AM kontakt centar društvo s ograničenom odgovornošću za promidžbu i usluge Samoborska cesta 93, 10000 Zagreb</derivirana_varijabla>
  </DomainObject.Predmet.ProtustrankaWithAdress>
  <DomainObject.Predmet.ProtustrankaWithAdressOIB>
    <izvorni_sadrzaj>AM kontakt centar društvo s ograničenom odgovornošću za promidžbu i usluge, OIB 83806635526, Samoborska cesta 93, 10000 Zagreb</izvorni_sadrzaj>
    <derivirana_varijabla naziv="DomainObject.Predmet.ProtustrankaWithAdressOIB_1">AM kontakt centar društvo s ograničenom odgovornošću za promidžbu i usluge, OIB 83806635526, Samoborska cesta 93, 10000 Zagreb</derivirana_varijabla>
  </DomainObject.Predmet.ProtustrankaWithAdressOIB>
  <DomainObject.Predmet.ProtustrankaNazivFormated>
    <izvorni_sadrzaj>AM kontakt centar društvo s ograničenom odgovornošću za promidžbu i usluge</izvorni_sadrzaj>
    <derivirana_varijabla naziv="DomainObject.Predmet.ProtustrankaNazivFormated_1">AM kontakt centar društvo s ograničenom odgovornošću za promidžbu i usluge</derivirana_varijabla>
  </DomainObject.Predmet.ProtustrankaNazivFormated>
  <DomainObject.Predmet.ProtustrankaNazivFormatedOIB>
    <izvorni_sadrzaj>AM kontakt centar društvo s ograničenom odgovornošću za promidžbu i usluge, OIB 83806635526</izvorni_sadrzaj>
    <derivirana_varijabla naziv="DomainObject.Predmet.ProtustrankaNazivFormatedOIB_1">AM kontakt centar društvo s ograničenom odgovornošću za promidžbu i usluge, OIB 83806635526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 kontakt centar društvo s ograničenom odgovornošću za promidžbu i usluge</item>
    </izvorni_sadrzaj>
    <derivirana_varijabla naziv="DomainObject.Predmet.ProtuStrankaListFormated_1">
      <item>AM kontakt centar društvo s ograničenom odgovornošću za promidžbu i usluge</item>
    </derivirana_varijabla>
  </DomainObject.Predmet.ProtuStrankaListFormated>
  <DomainObject.Predmet.ProtuStrankaListFormatedOIB>
    <izvorni_sadrzaj>
      <item>AM kontakt centar društvo s ograničenom odgovornošću za promidžbu i usluge, OIB 83806635526</item>
    </izvorni_sadrzaj>
    <derivirana_varijabla naziv="DomainObject.Predmet.ProtuStrankaListFormatedOIB_1">
      <item>AM kontakt centar društvo s ograničenom odgovornošću za promidžbu i usluge, OIB 83806635526</item>
    </derivirana_varijabla>
  </DomainObject.Predmet.ProtuStrankaListFormatedOIB>
  <DomainObject.Predmet.ProtuStrankaListFormatedWithAdress>
    <izvorni_sadrzaj>
      <item>AM kontakt centar društvo s ograničenom odgovornošću za promidžbu i usluge, Samoborska cesta 93, 10000 Zagreb</item>
    </izvorni_sadrzaj>
    <derivirana_varijabla naziv="DomainObject.Predmet.ProtuStrankaListFormatedWithAdress_1">
      <item>AM kontakt centar društvo s ograničenom odgovornošću za promidžbu i usluge, Samoborska cesta 93, 10000 Zagreb</item>
    </derivirana_varijabla>
  </DomainObject.Predmet.ProtuStrankaListFormatedWithAdress>
  <DomainObject.Predmet.ProtuStrankaListFormatedWithAdressOIB>
    <izvorni_sadrzaj>
      <item>AM kontakt centar društvo s ograničenom odgovornošću za promidžbu i usluge, OIB 83806635526, Samoborska cesta 93, 10000 Zagreb</item>
    </izvorni_sadrzaj>
    <derivirana_varijabla naziv="DomainObject.Predmet.ProtuStrankaListFormatedWithAdressOIB_1">
      <item>AM kontakt centar društvo s ograničenom odgovornošću za promidžbu i usluge, OIB 83806635526, Samoborska cesta 93, 10000 Zagreb</item>
    </derivirana_varijabla>
  </DomainObject.Predmet.ProtuStrankaListFormatedWithAdressOIB>
  <DomainObject.Predmet.ProtuStrankaListNazivFormated>
    <izvorni_sadrzaj>
      <item>AM kontakt centar društvo s ograničenom odgovornošću za promidžbu i usluge</item>
    </izvorni_sadrzaj>
    <derivirana_varijabla naziv="DomainObject.Predmet.ProtuStrankaListNazivFormated_1">
      <item>AM kontakt centar društvo s ograničenom odgovornošću za promidžbu i usluge</item>
    </derivirana_varijabla>
  </DomainObject.Predmet.ProtuStrankaListNazivFormated>
  <DomainObject.Predmet.ProtuStrankaListNazivFormatedOIB>
    <izvorni_sadrzaj>
      <item>AM kontakt centar društvo s ograničenom odgovornošću za promidžbu i usluge, OIB 83806635526</item>
    </izvorni_sadrzaj>
    <derivirana_varijabla naziv="DomainObject.Predmet.ProtuStrankaListNazivFormatedOIB_1">
      <item>AM kontakt centar društvo s ograničenom odgovornošću za promidžbu i usluge, OIB 83806635526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 kontakt centar društvo s ograničenom odgovornošću za promidžbu i usluge</izvorni_sadrzaj>
    <derivirana_varijabla naziv="DomainObject.Predmet.ProtustrankaIDrugi_1">AM kontakt centar društvo s ograničenom odgovornošću za promidžbu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 kontakt centar društvo s ograničenom odgovornošću za promidžbu i usluge, OIB 83806635526, Samoborska cesta 93, 10000 Zagreb</izvorni_sadrzaj>
    <derivirana_varijabla naziv="DomainObject.Predmet.ProtustrankaIDrugiAdressOIB_1">AM kontakt centar društvo s ograničenom odgovornošću za promidžbu i usluge, OIB 83806635526,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 kontakt centar društvo s ograničenom odgovornošću za promidžbu i usluge</item>
      <item>FINA Regionalni centar Zagreb</item>
    </izvorni_sadrzaj>
    <derivirana_varijabla naziv="DomainObject.Predmet.SudioniciListNaziv_1">
      <item>AM kontakt centar društvo s ograničenom odgovornošću za promidžbu i usluge</item>
      <item>FINA Regionalni centar Zagreb</item>
    </derivirana_varijabla>
  </DomainObject.Predmet.SudioniciListNaziv>
  <DomainObject.Predmet.SudioniciListAdressOIB>
    <izvorni_sadrzaj>
      <item>AM kontakt centar društvo s ograničenom odgovornošću za promidžbu i usluge, OIB 83806635526, Samoborska cesta 93,10000 Zagreb</item>
      <item>FINA Regionalni centar Zagreb, OIB 85821130368, Trg svibanjskih žrtava 1995. 1,10000 Zagreb</item>
    </izvorni_sadrzaj>
    <derivirana_varijabla naziv="DomainObject.Predmet.SudioniciListAdressOIB_1">
      <item>AM kontakt centar društvo s ograničenom odgovornošću za promidžbu i usluge, OIB 83806635526, Samoborska cesta 93,10000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83806635526</item>
      <item>, OIB 85821130368</item>
    </izvorni_sadrzaj>
    <derivirana_varijabla naziv="DomainObject.Predmet.SudioniciListNazivOIB_1">
      <item>, OIB 83806635526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2043</properties:Characters>
  <properties:Lines>49</properties:Lines>
  <properties:Paragraphs>16</properties:Paragraphs>
  <properties:TotalTime>718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2019-01-21T12:37:00Z</cp:lastPrinted>
  <dcterms:modified xmlns:xsi="http://www.w3.org/2001/XMLSchema-instance" xsi:type="dcterms:W3CDTF">2019-01-21T12:37:00Z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