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961506" w14:paraId="8961506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883713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281E13">
              <w:t>9 St-</w:t>
            </w:r>
            <w:r w:rsidR="00883713">
              <w:t>515/2017-5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1E13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Trgovački sud u Varaždinu, po sucu toga Jasni Lekić, a na prijedlog sudske savjetnice Martine Mašić, u stečajnom predmetu povodom zahtjeva Financijske agencije, Regionalni centar Zagreb, Podružnica Varaždin, Augusta Cesarca 2, Varaždin, za pokretanje skraćenog stečajnog postupka protiv dužnika </w:t>
      </w:r>
      <w:r w:rsidR="00883713" w:rsidRPr="00883713">
        <w:rPr>
          <w:rFonts w:hAnsi="Times New Roman" w:ascii="Times New Roman"/>
          <w:sz w:val="24"/>
          <w:szCs w:val="24"/>
        </w:rPr>
        <w:t>MIST-COMP d.o.o. Strahoninec, Prvomajska 40, OIB: 78702166319</w:t>
      </w:r>
      <w:r w:rsidR="00883713">
        <w:rPr>
          <w:rFonts w:hAnsi="Times New Roman" w:ascii="Times New Roman"/>
          <w:sz w:val="24"/>
          <w:szCs w:val="24"/>
        </w:rPr>
        <w:t>, dana 5</w:t>
      </w:r>
      <w:r w:rsidRPr="00281E13">
        <w:rPr>
          <w:rFonts w:hAnsi="Times New Roman" w:ascii="Times New Roman"/>
          <w:sz w:val="24"/>
          <w:szCs w:val="24"/>
        </w:rPr>
        <w:t xml:space="preserve">. </w:t>
      </w:r>
      <w:r w:rsidR="00883713">
        <w:rPr>
          <w:rFonts w:hAnsi="Times New Roman" w:ascii="Times New Roman"/>
          <w:sz w:val="24"/>
          <w:szCs w:val="24"/>
        </w:rPr>
        <w:t>prosinca</w:t>
      </w:r>
      <w:r w:rsidRPr="00281E13">
        <w:rPr>
          <w:rFonts w:hAnsi="Times New Roman" w:ascii="Times New Roman"/>
          <w:sz w:val="24"/>
          <w:szCs w:val="24"/>
        </w:rPr>
        <w:t xml:space="preserve"> 2017.</w:t>
      </w:r>
      <w:r>
        <w:rPr>
          <w:rFonts w:hAnsi="Times New Roman" w:ascii="Times New Roman"/>
          <w:sz w:val="24"/>
          <w:szCs w:val="24"/>
        </w:rPr>
        <w:t>,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281E13" w:rsidP="00281E13" w:rsidR="00281E13" w:rsidRPr="00281E13">
      <w:pPr>
        <w:spacing w:lineRule="auto" w:line="240" w:after="0"/>
        <w:ind w:hanging="705" w:left="1413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Pr="00281E13">
        <w:rPr>
          <w:rFonts w:hAnsi="Times New Roman" w:ascii="Times New Roman"/>
          <w:sz w:val="24"/>
          <w:szCs w:val="24"/>
        </w:rPr>
        <w:t xml:space="preserve">  </w:t>
      </w:r>
      <w:r w:rsidRPr="00281E13">
        <w:rPr>
          <w:rFonts w:hAnsi="Times New Roman" w:ascii="Times New Roman"/>
          <w:sz w:val="24"/>
          <w:szCs w:val="24"/>
        </w:rPr>
        <w:tab/>
        <w:t xml:space="preserve">Obustavlja se skraćeni stečajni postupak nad dužnikom </w:t>
      </w:r>
      <w:r w:rsidR="00883713" w:rsidRPr="00883713">
        <w:rPr>
          <w:rFonts w:hAnsi="Times New Roman" w:ascii="Times New Roman"/>
          <w:sz w:val="24"/>
          <w:szCs w:val="24"/>
        </w:rPr>
        <w:t>MIST-COMP d.o.o. Strahoninec, Prvomajska 40, OIB: 78702166319</w:t>
      </w:r>
      <w:r w:rsidRPr="00281E13">
        <w:rPr>
          <w:rFonts w:hAnsi="Times New Roman" w:ascii="Times New Roman"/>
          <w:sz w:val="24"/>
          <w:szCs w:val="24"/>
        </w:rPr>
        <w:t>.</w:t>
      </w:r>
    </w:p>
    <w:p w:rsidRDefault="00281E13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81E13" w:rsidP="00281E13" w:rsidR="00450291" w:rsidRPr="00B92B86">
      <w:pPr>
        <w:spacing w:lineRule="auto" w:line="240" w:after="0"/>
        <w:ind w:hanging="705" w:left="1413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 xml:space="preserve">.       </w:t>
      </w:r>
      <w:r>
        <w:rPr>
          <w:rFonts w:hAnsi="Times New Roman" w:ascii="Times New Roman"/>
          <w:sz w:val="24"/>
          <w:szCs w:val="24"/>
        </w:rPr>
        <w:tab/>
      </w:r>
      <w:r w:rsidRPr="00281E13">
        <w:rPr>
          <w:rFonts w:hAnsi="Times New Roman" w:ascii="Times New Roman"/>
          <w:sz w:val="24"/>
          <w:szCs w:val="24"/>
        </w:rPr>
        <w:t>O pokretanju prethodnog postupka odnosno o ot</w:t>
      </w:r>
      <w:r>
        <w:rPr>
          <w:rFonts w:hAnsi="Times New Roman" w:ascii="Times New Roman"/>
          <w:sz w:val="24"/>
          <w:szCs w:val="24"/>
        </w:rPr>
        <w:t xml:space="preserve">varanju stečajnog postupka nad </w:t>
      </w:r>
      <w:r w:rsidRPr="00281E13">
        <w:rPr>
          <w:rFonts w:hAnsi="Times New Roman" w:ascii="Times New Roman"/>
          <w:sz w:val="24"/>
          <w:szCs w:val="24"/>
        </w:rPr>
        <w:t xml:space="preserve">dužnikom </w:t>
      </w:r>
      <w:r w:rsidR="00883713" w:rsidRPr="00883713">
        <w:rPr>
          <w:rFonts w:hAnsi="Times New Roman" w:ascii="Times New Roman"/>
          <w:sz w:val="24"/>
          <w:szCs w:val="24"/>
        </w:rPr>
        <w:t>MIST-COMP d.o.o. Strahoninec, Prvomajska 40, OIB: 78702166319</w:t>
      </w:r>
      <w:r w:rsidRPr="00281E13">
        <w:rPr>
          <w:rFonts w:hAnsi="Times New Roman" w:ascii="Times New Roman"/>
          <w:sz w:val="24"/>
          <w:szCs w:val="24"/>
        </w:rPr>
        <w:t>, sud će donijeti posebno rješenje.</w:t>
      </w:r>
      <w:r w:rsidR="00883713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883713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281E13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Financijska agencija, Regionalni centar Zagreb, Podružnica Varažd</w:t>
      </w:r>
      <w:r w:rsidR="00883713">
        <w:rPr>
          <w:rFonts w:hAnsi="Times New Roman" w:ascii="Times New Roman"/>
          <w:sz w:val="24"/>
          <w:szCs w:val="24"/>
        </w:rPr>
        <w:t>in je 2</w:t>
      </w:r>
      <w:r w:rsidRPr="00281E13">
        <w:rPr>
          <w:rFonts w:hAnsi="Times New Roman" w:ascii="Times New Roman"/>
          <w:sz w:val="24"/>
          <w:szCs w:val="24"/>
        </w:rPr>
        <w:t xml:space="preserve">. </w:t>
      </w:r>
      <w:r w:rsidR="00883713">
        <w:rPr>
          <w:rFonts w:hAnsi="Times New Roman" w:ascii="Times New Roman"/>
          <w:sz w:val="24"/>
          <w:szCs w:val="24"/>
        </w:rPr>
        <w:t>listopada</w:t>
      </w:r>
      <w:r w:rsidRPr="00281E13">
        <w:rPr>
          <w:rFonts w:hAnsi="Times New Roman" w:ascii="Times New Roman"/>
          <w:sz w:val="24"/>
          <w:szCs w:val="24"/>
        </w:rPr>
        <w:t xml:space="preserve"> 2017.,</w:t>
      </w:r>
      <w:r w:rsidR="00883713">
        <w:rPr>
          <w:rFonts w:hAnsi="Times New Roman" w:ascii="Times New Roman"/>
          <w:sz w:val="24"/>
          <w:szCs w:val="24"/>
        </w:rPr>
        <w:t xml:space="preserve"> </w:t>
      </w:r>
      <w:r w:rsidRPr="00281E13">
        <w:rPr>
          <w:rFonts w:hAnsi="Times New Roman" w:ascii="Times New Roman"/>
          <w:sz w:val="24"/>
          <w:szCs w:val="24"/>
        </w:rPr>
        <w:t xml:space="preserve">podnijela zahtjev za pokretanje skraćenog stečajnog postupka nad dužnikom </w:t>
      </w:r>
      <w:r w:rsidR="00883713" w:rsidRPr="00883713">
        <w:rPr>
          <w:rFonts w:hAnsi="Times New Roman" w:ascii="Times New Roman"/>
          <w:sz w:val="24"/>
          <w:szCs w:val="24"/>
        </w:rPr>
        <w:t>MIST-COMP d.o.o. Strahoninec, Prvomajska 40, OIB: 78702166319</w:t>
      </w:r>
      <w:r w:rsidRPr="00281E13">
        <w:rPr>
          <w:rFonts w:hAnsi="Times New Roman" w:ascii="Times New Roman"/>
          <w:sz w:val="24"/>
          <w:szCs w:val="24"/>
        </w:rPr>
        <w:t xml:space="preserve">, pa kako su za to bile ispunjene pretpostavke iz čl. 428. Stečajnog zakona (''Narodne novine'' broj 71/15 – dalje u tekstu: SZ), sud je dana </w:t>
      </w:r>
      <w:r w:rsidR="00883713">
        <w:rPr>
          <w:rFonts w:hAnsi="Times New Roman" w:ascii="Times New Roman"/>
          <w:sz w:val="24"/>
          <w:szCs w:val="24"/>
        </w:rPr>
        <w:t>6</w:t>
      </w:r>
      <w:r w:rsidRPr="00281E13">
        <w:rPr>
          <w:rFonts w:hAnsi="Times New Roman" w:ascii="Times New Roman"/>
          <w:sz w:val="24"/>
          <w:szCs w:val="24"/>
        </w:rPr>
        <w:t xml:space="preserve">. </w:t>
      </w:r>
      <w:r w:rsidR="00883713">
        <w:rPr>
          <w:rFonts w:hAnsi="Times New Roman" w:ascii="Times New Roman"/>
          <w:sz w:val="24"/>
          <w:szCs w:val="24"/>
        </w:rPr>
        <w:t>listopada</w:t>
      </w:r>
      <w:r w:rsidRPr="00281E13">
        <w:rPr>
          <w:rFonts w:hAnsi="Times New Roman" w:ascii="Times New Roman"/>
          <w:sz w:val="24"/>
          <w:szCs w:val="24"/>
        </w:rPr>
        <w:t xml:space="preserve"> 2017., primjenom čl. 430. SZ-a, na mrežnoj stranici e-Oglasna ploča sudova objavio oglas o pokretanju skraćenog stečajnog postupka u kojem je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281E13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83713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6</w:t>
      </w:r>
      <w:r w:rsidR="00281E13" w:rsidRPr="00281E13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studenog</w:t>
      </w:r>
      <w:r w:rsidR="00281E13" w:rsidRPr="00281E13">
        <w:rPr>
          <w:rFonts w:hAnsi="Times New Roman" w:ascii="Times New Roman"/>
          <w:sz w:val="24"/>
          <w:szCs w:val="24"/>
        </w:rPr>
        <w:t xml:space="preserve"> 2017. godine u spis je dostavljen prijedlog za otvaranje stečajnog postupka od strane vjerovnika RH Ministarstvo financija, Porezna uprava Područni ured Sjeverna Hrvatska, zastupano po Županijskom državnom odvjetništvu u Varaždinu, iz kojeg prijedloga proizlazi da vjerovnik ima tražbinu prema dužniku u iznosu od </w:t>
      </w:r>
      <w:r>
        <w:rPr>
          <w:rFonts w:hAnsi="Times New Roman" w:ascii="Times New Roman"/>
          <w:sz w:val="24"/>
          <w:szCs w:val="24"/>
        </w:rPr>
        <w:t>51.969,00</w:t>
      </w:r>
      <w:r w:rsidR="00281E13" w:rsidRPr="00281E13">
        <w:rPr>
          <w:rFonts w:hAnsi="Times New Roman" w:ascii="Times New Roman"/>
          <w:sz w:val="24"/>
          <w:szCs w:val="24"/>
        </w:rPr>
        <w:t xml:space="preserve"> kn.</w:t>
      </w:r>
    </w:p>
    <w:p w:rsidRDefault="00281E13" w:rsidP="00281E13" w:rsid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81E13" w:rsidP="008837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lastRenderedPageBreak/>
        <w:t>Uvidom u stanje rač</w:t>
      </w:r>
      <w:r w:rsidR="00883713">
        <w:rPr>
          <w:rFonts w:hAnsi="Times New Roman" w:ascii="Times New Roman"/>
          <w:sz w:val="24"/>
          <w:szCs w:val="24"/>
        </w:rPr>
        <w:t>una poreznog obveznika na dan 20</w:t>
      </w:r>
      <w:r w:rsidRPr="00281E13">
        <w:rPr>
          <w:rFonts w:hAnsi="Times New Roman" w:ascii="Times New Roman"/>
          <w:sz w:val="24"/>
          <w:szCs w:val="24"/>
        </w:rPr>
        <w:t xml:space="preserve">. listopada 2017., proizlazi da dug dužnika prema RH Ministarstvu financija iznosi </w:t>
      </w:r>
      <w:r w:rsidR="00883713">
        <w:rPr>
          <w:rFonts w:hAnsi="Times New Roman" w:ascii="Times New Roman"/>
          <w:sz w:val="24"/>
          <w:szCs w:val="24"/>
        </w:rPr>
        <w:t>51.969,00</w:t>
      </w:r>
      <w:r w:rsidRPr="00281E13">
        <w:rPr>
          <w:rFonts w:hAnsi="Times New Roman" w:ascii="Times New Roman"/>
          <w:sz w:val="24"/>
          <w:szCs w:val="24"/>
        </w:rPr>
        <w:t xml:space="preserve"> kn, dok je prema podacima</w:t>
      </w:r>
      <w:r w:rsidR="00883713">
        <w:rPr>
          <w:rFonts w:hAnsi="Times New Roman" w:ascii="Times New Roman"/>
          <w:sz w:val="24"/>
          <w:szCs w:val="24"/>
        </w:rPr>
        <w:t xml:space="preserve"> kojima raspolaže Porezna uprava Područni ured Sjeverna Hrvatska u Informacijskom sustavu Porezne uprave i evidenciji PBZO utvrđeno da dužnik posjeduje imovinu za namirenje vjerovnika u stečajnom postupku. </w:t>
      </w:r>
    </w:p>
    <w:p w:rsidRDefault="00281E13" w:rsidP="00281E13" w:rsid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281E13" w:rsidP="00281E13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S obzirom na navedeno, proizlazi da nisu ispunjene pretpostavke za istodobno otvaranje i zaključenje skraćenog stečajnog postupka, u smislu čl. 431. Stečajnog zakona, pa je sud temeljem članka 433. SZ-a riješio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83713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 5</w:t>
      </w:r>
      <w:r w:rsidR="00281E13" w:rsidRPr="00281E13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prosinca</w:t>
      </w:r>
      <w:r w:rsidR="00281E13" w:rsidRPr="00281E13">
        <w:rPr>
          <w:rFonts w:hAnsi="Times New Roman" w:ascii="Times New Roman"/>
          <w:sz w:val="24"/>
          <w:szCs w:val="24"/>
        </w:rPr>
        <w:t xml:space="preserve"> 2017.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81E13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81E13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Jasna Lekić, v. r. 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81E13" w:rsidP="002F61DE" w:rsidR="00281E1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81E13" w:rsidP="00281E13" w:rsidR="00281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1E13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Uputa o pravnom lijeku:</w:t>
      </w:r>
    </w:p>
    <w:p w:rsidRDefault="00281E13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Protiv ovog rješenja može se izjaviti žalba u roku od 8 dana po primitku otpravka rješenja, Visokom trgovačkom sudu Republike Hrvatske u Zagrebu. Žalba se podnosi putem ovog suda, pismeno, u tri primjerka.</w:t>
      </w:r>
    </w:p>
    <w:p w:rsidRDefault="00281E13" w:rsidP="00281E13" w:rsidR="00281E13" w:rsidRPr="00281E1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81E13" w:rsidP="00281E13" w:rsidR="00281E13" w:rsidRPr="00281E1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81E13" w:rsidP="00281E13" w:rsidR="00281E13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DNA: </w:t>
      </w:r>
    </w:p>
    <w:p w:rsidRDefault="00281E13" w:rsidP="00281E13" w:rsidR="00281E13" w:rsidRPr="00281E13">
      <w:pPr>
        <w:spacing w:lineRule="auto" w:line="240" w:after="0"/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281E13">
        <w:rPr>
          <w:rFonts w:hAnsi="Times New Roman" w:ascii="Times New Roman"/>
          <w:sz w:val="24"/>
          <w:szCs w:val="24"/>
        </w:rPr>
        <w:t>1. Predlagatelj Financijska agencija, Regionalni centa</w:t>
      </w:r>
      <w:r>
        <w:rPr>
          <w:rFonts w:hAnsi="Times New Roman" w:ascii="Times New Roman"/>
          <w:sz w:val="24"/>
          <w:szCs w:val="24"/>
        </w:rPr>
        <w:t>r Zagreb, Podružnica Varaždin,   A.</w:t>
      </w:r>
      <w:r w:rsidRPr="00281E13">
        <w:rPr>
          <w:rFonts w:hAnsi="Times New Roman" w:ascii="Times New Roman"/>
          <w:sz w:val="24"/>
          <w:szCs w:val="24"/>
        </w:rPr>
        <w:t>Cesarca 2</w:t>
      </w:r>
      <w:r w:rsidR="00883713">
        <w:rPr>
          <w:rFonts w:hAnsi="Times New Roman" w:ascii="Times New Roman"/>
          <w:sz w:val="24"/>
          <w:szCs w:val="24"/>
        </w:rPr>
        <w:t>,</w:t>
      </w:r>
    </w:p>
    <w:p w:rsidRDefault="00281E13" w:rsidP="00281E13" w:rsidR="00281E13" w:rsidRPr="00281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           </w:t>
      </w:r>
      <w:r>
        <w:rPr>
          <w:rFonts w:hAnsi="Times New Roman" w:ascii="Times New Roman"/>
          <w:sz w:val="24"/>
          <w:szCs w:val="24"/>
        </w:rPr>
        <w:t xml:space="preserve"> </w:t>
      </w:r>
      <w:r w:rsidRPr="00281E13">
        <w:rPr>
          <w:rFonts w:hAnsi="Times New Roman" w:ascii="Times New Roman"/>
          <w:sz w:val="24"/>
          <w:szCs w:val="24"/>
        </w:rPr>
        <w:t xml:space="preserve">2. RH Ministarstvo financija Porezna uprava Područni ured Sjeverna Hrvatska, po </w:t>
      </w:r>
    </w:p>
    <w:p w:rsidRDefault="00281E13" w:rsidP="00281E13" w:rsidR="00281E13" w:rsidRPr="00281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               ŽDO Varaždin, građansko-upravni odjel</w:t>
      </w:r>
      <w:r w:rsidR="00883713">
        <w:rPr>
          <w:rFonts w:hAnsi="Times New Roman" w:ascii="Times New Roman"/>
          <w:sz w:val="24"/>
          <w:szCs w:val="24"/>
        </w:rPr>
        <w:t>,</w:t>
      </w:r>
    </w:p>
    <w:p w:rsidRDefault="00281E13" w:rsidP="00281E13" w:rsidR="00281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           </w:t>
      </w:r>
      <w:r>
        <w:rPr>
          <w:rFonts w:hAnsi="Times New Roman" w:ascii="Times New Roman"/>
          <w:sz w:val="24"/>
          <w:szCs w:val="24"/>
        </w:rPr>
        <w:t xml:space="preserve"> </w:t>
      </w:r>
      <w:r w:rsidRPr="00281E13">
        <w:rPr>
          <w:rFonts w:hAnsi="Times New Roman" w:ascii="Times New Roman"/>
          <w:sz w:val="24"/>
          <w:szCs w:val="24"/>
        </w:rPr>
        <w:t xml:space="preserve">3. Dužnik- </w:t>
      </w:r>
      <w:r w:rsidR="00883713" w:rsidRPr="00883713">
        <w:rPr>
          <w:rFonts w:hAnsi="Times New Roman" w:ascii="Times New Roman"/>
          <w:sz w:val="24"/>
          <w:szCs w:val="24"/>
        </w:rPr>
        <w:t>MIST-COMP d.o</w:t>
      </w:r>
      <w:r w:rsidR="00883713">
        <w:rPr>
          <w:rFonts w:hAnsi="Times New Roman" w:ascii="Times New Roman"/>
          <w:sz w:val="24"/>
          <w:szCs w:val="24"/>
        </w:rPr>
        <w:t>.o. Strahoninec, Prvomajska 40,</w:t>
      </w:r>
    </w:p>
    <w:p w:rsidRDefault="00281E13" w:rsidP="00281E13" w:rsid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4. e-Oglasna ploča suda</w:t>
      </w:r>
      <w:r w:rsidR="00883713">
        <w:rPr>
          <w:rFonts w:hAnsi="Times New Roman" w:ascii="Times New Roman"/>
          <w:sz w:val="24"/>
          <w:szCs w:val="24"/>
        </w:rPr>
        <w:t>.</w:t>
      </w:r>
    </w:p>
    <w:sectPr w:rsidSect="008659E3" w:rsidR="00281E13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3A4" w:rsidP="00501147" w:rsidR="00FB43A4">
      <w:pPr>
        <w:spacing w:lineRule="auto" w:line="240" w:after="0"/>
      </w:pPr>
      <w:r>
        <w:separator/>
      </w:r>
    </w:p>
  </w:endnote>
  <w:endnote w:id="0" w:type="continuationSeparator">
    <w:p w:rsidRDefault="00FB43A4" w:rsidP="00501147" w:rsidR="00FB43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3A4" w:rsidP="00501147" w:rsidR="00FB43A4">
      <w:pPr>
        <w:spacing w:lineRule="auto" w:line="240" w:after="0"/>
      </w:pPr>
      <w:r>
        <w:separator/>
      </w:r>
    </w:p>
  </w:footnote>
  <w:footnote w:id="0" w:type="continuationSeparator">
    <w:p w:rsidRDefault="00FB43A4" w:rsidP="00501147" w:rsidR="00FB43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F36465">
      <w:rPr>
        <w:rFonts w:hAnsi="Times New Roman" w:ascii="Times New Roman"/>
        <w:noProof/>
        <w:sz w:val="24"/>
        <w:szCs w:val="24"/>
      </w:rPr>
      <w:t>Poslovni broj: 9 St-515/2017-5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F36465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7C43"/>
    <w:rsid w:val="00194888"/>
    <w:rsid w:val="001F6DF0"/>
    <w:rsid w:val="00237FCE"/>
    <w:rsid w:val="00281E13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4940"/>
    <w:rsid w:val="00385BF0"/>
    <w:rsid w:val="00394A8C"/>
    <w:rsid w:val="003A4477"/>
    <w:rsid w:val="00450291"/>
    <w:rsid w:val="0049749B"/>
    <w:rsid w:val="004A0BD1"/>
    <w:rsid w:val="004E1C60"/>
    <w:rsid w:val="00501147"/>
    <w:rsid w:val="005E1D89"/>
    <w:rsid w:val="005F633B"/>
    <w:rsid w:val="00685195"/>
    <w:rsid w:val="00741600"/>
    <w:rsid w:val="00757A30"/>
    <w:rsid w:val="007802E2"/>
    <w:rsid w:val="0078776D"/>
    <w:rsid w:val="007A409A"/>
    <w:rsid w:val="008659E3"/>
    <w:rsid w:val="00883713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36465"/>
    <w:rsid w:val="00F46F57"/>
    <w:rsid w:val="00F85E94"/>
    <w:rsid w:val="00FB43A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64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4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46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4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4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64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4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46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4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4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St-515/2017</izvorni_sadrzaj>
    <derivirana_varijabla naziv="DomainObject.Predmet.OznakaBroj_1">St-515/2017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MIST-COMP društvo s ograničenom odgovornošću za ugostiteljstvo i usluge zastupanog po punomoćniku Mirjana Tuksar</izvorni_sadrzaj>
    <derivirana_varijabla naziv="DomainObject.Predmet.ProtustrankaFormated_1">  MIST-COMP društvo s ograničenom odgovornošću za ugostiteljstvo i usluge zastupanog po punomoćniku Mirjana Tuksar</derivirana_varijabla>
  </DomainObject.Predmet.ProtustrankaFormated>
  <DomainObject.Predmet.ProtustrankaFormatedOIB>
    <izvorni_sadrzaj>  MIST-COMP društvo s ograničenom odgovornošću za ugostiteljstvo i usluge, OIB 78702166319 zastupanog po punomoćniku Mirjana Tuksar</izvorni_sadrzaj>
    <derivirana_varijabla naziv="DomainObject.Predmet.ProtustrankaFormatedOIB_1">  MIST-COMP društvo s ograničenom odgovornošću za ugostiteljstvo i usluge, OIB 78702166319 zastupanog po punomoćniku Mirjana Tuksar</derivirana_varijabla>
  </DomainObject.Predmet.ProtustrankaFormatedOIB>
  <DomainObject.Predmet.ProtustrankaFormatedWithAdress>
    <izvorni_sadrzaj> MIST-COMP društvo s ograničenom odgovornošću za ugostiteljstvo i usluge, Prvomajska 40, 40000 Strahoninec zastupanog po punomoćniku Mirjana Tuksar</izvorni_sadrzaj>
    <derivirana_varijabla naziv="DomainObject.Predmet.ProtustrankaFormatedWithAdress_1"> MIST-COMP društvo s ograničenom odgovornošću za ugostiteljstvo i usluge, Prvomajska 40, 40000 Strahoninec zastupanog po punomoćniku Mirjana Tuksar</derivirana_varijabla>
  </DomainObject.Predmet.ProtustrankaFormatedWithAdress>
  <DomainObject.Predmet.ProtustrankaFormatedWithAdressOIB>
    <izvorni_sadrzaj> MIST-COMP društvo s ograničenom odgovornošću za ugostiteljstvo i usluge, OIB 78702166319, Prvomajska 40, 40000 Strahoninec zastupanog po punomoćniku Mirjana Tuksar</izvorni_sadrzaj>
    <derivirana_varijabla naziv="DomainObject.Predmet.ProtustrankaFormatedWithAdressOIB_1"> MIST-COMP društvo s ograničenom odgovornošću za ugostiteljstvo i usluge, OIB 78702166319, Prvomajska 40, 40000 Strahoninec zastupanog po punomoćniku Mirjana Tuksar</derivirana_varijabla>
  </DomainObject.Predmet.ProtustrankaFormatedWithAdressOIB>
  <DomainObject.Predmet.ProtustrankaWithAdress>
    <izvorni_sadrzaj>MIST-COMP društvo s ograničenom odgovornošću za ugostiteljstvo i usluge Prvomajska 40, 40000 Strahoninec</izvorni_sadrzaj>
    <derivirana_varijabla naziv="DomainObject.Predmet.ProtustrankaWithAdress_1">MIST-COMP društvo s ograničenom odgovornošću za ugostiteljstvo i usluge Prvomajska 40, 40000 Strahoninec</derivirana_varijabla>
  </DomainObject.Predmet.ProtustrankaWithAdress>
  <DomainObject.Predmet.ProtustrankaWithAdressOIB>
    <izvorni_sadrzaj>MIST-COMP društvo s ograničenom odgovornošću za ugostiteljstvo i usluge, OIB 78702166319, Prvomajska 40, 40000 Strahoninec</izvorni_sadrzaj>
    <derivirana_varijabla naziv="DomainObject.Predmet.ProtustrankaWithAdressOIB_1">MIST-COMP društvo s ograničenom odgovornošću za ugostiteljstvo i usluge, OIB 78702166319, Prvomajska 40, 40000 Strahoninec</derivirana_varijabla>
  </DomainObject.Predmet.ProtustrankaWithAdressOIB>
  <DomainObject.Predmet.ProtustrankaNazivFormated>
    <izvorni_sadrzaj>MIST-COMP društvo s ograničenom odgovornošću za ugostiteljstvo i usluge</izvorni_sadrzaj>
    <derivirana_varijabla naziv="DomainObject.Predmet.ProtustrankaNazivFormated_1">MIST-COMP društvo s ograničenom odgovornošću za ugostiteljstvo i usluge</derivirana_varijabla>
  </DomainObject.Predmet.ProtustrankaNazivFormated>
  <DomainObject.Predmet.ProtustrankaNazivFormatedOIB>
    <izvorni_sadrzaj>MIST-COMP društvo s ograničenom odgovornošću za ugostiteljstvo i usluge, OIB 78702166319</izvorni_sadrzaj>
    <derivirana_varijabla naziv="DomainObject.Predmet.ProtustrankaNazivFormatedOIB_1">MIST-COMP društvo s ograničenom odgovornošću za ugostiteljstvo i usluge, OIB 78702166319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212898.65</izvorni_sadrzaj>
    <derivirana_varijabla naziv="DomainObject.Predmet.TrenutnaVrijednost_1">212898.65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MIST-COMP društvo s ograničenom odgovornošću za ugostiteljstvo i usluge zastupanog po punomoćniku Mirjana Tuksar</item>
    </izvorni_sadrzaj>
    <derivirana_varijabla naziv="DomainObject.Predmet.ProtuStrankaListFormated_1">
      <item>MIST-COMP društvo s ograničenom odgovornošću za ugostiteljstvo i usluge zastupanog po punomoćniku Mirjana Tuksar</item>
    </derivirana_varijabla>
  </DomainObject.Predmet.ProtuStrankaListFormated>
  <DomainObject.Predmet.ProtuStrankaListFormatedOIB>
    <izvorni_sadrzaj>
      <item>MIST-COMP društvo s ograničenom odgovornošću za ugostiteljstvo i usluge, OIB 78702166319 zastupanog po punomoćniku Mirjana Tuksar</item>
    </izvorni_sadrzaj>
    <derivirana_varijabla naziv="DomainObject.Predmet.ProtuStrankaListFormatedOIB_1">
      <item>MIST-COMP društvo s ograničenom odgovornošću za ugostiteljstvo i usluge, OIB 78702166319 zastupanog po punomoćniku Mirjana Tuksar</item>
    </derivirana_varijabla>
  </DomainObject.Predmet.ProtuStrankaListFormatedOIB>
  <DomainObject.Predmet.ProtuStrankaListFormatedWithAdress>
    <izvorni_sadrzaj>
      <item>MIST-COMP društvo s ograničenom odgovornošću za ugostiteljstvo i usluge, Prvomajska 40, 40000 Strahoninec zastupanog po punomoćniku Mirjana Tuksar</item>
    </izvorni_sadrzaj>
    <derivirana_varijabla naziv="DomainObject.Predmet.ProtuStrankaListFormatedWithAdress_1">
      <item>MIST-COMP društvo s ograničenom odgovornošću za ugostiteljstvo i usluge, Prvomajska 40, 40000 Strahoninec zastupanog po punomoćniku Mirjana Tuksar</item>
    </derivirana_varijabla>
  </DomainObject.Predmet.ProtuStrankaListFormatedWithAdress>
  <DomainObject.Predmet.ProtuStrankaListFormatedWithAdressOIB>
    <izvorni_sadrzaj>
      <item>MIST-COMP društvo s ograničenom odgovornošću za ugostiteljstvo i usluge, OIB 78702166319, Prvomajska 40, 40000 Strahoninec zastupanog po punomoćniku Mirjana Tuksar</item>
    </izvorni_sadrzaj>
    <derivirana_varijabla naziv="DomainObject.Predmet.ProtuStrankaListFormatedWithAdressOIB_1">
      <item>MIST-COMP društvo s ograničenom odgovornošću za ugostiteljstvo i usluge, OIB 78702166319, Prvomajska 40, 40000 Strahoninec zastupanog po punomoćniku Mirjana Tuksar</item>
    </derivirana_varijabla>
  </DomainObject.Predmet.ProtuStrankaListFormatedWithAdressOIB>
  <DomainObject.Predmet.ProtuStrankaListNazivFormated>
    <izvorni_sadrzaj>
      <item>MIST-COMP društvo s ograničenom odgovornošću za ugostiteljstvo i usluge</item>
    </izvorni_sadrzaj>
    <derivirana_varijabla naziv="DomainObject.Predmet.ProtuStrankaListNazivFormated_1">
      <item>MIST-COMP društvo s ograničenom odgovornošću za ugostiteljstvo i usluge</item>
    </derivirana_varijabla>
  </DomainObject.Predmet.ProtuStrankaListNazivFormated>
  <DomainObject.Predmet.ProtuStrankaListNazivFormatedOIB>
    <izvorni_sadrzaj>
      <item>MIST-COMP društvo s ograničenom odgovornošću za ugostiteljstvo i usluge, OIB 78702166319</item>
    </izvorni_sadrzaj>
    <derivirana_varijabla naziv="DomainObject.Predmet.ProtuStrankaListNazivFormatedOIB_1">
      <item>MIST-COMP društvo s ograničenom odgovornošću za ugostiteljstvo i usluge, OIB 78702166319</item>
    </derivirana_varijabla>
  </DomainObject.Predmet.ProtuStrankaListNazivFormatedOIB>
  <DomainObject.Predmet.OstaliListFormated>
    <izvorni_sadrzaj>
      <item>Sudski registar</item>
      <item>Mirjana Tuksar punomoćnik sudionika u postupku MIST-COMP društvo s ograničenom odgovornošću za ugostiteljstvo i usluge</item>
    </izvorni_sadrzaj>
    <derivirana_varijabla naziv="DomainObject.Predmet.OstaliListFormated_1">
      <item>Sudski registar</item>
      <item>Mirjana Tuksar punomoćnik sudionika u postupku MIST-COMP društvo s ograničenom odgovornošću za ugostiteljstvo i usluge</item>
    </derivirana_varijabla>
  </DomainObject.Predmet.OstaliListFormated>
  <DomainObject.Predmet.OstaliListFormatedOIB>
    <izvorni_sadrzaj>
      <item>Sudski registar</item>
      <item>Mirjana Tuksar, OIB 56019853102 punomoćnik sudionika u postupku MIST-COMP društvo s ograničenom odgovornošću za ugostiteljstvo i usluge</item>
    </izvorni_sadrzaj>
    <derivirana_varijabla naziv="DomainObject.Predmet.OstaliListFormatedOIB_1">
      <item>Sudski registar</item>
      <item>Mirjana Tuksar, OIB 56019853102 punomoćnik sudionika u postupku MIST-COMP društvo s ograničenom odgovornošću za ugostiteljstvo i usluge</item>
    </derivirana_varijabla>
  </DomainObject.Predmet.OstaliListFormatedOIB>
  <DomainObject.Predmet.OstaliListFormatedWithAdress>
    <izvorni_sadrzaj>
      <item>Sudski registar</item>
      <item>Mirjana Tuksar, Prvomajska 40, 40000 Strahoninec punomoćnik sudionika u postupku MIST-COMP društvo s ograničenom odgovornošću za ugostiteljstvo i usluge</item>
    </izvorni_sadrzaj>
    <derivirana_varijabla naziv="DomainObject.Predmet.OstaliListFormatedWithAdress_1">
      <item>Sudski registar</item>
      <item>Mirjana Tuksar, Prvomajska 40, 40000 Strahoninec punomoćnik sudionika u postupku MIST-COMP društvo s ograničenom odgovornošću za ugostiteljstvo i usluge</item>
    </derivirana_varijabla>
  </DomainObject.Predmet.OstaliListFormatedWithAdress>
  <DomainObject.Predmet.OstaliListFormatedWithAdressOIB>
    <izvorni_sadrzaj>
      <item>Sudski registar</item>
      <item>Mirjana Tuksar, OIB 56019853102, Prvomajska 40, 40000 Strahoninec punomoćnik sudionika u postupku MIST-COMP društvo s ograničenom odgovornošću za ugostiteljstvo i usluge</item>
    </izvorni_sadrzaj>
    <derivirana_varijabla naziv="DomainObject.Predmet.OstaliListFormatedWithAdressOIB_1">
      <item>Sudski registar</item>
      <item>Mirjana Tuksar, OIB 56019853102, Prvomajska 40, 40000 Strahoninec punomoćnik sudionika u postupku MIST-COMP društvo s ograničenom odgovornošću za ugostiteljstvo i usluge</item>
    </derivirana_varijabla>
  </DomainObject.Predmet.OstaliListFormatedWithAdressOIB>
  <DomainObject.Predmet.OstaliListNazivFormated>
    <izvorni_sadrzaj>
      <item>Sudski registar</item>
      <item>Mirjana Tuksar</item>
    </izvorni_sadrzaj>
    <derivirana_varijabla naziv="DomainObject.Predmet.OstaliListNazivFormated_1">
      <item>Sudski registar</item>
      <item>Mirjana Tuksar</item>
    </derivirana_varijabla>
  </DomainObject.Predmet.OstaliListNazivFormated>
  <DomainObject.Predmet.OstaliListNazivFormatedOIB>
    <izvorni_sadrzaj>
      <item>Sudski registar</item>
      <item>Mirjana Tuksar, OIB 56019853102</item>
    </izvorni_sadrzaj>
    <derivirana_varijabla naziv="DomainObject.Predmet.OstaliListNazivFormatedOIB_1">
      <item>Sudski registar</item>
      <item>Mirjana Tuksar, OIB 56019853102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MIST-COMP društvo s ograničenom odgovornošću za ugostiteljstvo i usluge</izvorni_sadrzaj>
    <derivirana_varijabla naziv="DomainObject.Predmet.ProtustrankaIDrugi_1">MIST-COMP društvo s ograničenom odgovornošću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MIST-COMP društvo s ograničenom odgovornošću za ugostiteljstvo i usluge, OIB 78702166319, Prvomajska 40, 40000 Strahoninec</izvorni_sadrzaj>
    <derivirana_varijabla naziv="DomainObject.Predmet.ProtustrankaIDrugiAdressOIB_1">MIST-COMP društvo s ograničenom odgovornošću za ugostiteljstvo i usluge, OIB 78702166319, Prvomajska 40,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MIST-COMP društvo s ograničenom odgovornošću za ugostiteljstvo i usluge</item>
      <item>Sudski registar</item>
      <item>Mirjana Tuksar</item>
    </izvorni_sadrzaj>
    <derivirana_varijabla naziv="DomainObject.Predmet.SudioniciListNaziv_1">
      <item>Financijska agencija</item>
      <item>MIST-COMP društvo s ograničenom odgovornošću za ugostiteljstvo i usluge</item>
      <item>Sudski registar</item>
      <item>Mirjana Tuksar</item>
    </derivirana_varijabla>
  </DomainObject.Predmet.SudioniciListNaziv>
  <DomainObject.Predmet.SudioniciListAdressOIB>
    <izvorni_sadrzaj>
      <item>Financijska agencija, OIB 85821130368, Ulica grada Vukovara 70,10000 Zagreb</item>
      <item>MIST-COMP društvo s ograničenom odgovornošću za ugostiteljstvo i usluge, OIB 78702166319, Prvomajska 40,40000 Strahoninec</item>
      <item>Sudski registar</item>
      <item>Mirjana Tuksar, OIB 56019853102, Prvomajska 40,40000 Strahoninec</item>
    </izvorni_sadrzaj>
    <derivirana_varijabla naziv="DomainObject.Predmet.SudioniciListAdressOIB_1">
      <item>Financijska agencija, OIB 85821130368, Ulica grada Vukovara 70,10000 Zagreb</item>
      <item>MIST-COMP društvo s ograničenom odgovornošću za ugostiteljstvo i usluge, OIB 78702166319, Prvomajska 40,40000 Strahoninec</item>
      <item>Sudski registar</item>
      <item>Mirjana Tuksar, OIB 56019853102, Prvomajska 40,40000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78702166319</item>
      <item>, OIB null</item>
      <item>, OIB 56019853102</item>
    </izvorni_sadrzaj>
    <derivirana_varijabla naziv="DomainObject.Predmet.SudioniciListNazivOIB_1">
      <item>, OIB 85821130368</item>
      <item>, OIB 78702166319</item>
      <item>, OIB null</item>
      <item>, OIB 56019853102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8C7090-9607-48F0-B23A-9F3BF019FB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2766</properties:Characters>
  <properties:Lines>83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2017-12-05T12:49:00Z</dcterms:created>
  <dc:creator>Mirjana Mlinarić</dc:creator>
  <cp:lastModifiedBy>Marko Makaj</cp:lastModifiedBy>
  <cp:lastPrinted>2017-12-05T12:49:00Z</cp:lastPrinted>
  <dcterms:modified xmlns:xsi="http://www.w3.org/2001/XMLSchema-instance" xsi:type="dcterms:W3CDTF">2017-12-05T12:50:00Z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