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60cb6" w14:paraId="7960cb6" w:rsidRDefault="007735BB" w:rsidP="007735BB" w:rsidR="007735BB" w:rsidRPr="00655B39">
      <w:pPr>
        <w:jc w:val="both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>
        <w:rPr>
          <w:rFonts w:hAnsi="Times New Roman" w:ascii="Times New Roman"/>
          <w:sz w:val="24"/>
          <w:szCs w:val="24"/>
          <w:lang w:val="pl-PL"/>
        </w:rPr>
        <w:t>TRGOVAČKI SUD U SPLITU</w:t>
      </w:r>
    </w:p>
    <w:p w:rsidRDefault="007735BB" w:rsidP="00601723" w:rsidR="007735BB" w:rsidRPr="00601723">
      <w:pPr>
        <w:pStyle w:val="Bezproreda"/>
        <w:jc w:val="right"/>
        <w:rPr>
          <w:b/>
        </w:rPr>
      </w:pPr>
      <w:r w:rsidRPr="00601723">
        <w:rPr>
          <w:rFonts w:hAnsi="Times New Roman" w:ascii="Times New Roman"/>
          <w:b/>
          <w:sz w:val="24"/>
          <w:szCs w:val="24"/>
          <w:lang w:val="pl-PL"/>
        </w:rPr>
        <w:t>Posl</w:t>
      </w:r>
      <w:r w:rsidR="00601723">
        <w:rPr>
          <w:rFonts w:hAnsi="Times New Roman" w:ascii="Times New Roman"/>
          <w:b/>
          <w:sz w:val="24"/>
          <w:szCs w:val="24"/>
          <w:lang w:val="pl-PL"/>
        </w:rPr>
        <w:t>.br.</w:t>
      </w:r>
      <w:r w:rsidRPr="00601723">
        <w:rPr>
          <w:b/>
        </w:rPr>
        <w:t xml:space="preserve"> </w:t>
      </w:r>
      <w:r w:rsidR="008719D9">
        <w:rPr>
          <w:rFonts w:hAnsi="Times New Roman" w:ascii="Times New Roman"/>
          <w:b/>
          <w:sz w:val="24"/>
          <w:szCs w:val="24"/>
        </w:rPr>
        <w:t>6  St-</w:t>
      </w:r>
      <w:r w:rsidR="00C16BBB">
        <w:rPr>
          <w:rFonts w:hAnsi="Times New Roman" w:ascii="Times New Roman"/>
          <w:b/>
          <w:sz w:val="24"/>
          <w:szCs w:val="24"/>
        </w:rPr>
        <w:t>2003</w:t>
      </w:r>
      <w:r w:rsidR="008719D9">
        <w:rPr>
          <w:rFonts w:hAnsi="Times New Roman" w:ascii="Times New Roman"/>
          <w:b/>
          <w:sz w:val="24"/>
          <w:szCs w:val="24"/>
        </w:rPr>
        <w:t>/</w:t>
      </w:r>
      <w:r w:rsidRPr="00601723">
        <w:rPr>
          <w:rFonts w:hAnsi="Times New Roman" w:ascii="Times New Roman"/>
          <w:b/>
          <w:sz w:val="24"/>
          <w:szCs w:val="24"/>
        </w:rPr>
        <w:t>201</w:t>
      </w:r>
      <w:r w:rsidR="007C1BBD">
        <w:rPr>
          <w:rFonts w:hAnsi="Times New Roman" w:ascii="Times New Roman"/>
          <w:b/>
          <w:sz w:val="24"/>
          <w:szCs w:val="24"/>
        </w:rPr>
        <w:t>6</w:t>
      </w:r>
    </w:p>
    <w:p w:rsidRDefault="006F4648" w:rsidP="006F4648" w:rsidR="006F4648">
      <w:pPr>
        <w:pStyle w:val="Bezproreda"/>
        <w:ind w:hanging="1410" w:left="1410"/>
        <w:rPr>
          <w:rFonts w:hAnsi="Times New Roman" w:ascii="Times New Roman"/>
          <w:lang w:val="pl-PL"/>
        </w:rPr>
      </w:pPr>
    </w:p>
    <w:p w:rsidRDefault="007735BB" w:rsidP="006F4648" w:rsidR="00702487" w:rsidRPr="008719D9">
      <w:pPr>
        <w:pStyle w:val="Bezproreda"/>
        <w:ind w:hanging="1410" w:left="1410"/>
        <w:rPr>
          <w:rFonts w:hAnsi="Times New Roman" w:ascii="Times New Roman"/>
          <w:b/>
        </w:rPr>
      </w:pPr>
      <w:r w:rsidRPr="008719D9">
        <w:rPr>
          <w:rFonts w:hAnsi="Times New Roman" w:ascii="Times New Roman"/>
          <w:lang w:val="pl-PL"/>
        </w:rPr>
        <w:t xml:space="preserve">Dužnik: </w:t>
      </w:r>
      <w:r w:rsidR="006F4648">
        <w:rPr>
          <w:rFonts w:hAnsi="Times New Roman" w:ascii="Times New Roman"/>
          <w:lang w:val="pl-PL"/>
        </w:rPr>
        <w:tab/>
      </w:r>
      <w:r w:rsidR="00C16BBB" w:rsidRPr="008D5BDA">
        <w:rPr>
          <w:rFonts w:hAnsi="Times New Roman" w:ascii="Times New Roman"/>
          <w:lang w:eastAsia="hr-HR"/>
        </w:rPr>
        <w:t>ZAKUP društvo s ograničenom odgovornošću za trgovinu, ugostiteljstvo i usluge, Split, Zrinjsko-Frankopanska 68, MBS: 040151588, OIB: 25139341637</w:t>
      </w:r>
      <w:r w:rsidR="00C16BBB" w:rsidRPr="008806C4">
        <w:rPr>
          <w:rFonts w:hAnsi="Times New Roman" w:ascii="Times New Roman"/>
          <w:lang w:eastAsia="hr-HR" w:val="en-AU"/>
        </w:rPr>
        <w:t>,</w:t>
      </w:r>
      <w:r w:rsidR="00C16BBB">
        <w:rPr>
          <w:rFonts w:hAnsi="Times New Roman" w:ascii="Times New Roman"/>
          <w:lang w:eastAsia="hr-HR" w:val="en-AU"/>
        </w:rPr>
        <w:t xml:space="preserve"> </w:t>
      </w:r>
      <w:r w:rsidR="00C16BBB" w:rsidRPr="003F47FE">
        <w:rPr>
          <w:rFonts w:hAnsi="Times New Roman" w:ascii="Times New Roman"/>
          <w:lang w:eastAsia="hr-HR"/>
        </w:rPr>
        <w:t xml:space="preserve">zastupano po stečajnom upravitelju </w:t>
      </w:r>
      <w:r w:rsidR="00C16BBB">
        <w:rPr>
          <w:rFonts w:hAnsi="Times New Roman" w:ascii="Times New Roman"/>
          <w:bCs/>
          <w:lang w:eastAsia="hr-HR" w:val="en-AU"/>
        </w:rPr>
        <w:t>Frano Krišto</w:t>
      </w:r>
      <w:r w:rsidR="00C16BBB" w:rsidRPr="008D5BDA">
        <w:rPr>
          <w:rFonts w:hAnsi="Times New Roman" w:ascii="Times New Roman"/>
          <w:lang w:eastAsia="hr-HR"/>
        </w:rPr>
        <w:t xml:space="preserve"> </w:t>
      </w:r>
      <w:r w:rsidR="00C16BBB">
        <w:rPr>
          <w:rFonts w:hAnsi="Times New Roman" w:ascii="Times New Roman"/>
          <w:lang w:eastAsia="hr-HR"/>
        </w:rPr>
        <w:t>iz Splita</w:t>
      </w:r>
    </w:p>
    <w:p w:rsidRDefault="00ED4306" w:rsidP="00702487" w:rsidR="00ED4306" w:rsidRPr="00325DE1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702487" w:rsidP="00702487" w:rsidR="00702487">
      <w:pPr>
        <w:jc w:val="center"/>
        <w:rPr>
          <w:rFonts w:hAnsi="Times New Roman" w:ascii="Times New Roman"/>
          <w:b/>
          <w:sz w:val="24"/>
          <w:szCs w:val="24"/>
          <w:lang w:val="pl-PL"/>
        </w:rPr>
      </w:pPr>
      <w:r w:rsidRPr="00B40BEB">
        <w:rPr>
          <w:rFonts w:hAnsi="Times New Roman" w:ascii="Times New Roman"/>
          <w:b/>
          <w:sz w:val="24"/>
          <w:szCs w:val="24"/>
          <w:lang w:val="pl-PL"/>
        </w:rPr>
        <w:t>TABLICA PRIJAVLJENIH TRAŽBINA, RAZLUČNIH I IZLUČNIH PRAVA</w:t>
      </w:r>
    </w:p>
    <w:p w:rsidRDefault="00ED4306" w:rsidP="00702487" w:rsidR="00ED4306" w:rsidRPr="00B40BEB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702487" w:rsidP="0080388F" w:rsidR="003B274E">
      <w:pPr>
        <w:pStyle w:val="Bezproreda"/>
        <w:ind w:left="1080"/>
        <w:jc w:val="center"/>
        <w:rPr>
          <w:rFonts w:hAnsi="Times New Roman" w:ascii="Times New Roman"/>
          <w:b/>
          <w:sz w:val="24"/>
          <w:szCs w:val="24"/>
        </w:rPr>
      </w:pPr>
      <w:r w:rsidRPr="00B40BEB">
        <w:rPr>
          <w:rFonts w:hAnsi="Times New Roman" w:ascii="Times New Roman"/>
          <w:b/>
          <w:sz w:val="24"/>
          <w:szCs w:val="24"/>
        </w:rPr>
        <w:t>TABLICA PRIJAVLJENIH TRAŽBINA</w:t>
      </w:r>
    </w:p>
    <w:p w:rsidRDefault="00ED4306" w:rsidP="00ED4306" w:rsidR="00ED4306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0314D3" w:rsidP="00F2214F" w:rsidR="00C84A18">
      <w:pPr>
        <w:pStyle w:val="Bezproreda"/>
        <w:ind w:left="360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>DRUDI</w:t>
      </w:r>
      <w:r w:rsidR="00DE059E">
        <w:rPr>
          <w:rFonts w:hAnsi="Times New Roman" w:ascii="Times New Roman"/>
          <w:b/>
          <w:sz w:val="24"/>
          <w:szCs w:val="24"/>
        </w:rPr>
        <w:t xml:space="preserve"> VIŠI ISPLATNI RED:</w:t>
      </w:r>
    </w:p>
    <w:p w:rsidRDefault="00DE059E" w:rsidP="00F2214F" w:rsidR="00DE059E">
      <w:pPr>
        <w:pStyle w:val="Bezproreda"/>
        <w:ind w:left="360"/>
        <w:rPr>
          <w:rFonts w:hAnsi="Times New Roman" w:ascii="Times New Roman"/>
          <w:b/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pct" w:w="5157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960"/>
        <w:gridCol w:w="2978"/>
        <w:gridCol w:w="1562"/>
        <w:gridCol w:w="2408"/>
        <w:gridCol w:w="1842"/>
        <w:gridCol w:w="1839"/>
        <w:gridCol w:w="1561"/>
        <w:gridCol w:w="1517"/>
      </w:tblGrid>
      <w:tr w:rsidTr="00152017" w:rsidR="00DE059E" w:rsidRPr="00DE059E">
        <w:tc>
          <w:tcPr>
            <w:tcW w:type="pct" w:w="327"/>
            <w:vAlign w:val="center"/>
          </w:tcPr>
          <w:p w:rsidRDefault="00DE059E" w:rsidP="0091768A" w:rsidR="00DE059E" w:rsidRPr="00DE059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E059E">
              <w:rPr>
                <w:rFonts w:hAnsi="Times New Roman" w:ascii="Times New Roman"/>
                <w:sz w:val="24"/>
                <w:szCs w:val="24"/>
              </w:rPr>
              <w:t>Red. br.</w:t>
            </w:r>
          </w:p>
        </w:tc>
        <w:tc>
          <w:tcPr>
            <w:tcW w:type="pct" w:w="1015"/>
            <w:vAlign w:val="center"/>
          </w:tcPr>
          <w:p w:rsidRDefault="00DE059E" w:rsidP="00DE059E" w:rsidR="00DE059E" w:rsidRPr="00DE059E">
            <w:pPr>
              <w:pStyle w:val="Bezproreda"/>
              <w:ind w:left="360"/>
              <w:rPr>
                <w:rFonts w:hAnsi="Times New Roman" w:ascii="Times New Roman"/>
                <w:sz w:val="24"/>
                <w:szCs w:val="24"/>
              </w:rPr>
            </w:pPr>
            <w:r w:rsidRPr="00DE059E">
              <w:rPr>
                <w:rFonts w:hAnsi="Times New Roman" w:ascii="Times New Roman"/>
                <w:sz w:val="24"/>
                <w:szCs w:val="24"/>
              </w:rPr>
              <w:t>Ime i prezime/tvrtka  ili naziv vjerovnika</w:t>
            </w:r>
          </w:p>
        </w:tc>
        <w:tc>
          <w:tcPr>
            <w:tcW w:type="pct" w:w="532"/>
            <w:vAlign w:val="center"/>
          </w:tcPr>
          <w:p w:rsidRDefault="00DE059E" w:rsidP="00DE059E" w:rsidR="00DE059E" w:rsidRPr="00DE059E">
            <w:pPr>
              <w:pStyle w:val="Bezproreda"/>
              <w:ind w:left="360"/>
              <w:rPr>
                <w:rFonts w:hAnsi="Times New Roman" w:ascii="Times New Roman"/>
                <w:sz w:val="24"/>
                <w:szCs w:val="24"/>
              </w:rPr>
            </w:pPr>
            <w:r w:rsidRPr="00DE059E">
              <w:rPr>
                <w:rFonts w:hAnsi="Times New Roman" w:ascii="Times New Roman"/>
                <w:sz w:val="24"/>
                <w:szCs w:val="24"/>
              </w:rPr>
              <w:t xml:space="preserve">OIB </w:t>
            </w:r>
          </w:p>
        </w:tc>
        <w:tc>
          <w:tcPr>
            <w:tcW w:type="pct" w:w="821"/>
            <w:vAlign w:val="center"/>
          </w:tcPr>
          <w:p w:rsidRDefault="00DE059E" w:rsidP="00DE059E" w:rsidR="00DE059E" w:rsidRPr="00DE059E">
            <w:pPr>
              <w:pStyle w:val="Bezproreda"/>
              <w:ind w:left="360"/>
              <w:rPr>
                <w:rFonts w:hAnsi="Times New Roman" w:ascii="Times New Roman"/>
                <w:sz w:val="24"/>
                <w:szCs w:val="24"/>
              </w:rPr>
            </w:pPr>
            <w:r w:rsidRPr="00DE059E">
              <w:rPr>
                <w:rFonts w:hAnsi="Times New Roman" w:ascii="Times New Roman"/>
                <w:sz w:val="24"/>
                <w:szCs w:val="24"/>
              </w:rPr>
              <w:t xml:space="preserve">Adresa/sjedište </w:t>
            </w:r>
          </w:p>
        </w:tc>
        <w:tc>
          <w:tcPr>
            <w:tcW w:type="pct" w:w="628"/>
            <w:vAlign w:val="center"/>
          </w:tcPr>
          <w:p w:rsidRDefault="00DE059E" w:rsidP="007D3493" w:rsidR="00DE059E" w:rsidRPr="00DE059E">
            <w:pPr>
              <w:pStyle w:val="Bezproreda"/>
              <w:ind w:left="176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E059E">
              <w:rPr>
                <w:rFonts w:hAnsi="Times New Roman" w:ascii="Times New Roman"/>
                <w:sz w:val="24"/>
                <w:szCs w:val="24"/>
              </w:rPr>
              <w:t>Iznos prijavljene tražbine (kn)</w:t>
            </w:r>
          </w:p>
        </w:tc>
        <w:tc>
          <w:tcPr>
            <w:tcW w:type="pct" w:w="627"/>
            <w:vAlign w:val="center"/>
          </w:tcPr>
          <w:p w:rsidRDefault="00DE059E" w:rsidP="007D3493" w:rsidR="00DE059E" w:rsidRPr="00DE059E">
            <w:pPr>
              <w:pStyle w:val="Bezproreda"/>
              <w:ind w:left="174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E059E">
              <w:rPr>
                <w:rFonts w:hAnsi="Times New Roman" w:ascii="Times New Roman"/>
                <w:sz w:val="24"/>
                <w:szCs w:val="24"/>
              </w:rPr>
              <w:t>Iznos priznate tražbine (kn)</w:t>
            </w:r>
          </w:p>
        </w:tc>
        <w:tc>
          <w:tcPr>
            <w:tcW w:type="pct" w:w="532"/>
            <w:vAlign w:val="center"/>
          </w:tcPr>
          <w:p w:rsidRDefault="00DE059E" w:rsidP="007D3493" w:rsidR="00DE059E" w:rsidRPr="00DE059E">
            <w:pPr>
              <w:pStyle w:val="Bezproreda"/>
              <w:ind w:left="176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DE059E">
              <w:rPr>
                <w:rFonts w:hAnsi="Times New Roman" w:ascii="Times New Roman"/>
                <w:sz w:val="24"/>
                <w:szCs w:val="24"/>
              </w:rPr>
              <w:t>Iznos osporene tražbine (kn)</w:t>
            </w:r>
          </w:p>
        </w:tc>
        <w:tc>
          <w:tcPr>
            <w:tcW w:type="pct" w:w="517"/>
          </w:tcPr>
          <w:p w:rsidRDefault="00DE059E" w:rsidP="00DE059E" w:rsidR="00DE059E" w:rsidRPr="00DE059E">
            <w:pPr>
              <w:pStyle w:val="Bezproreda"/>
              <w:ind w:left="360"/>
              <w:rPr>
                <w:rFonts w:hAnsi="Times New Roman" w:ascii="Times New Roman"/>
                <w:sz w:val="24"/>
                <w:szCs w:val="24"/>
              </w:rPr>
            </w:pPr>
          </w:p>
          <w:p w:rsidRDefault="00DE059E" w:rsidP="00DE059E" w:rsidR="00DE059E" w:rsidRPr="00DE059E">
            <w:pPr>
              <w:pStyle w:val="Bezproreda"/>
              <w:ind w:left="360"/>
              <w:rPr>
                <w:rFonts w:hAnsi="Times New Roman" w:ascii="Times New Roman"/>
                <w:sz w:val="24"/>
                <w:szCs w:val="24"/>
              </w:rPr>
            </w:pPr>
            <w:r w:rsidRPr="00DE059E">
              <w:rPr>
                <w:rFonts w:hAnsi="Times New Roman" w:ascii="Times New Roman"/>
                <w:sz w:val="24"/>
                <w:szCs w:val="24"/>
              </w:rPr>
              <w:t>Osporavatelj</w:t>
            </w:r>
          </w:p>
        </w:tc>
      </w:tr>
      <w:tr w:rsidTr="00152017" w:rsidR="00DE059E" w:rsidRPr="00DE059E">
        <w:trPr>
          <w:trHeight w:val="632"/>
        </w:trPr>
        <w:tc>
          <w:tcPr>
            <w:tcW w:type="pct" w:w="327"/>
            <w:vAlign w:val="center"/>
          </w:tcPr>
          <w:p w:rsidRDefault="00DE059E" w:rsidP="00DE059E" w:rsidR="00DE059E" w:rsidRPr="00DE059E">
            <w:pPr>
              <w:pStyle w:val="Bezproreda"/>
              <w:ind w:left="360"/>
              <w:rPr>
                <w:rFonts w:hAnsi="Times New Roman" w:ascii="Times New Roman"/>
                <w:sz w:val="24"/>
                <w:szCs w:val="24"/>
              </w:rPr>
            </w:pPr>
            <w:r w:rsidRPr="00DE059E"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pct" w:w="1015"/>
            <w:vAlign w:val="center"/>
          </w:tcPr>
          <w:p w:rsidRDefault="000314D3" w:rsidP="000314D3" w:rsidR="00DE059E" w:rsidRPr="00DE059E">
            <w:pPr>
              <w:pStyle w:val="Bezproreda"/>
              <w:ind w:firstLine="35"/>
              <w:rPr>
                <w:rFonts w:hAnsi="Times New Roman" w:ascii="Times New Roman"/>
                <w:sz w:val="24"/>
                <w:szCs w:val="24"/>
              </w:rPr>
            </w:pPr>
            <w:r w:rsidRPr="005222A4">
              <w:rPr>
                <w:rFonts w:hAnsi="Times New Roman" w:ascii="Times New Roman"/>
              </w:rPr>
              <w:t xml:space="preserve">TOWN d.o.o., </w:t>
            </w:r>
            <w:r>
              <w:rPr>
                <w:rFonts w:hAnsi="Times New Roman" w:ascii="Times New Roman"/>
              </w:rPr>
              <w:t>"u stečaju"</w:t>
            </w:r>
          </w:p>
        </w:tc>
        <w:tc>
          <w:tcPr>
            <w:tcW w:type="pct" w:w="532"/>
            <w:vAlign w:val="center"/>
          </w:tcPr>
          <w:p w:rsidRDefault="000314D3" w:rsidP="007D3493" w:rsidR="00DE059E" w:rsidRPr="00DE059E">
            <w:pPr>
              <w:pStyle w:val="Bezproreda"/>
              <w:ind w:left="34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</w:rPr>
              <w:t>29453005461</w:t>
            </w:r>
          </w:p>
        </w:tc>
        <w:tc>
          <w:tcPr>
            <w:tcW w:type="pct" w:w="821"/>
            <w:vAlign w:val="center"/>
          </w:tcPr>
          <w:p w:rsidRDefault="000314D3" w:rsidP="000314D3" w:rsidR="00DE059E" w:rsidRPr="00DE059E">
            <w:pPr>
              <w:pStyle w:val="Bezproreda"/>
              <w:ind w:left="33"/>
              <w:rPr>
                <w:rFonts w:hAnsi="Times New Roman" w:ascii="Times New Roman"/>
                <w:sz w:val="24"/>
                <w:szCs w:val="24"/>
              </w:rPr>
            </w:pPr>
            <w:r w:rsidRPr="005222A4">
              <w:rPr>
                <w:rFonts w:hAnsi="Times New Roman" w:ascii="Times New Roman"/>
              </w:rPr>
              <w:t xml:space="preserve">Split </w:t>
            </w:r>
            <w:r w:rsidR="007D3493" w:rsidRPr="005565F8">
              <w:rPr>
                <w:rFonts w:hAnsi="Times New Roman" w:ascii="Times New Roman"/>
              </w:rPr>
              <w:t>,</w:t>
            </w:r>
            <w:r w:rsidR="008358DF">
              <w:rPr>
                <w:rFonts w:hAnsi="Times New Roman" w:ascii="Times New Roman"/>
              </w:rPr>
              <w:t xml:space="preserve"> </w:t>
            </w:r>
            <w:r>
              <w:rPr>
                <w:rFonts w:hAnsi="Times New Roman" w:ascii="Times New Roman"/>
              </w:rPr>
              <w:t>Zrinjsko-Frankopanska</w:t>
            </w:r>
            <w:r w:rsidR="008358DF">
              <w:rPr>
                <w:rFonts w:hAnsi="Times New Roman" w:ascii="Times New Roman"/>
              </w:rPr>
              <w:t xml:space="preserve"> </w:t>
            </w:r>
            <w:r>
              <w:rPr>
                <w:rFonts w:hAnsi="Times New Roman" w:ascii="Times New Roman"/>
              </w:rPr>
              <w:t>68</w:t>
            </w:r>
          </w:p>
        </w:tc>
        <w:tc>
          <w:tcPr>
            <w:tcW w:type="pct" w:w="628"/>
            <w:vAlign w:val="center"/>
          </w:tcPr>
          <w:p w:rsidRDefault="000314D3" w:rsidP="006716D4" w:rsidR="00DE059E" w:rsidRPr="00DE059E">
            <w:pPr>
              <w:pStyle w:val="Bezproreda"/>
              <w:ind w:left="360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</w:rPr>
              <w:t>1.735.095,85</w:t>
            </w:r>
          </w:p>
        </w:tc>
        <w:tc>
          <w:tcPr>
            <w:tcW w:type="pct" w:w="627"/>
            <w:vAlign w:val="center"/>
          </w:tcPr>
          <w:p w:rsidRDefault="00152017" w:rsidP="00152017" w:rsidR="00DE059E" w:rsidRPr="006716D4">
            <w:pPr>
              <w:pStyle w:val="Bezproreda"/>
              <w:ind w:left="360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1.735.095,85</w:t>
            </w:r>
          </w:p>
        </w:tc>
        <w:tc>
          <w:tcPr>
            <w:tcW w:type="pct" w:w="532"/>
            <w:vAlign w:val="center"/>
          </w:tcPr>
          <w:p w:rsidRDefault="00152017" w:rsidP="0091768A" w:rsidR="00DE059E" w:rsidRPr="006716D4">
            <w:pPr>
              <w:pStyle w:val="Bezproreda"/>
              <w:ind w:left="360"/>
              <w:jc w:val="center"/>
              <w:rPr>
                <w:rFonts w:hAnsi="Times New Roman" w:ascii="Times New Roman"/>
              </w:rPr>
            </w:pPr>
            <w:r w:rsidRPr="00152017">
              <w:rPr>
                <w:rFonts w:hAnsi="Times New Roman" w:ascii="Times New Roman"/>
              </w:rPr>
              <w:t>-</w:t>
            </w:r>
          </w:p>
        </w:tc>
        <w:tc>
          <w:tcPr>
            <w:tcW w:type="pct" w:w="517"/>
            <w:vAlign w:val="center"/>
          </w:tcPr>
          <w:p w:rsidRDefault="00DE059E" w:rsidP="006716D4" w:rsidR="00DE059E" w:rsidRPr="006716D4">
            <w:pPr>
              <w:pStyle w:val="Bezproreda"/>
              <w:spacing w:after="0"/>
              <w:jc w:val="center"/>
              <w:rPr>
                <w:rFonts w:hAnsi="Times New Roman" w:ascii="Times New Roman"/>
              </w:rPr>
            </w:pPr>
          </w:p>
        </w:tc>
      </w:tr>
      <w:tr w:rsidTr="00152017" w:rsidR="00DE059E" w:rsidRPr="00DE059E">
        <w:trPr>
          <w:trHeight w:val="699"/>
        </w:trPr>
        <w:tc>
          <w:tcPr>
            <w:tcW w:type="pct" w:w="327"/>
            <w:vAlign w:val="center"/>
          </w:tcPr>
          <w:p w:rsidRDefault="00DE059E" w:rsidP="00DE059E" w:rsidR="00DE059E" w:rsidRPr="00DE059E">
            <w:pPr>
              <w:pStyle w:val="Bezproreda"/>
              <w:ind w:left="360"/>
              <w:rPr>
                <w:rFonts w:hAnsi="Times New Roman" w:ascii="Times New Roman"/>
                <w:sz w:val="24"/>
                <w:szCs w:val="24"/>
              </w:rPr>
            </w:pPr>
            <w:r w:rsidRPr="00DE059E">
              <w:rPr>
                <w:rFonts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pct" w:w="1015"/>
            <w:vAlign w:val="center"/>
          </w:tcPr>
          <w:p w:rsidRDefault="008358DF" w:rsidP="008358DF" w:rsidR="00DE059E" w:rsidRPr="00F52DE8">
            <w:pPr>
              <w:pStyle w:val="Bezproreda"/>
              <w:ind w:left="35"/>
              <w:rPr>
                <w:rFonts w:hAnsi="Times New Roman" w:ascii="Times New Roman"/>
              </w:rPr>
            </w:pPr>
            <w:r w:rsidRPr="00F52DE8">
              <w:rPr>
                <w:rFonts w:hAnsi="Times New Roman" w:ascii="Times New Roman"/>
              </w:rPr>
              <w:t>HRVATSKI ZAVOD ZA MIROVINSKO OSIGURANJE</w:t>
            </w:r>
          </w:p>
        </w:tc>
        <w:tc>
          <w:tcPr>
            <w:tcW w:type="pct" w:w="532"/>
            <w:vAlign w:val="center"/>
          </w:tcPr>
          <w:p w:rsidRDefault="008358DF" w:rsidP="008358DF" w:rsidR="00DE059E" w:rsidRPr="00F52DE8">
            <w:pPr>
              <w:pStyle w:val="Bezproreda"/>
              <w:ind w:left="35"/>
              <w:rPr>
                <w:rFonts w:hAnsi="Times New Roman" w:ascii="Times New Roman"/>
              </w:rPr>
            </w:pPr>
            <w:r w:rsidRPr="00F52DE8">
              <w:rPr>
                <w:rFonts w:hAnsi="Times New Roman" w:ascii="Times New Roman"/>
              </w:rPr>
              <w:t>84397956623</w:t>
            </w:r>
          </w:p>
        </w:tc>
        <w:tc>
          <w:tcPr>
            <w:tcW w:type="pct" w:w="821"/>
            <w:vAlign w:val="center"/>
          </w:tcPr>
          <w:p w:rsidRDefault="008358DF" w:rsidP="008358DF" w:rsidR="00DE059E" w:rsidRPr="00F52DE8">
            <w:pPr>
              <w:pStyle w:val="Bezproreda"/>
              <w:ind w:left="35"/>
              <w:rPr>
                <w:rFonts w:hAnsi="Times New Roman" w:ascii="Times New Roman"/>
              </w:rPr>
            </w:pPr>
            <w:r w:rsidRPr="00F52DE8">
              <w:rPr>
                <w:rFonts w:hAnsi="Times New Roman" w:ascii="Times New Roman"/>
              </w:rPr>
              <w:t>Zagreb</w:t>
            </w:r>
            <w:r w:rsidR="00F52DE8">
              <w:rPr>
                <w:rFonts w:hAnsi="Times New Roman" w:ascii="Times New Roman"/>
              </w:rPr>
              <w:t xml:space="preserve">, </w:t>
            </w:r>
            <w:r w:rsidR="000314D3">
              <w:rPr>
                <w:rFonts w:hAnsi="Times New Roman" w:ascii="Times New Roman"/>
              </w:rPr>
              <w:t>Katančićeva 5</w:t>
            </w:r>
          </w:p>
        </w:tc>
        <w:tc>
          <w:tcPr>
            <w:tcW w:type="pct" w:w="628"/>
            <w:vAlign w:val="center"/>
          </w:tcPr>
          <w:p w:rsidRDefault="000314D3" w:rsidP="008358DF" w:rsidR="00DE059E" w:rsidRPr="006716D4">
            <w:pPr>
              <w:pStyle w:val="Bezproreda"/>
              <w:ind w:left="35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3.120.911,63</w:t>
            </w:r>
          </w:p>
        </w:tc>
        <w:tc>
          <w:tcPr>
            <w:tcW w:type="pct" w:w="627"/>
            <w:vAlign w:val="center"/>
          </w:tcPr>
          <w:p w:rsidRDefault="000314D3" w:rsidP="008358DF" w:rsidR="00DE059E" w:rsidRPr="006716D4">
            <w:pPr>
              <w:pStyle w:val="Bezproreda"/>
              <w:ind w:left="35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3.120.911,63</w:t>
            </w:r>
          </w:p>
        </w:tc>
        <w:tc>
          <w:tcPr>
            <w:tcW w:type="pct" w:w="532"/>
            <w:vAlign w:val="center"/>
          </w:tcPr>
          <w:p w:rsidRDefault="00152017" w:rsidP="008358DF" w:rsidR="00DE059E" w:rsidRPr="00DE059E">
            <w:pPr>
              <w:pStyle w:val="Bezproreda"/>
              <w:ind w:left="35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52017"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517"/>
            <w:vAlign w:val="center"/>
          </w:tcPr>
          <w:p w:rsidRDefault="00DE059E" w:rsidP="008358DF" w:rsidR="00DE059E" w:rsidRPr="00DE059E">
            <w:pPr>
              <w:pStyle w:val="Bezproreda"/>
              <w:ind w:left="35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152017" w:rsidR="002C428E" w:rsidRPr="00DE059E">
        <w:trPr>
          <w:trHeight w:val="699"/>
        </w:trPr>
        <w:tc>
          <w:tcPr>
            <w:tcW w:type="pct" w:w="327"/>
            <w:vAlign w:val="center"/>
          </w:tcPr>
          <w:p w:rsidRDefault="00F52DE8" w:rsidP="00DE059E" w:rsidR="002C428E" w:rsidRPr="00DE059E">
            <w:pPr>
              <w:pStyle w:val="Bezproreda"/>
              <w:ind w:left="36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pct" w:w="1015"/>
            <w:vAlign w:val="center"/>
          </w:tcPr>
          <w:p w:rsidRDefault="000314D3" w:rsidP="000314D3" w:rsidR="002C428E" w:rsidRPr="00B36138">
            <w:pPr>
              <w:pStyle w:val="Bezproreda"/>
              <w:ind w:left="35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  <w:lang w:eastAsia="hr-HR"/>
              </w:rPr>
              <w:t>HEP ELEKTRA d.o.o.</w:t>
            </w:r>
          </w:p>
        </w:tc>
        <w:tc>
          <w:tcPr>
            <w:tcW w:type="pct" w:w="532"/>
            <w:vAlign w:val="center"/>
          </w:tcPr>
          <w:p w:rsidRDefault="000314D3" w:rsidP="008358DF" w:rsidR="002C428E" w:rsidRPr="00B36138">
            <w:pPr>
              <w:pStyle w:val="Bezproreda"/>
              <w:ind w:left="35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  <w:lang w:eastAsia="hr-HR"/>
              </w:rPr>
              <w:t>43965974818</w:t>
            </w:r>
          </w:p>
        </w:tc>
        <w:tc>
          <w:tcPr>
            <w:tcW w:type="pct" w:w="821"/>
            <w:vAlign w:val="center"/>
          </w:tcPr>
          <w:p w:rsidRDefault="000314D3" w:rsidP="008358DF" w:rsidR="002C428E" w:rsidRPr="00B36138">
            <w:pPr>
              <w:pStyle w:val="Bezproreda"/>
              <w:ind w:left="35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  <w:lang w:eastAsia="hr-HR"/>
              </w:rPr>
              <w:t>Zagreb,Ulica Grada Vukovara 37</w:t>
            </w:r>
          </w:p>
        </w:tc>
        <w:tc>
          <w:tcPr>
            <w:tcW w:type="pct" w:w="628"/>
            <w:vAlign w:val="center"/>
          </w:tcPr>
          <w:p w:rsidRDefault="000314D3" w:rsidP="00F52DE8" w:rsidR="002C428E" w:rsidRPr="00B36138">
            <w:pPr>
              <w:pStyle w:val="Bezproreda"/>
              <w:ind w:left="35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  <w:lang w:eastAsia="hr-HR"/>
              </w:rPr>
              <w:t>2.590,06</w:t>
            </w:r>
          </w:p>
        </w:tc>
        <w:tc>
          <w:tcPr>
            <w:tcW w:type="pct" w:w="627"/>
            <w:vAlign w:val="center"/>
          </w:tcPr>
          <w:p w:rsidRDefault="000314D3" w:rsidP="00F52DE8" w:rsidR="002C428E" w:rsidRPr="00B36138">
            <w:pPr>
              <w:pStyle w:val="Bezproreda"/>
              <w:ind w:left="35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  <w:lang w:eastAsia="hr-HR"/>
              </w:rPr>
              <w:t>2.590,06</w:t>
            </w:r>
          </w:p>
        </w:tc>
        <w:tc>
          <w:tcPr>
            <w:tcW w:type="pct" w:w="532"/>
            <w:vAlign w:val="center"/>
          </w:tcPr>
          <w:p w:rsidRDefault="00152017" w:rsidP="008358DF" w:rsidR="002C428E" w:rsidRPr="00DE059E">
            <w:pPr>
              <w:pStyle w:val="Bezproreda"/>
              <w:ind w:left="35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52017"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517"/>
            <w:vAlign w:val="center"/>
          </w:tcPr>
          <w:p w:rsidRDefault="002C428E" w:rsidP="008358DF" w:rsidR="002C428E" w:rsidRPr="00DE059E">
            <w:pPr>
              <w:pStyle w:val="Bezproreda"/>
              <w:ind w:left="35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152017" w:rsidR="002C428E" w:rsidRPr="00DE059E">
        <w:trPr>
          <w:trHeight w:val="699"/>
        </w:trPr>
        <w:tc>
          <w:tcPr>
            <w:tcW w:type="pct" w:w="327"/>
            <w:vAlign w:val="center"/>
          </w:tcPr>
          <w:p w:rsidRDefault="00F52DE8" w:rsidP="00DE059E" w:rsidR="002C428E" w:rsidRPr="00DE059E">
            <w:pPr>
              <w:pStyle w:val="Bezproreda"/>
              <w:ind w:left="360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4.</w:t>
            </w:r>
          </w:p>
        </w:tc>
        <w:tc>
          <w:tcPr>
            <w:tcW w:type="pct" w:w="1015"/>
            <w:vAlign w:val="center"/>
          </w:tcPr>
          <w:p w:rsidRDefault="00F05A62" w:rsidP="000314D3" w:rsidR="002C428E" w:rsidRPr="00B36138">
            <w:pPr>
              <w:pStyle w:val="Bezproreda"/>
              <w:ind w:left="35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GRAD SPLIT</w:t>
            </w:r>
            <w:r w:rsidR="000314D3">
              <w:rPr>
                <w:rFonts w:hAnsi="Times New Roman" w:ascii="Times New Roman"/>
                <w:lang w:eastAsia="hr-HR"/>
              </w:rPr>
              <w:t xml:space="preserve"> B2 KAPITAL d.o.o. </w:t>
            </w:r>
          </w:p>
        </w:tc>
        <w:tc>
          <w:tcPr>
            <w:tcW w:type="pct" w:w="532"/>
            <w:vAlign w:val="center"/>
          </w:tcPr>
          <w:p w:rsidRDefault="000314D3" w:rsidP="008358DF" w:rsidR="002C428E" w:rsidRPr="00B36138">
            <w:pPr>
              <w:pStyle w:val="Bezproreda"/>
              <w:ind w:left="35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  <w:lang w:eastAsia="hr-HR"/>
              </w:rPr>
              <w:t>57509775367</w:t>
            </w:r>
          </w:p>
        </w:tc>
        <w:tc>
          <w:tcPr>
            <w:tcW w:type="pct" w:w="821"/>
            <w:vAlign w:val="center"/>
          </w:tcPr>
          <w:p w:rsidRDefault="000314D3" w:rsidP="000314D3" w:rsidR="002C428E" w:rsidRPr="00B36138">
            <w:pPr>
              <w:pStyle w:val="Bezproreda"/>
              <w:ind w:left="35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  <w:lang w:eastAsia="hr-HR"/>
              </w:rPr>
              <w:t>Zagreb</w:t>
            </w:r>
            <w:r w:rsidRPr="00B36138">
              <w:rPr>
                <w:rFonts w:hAnsi="Times New Roman" w:ascii="Times New Roman"/>
              </w:rPr>
              <w:t xml:space="preserve"> </w:t>
            </w:r>
            <w:r w:rsidR="00B36138" w:rsidRPr="00B36138">
              <w:rPr>
                <w:rFonts w:hAnsi="Times New Roman" w:ascii="Times New Roman"/>
              </w:rPr>
              <w:t xml:space="preserve">, </w:t>
            </w:r>
            <w:r>
              <w:rPr>
                <w:rFonts w:hAnsi="Times New Roman" w:ascii="Times New Roman"/>
              </w:rPr>
              <w:t>Radnička cesta 41</w:t>
            </w:r>
          </w:p>
        </w:tc>
        <w:tc>
          <w:tcPr>
            <w:tcW w:type="pct" w:w="628"/>
            <w:vAlign w:val="center"/>
          </w:tcPr>
          <w:p w:rsidRDefault="000314D3" w:rsidP="00F52DE8" w:rsidR="002C428E" w:rsidRPr="00B36138">
            <w:pPr>
              <w:pStyle w:val="Bezproreda"/>
              <w:ind w:left="35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  <w:lang w:eastAsia="hr-HR"/>
              </w:rPr>
              <w:t>29.671.630,02</w:t>
            </w:r>
          </w:p>
        </w:tc>
        <w:tc>
          <w:tcPr>
            <w:tcW w:type="pct" w:w="627"/>
            <w:vAlign w:val="center"/>
          </w:tcPr>
          <w:p w:rsidRDefault="000314D3" w:rsidP="00F52DE8" w:rsidR="002C428E" w:rsidRPr="00B36138">
            <w:pPr>
              <w:pStyle w:val="Bezproreda"/>
              <w:ind w:left="35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  <w:lang w:eastAsia="hr-HR"/>
              </w:rPr>
              <w:t>29.671.630,02</w:t>
            </w:r>
          </w:p>
        </w:tc>
        <w:tc>
          <w:tcPr>
            <w:tcW w:type="pct" w:w="532"/>
            <w:vAlign w:val="center"/>
          </w:tcPr>
          <w:p w:rsidRDefault="00152017" w:rsidP="008358DF" w:rsidR="002C428E" w:rsidRPr="00DE059E">
            <w:pPr>
              <w:pStyle w:val="Bezproreda"/>
              <w:ind w:left="35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52017"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517"/>
            <w:vAlign w:val="center"/>
          </w:tcPr>
          <w:p w:rsidRDefault="002C428E" w:rsidP="008358DF" w:rsidR="002C428E" w:rsidRPr="00DE059E">
            <w:pPr>
              <w:pStyle w:val="Bezproreda"/>
              <w:ind w:left="35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DE059E" w:rsidP="00F2214F" w:rsidR="00DE059E">
      <w:pPr>
        <w:pStyle w:val="Bezproreda"/>
        <w:ind w:left="360"/>
        <w:rPr>
          <w:rFonts w:hAnsi="Times New Roman" w:ascii="Times New Roman"/>
          <w:b/>
          <w:sz w:val="24"/>
          <w:szCs w:val="24"/>
        </w:rPr>
      </w:pPr>
    </w:p>
    <w:p w:rsidRDefault="00C84A18" w:rsidP="00F2214F" w:rsidR="00C84A18">
      <w:pPr>
        <w:pStyle w:val="Bezproreda"/>
        <w:ind w:left="360"/>
        <w:rPr>
          <w:rFonts w:hAnsi="Times New Roman" w:ascii="Times New Roman"/>
          <w:b/>
          <w:sz w:val="24"/>
          <w:szCs w:val="24"/>
        </w:rPr>
      </w:pPr>
    </w:p>
    <w:p w:rsidRDefault="00D72D85" w:rsidP="00F2214F" w:rsidR="00D72D85" w:rsidRPr="000312A7">
      <w:pPr>
        <w:pStyle w:val="Bezproreda"/>
        <w:ind w:left="360"/>
        <w:rPr>
          <w:rFonts w:hAnsi="Times New Roman" w:ascii="Times New Roman"/>
          <w:b/>
          <w:sz w:val="18"/>
          <w:szCs w:val="18"/>
        </w:rPr>
      </w:pPr>
    </w:p>
    <w:tbl>
      <w:tblPr>
        <w:tblpPr w:tblpY="1" w:tblpXSpec="center" w:vertAnchor="text" w:rightFromText="180" w:leftFromText="180"/>
        <w:tblOverlap w:val="never"/>
        <w:tblW w:type="pct" w:w="5157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958"/>
        <w:gridCol w:w="2977"/>
        <w:gridCol w:w="1561"/>
        <w:gridCol w:w="2408"/>
        <w:gridCol w:w="1561"/>
        <w:gridCol w:w="1558"/>
        <w:gridCol w:w="1558"/>
        <w:gridCol w:w="2086"/>
      </w:tblGrid>
      <w:tr w:rsidTr="00EE0E4C" w:rsidR="00057439" w:rsidRPr="00B40BEB">
        <w:tc>
          <w:tcPr>
            <w:tcW w:type="pct" w:w="327"/>
            <w:vAlign w:val="center"/>
          </w:tcPr>
          <w:p w:rsidRDefault="0043658A" w:rsidP="0043658A" w:rsidR="0043658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lastRenderedPageBreak/>
              <w:t>Red</w:t>
            </w:r>
            <w:r>
              <w:rPr>
                <w:rFonts w:hAnsi="Times New Roman" w:ascii="Times New Roman"/>
                <w:sz w:val="24"/>
                <w:szCs w:val="24"/>
              </w:rPr>
              <w:t>.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br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. </w:t>
            </w:r>
          </w:p>
        </w:tc>
        <w:tc>
          <w:tcPr>
            <w:tcW w:type="pct" w:w="1015"/>
            <w:vAlign w:val="center"/>
          </w:tcPr>
          <w:p w:rsidRDefault="0043658A" w:rsidP="0043658A" w:rsidR="0043658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Ime i prezime/tvrtka 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ili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naziv vjerovnika</w:t>
            </w:r>
          </w:p>
        </w:tc>
        <w:tc>
          <w:tcPr>
            <w:tcW w:type="pct" w:w="532"/>
            <w:vAlign w:val="center"/>
          </w:tcPr>
          <w:p w:rsidRDefault="0043658A" w:rsidP="0043658A" w:rsidR="0043658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OIB </w:t>
            </w:r>
          </w:p>
        </w:tc>
        <w:tc>
          <w:tcPr>
            <w:tcW w:type="pct" w:w="821"/>
            <w:vAlign w:val="center"/>
          </w:tcPr>
          <w:p w:rsidRDefault="0043658A" w:rsidP="0043658A" w:rsidR="0043658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 xml:space="preserve">Adresa/sjedište </w:t>
            </w:r>
          </w:p>
        </w:tc>
        <w:tc>
          <w:tcPr>
            <w:tcW w:type="pct" w:w="532"/>
            <w:vAlign w:val="center"/>
          </w:tcPr>
          <w:p w:rsidRDefault="0043658A" w:rsidP="0043658A" w:rsidR="0043658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prijavljene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tražbine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(kn)</w:t>
            </w:r>
          </w:p>
        </w:tc>
        <w:tc>
          <w:tcPr>
            <w:tcW w:type="pct" w:w="531"/>
            <w:vAlign w:val="center"/>
          </w:tcPr>
          <w:p w:rsidRDefault="0043658A" w:rsidP="0043658A" w:rsidR="0043658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priznate tražbine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531"/>
            <w:vAlign w:val="center"/>
          </w:tcPr>
          <w:p w:rsidRDefault="0043658A" w:rsidP="0043658A" w:rsidR="0043658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Iznos osporene tražbine (kn)</w:t>
            </w:r>
          </w:p>
        </w:tc>
        <w:tc>
          <w:tcPr>
            <w:tcW w:type="pct" w:w="711"/>
          </w:tcPr>
          <w:p w:rsidRDefault="0043658A" w:rsidP="0043658A" w:rsidR="0043658A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43658A" w:rsidP="0043658A" w:rsidR="0043658A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Osporavatelj</w:t>
            </w:r>
          </w:p>
        </w:tc>
      </w:tr>
      <w:tr w:rsidTr="000312A7" w:rsidR="008719D9" w:rsidRPr="00B40BEB">
        <w:trPr>
          <w:trHeight w:val="632"/>
        </w:trPr>
        <w:tc>
          <w:tcPr>
            <w:tcW w:type="pct" w:w="327"/>
            <w:vAlign w:val="center"/>
          </w:tcPr>
          <w:p w:rsidRDefault="000314D3" w:rsidP="001C3F60" w:rsidR="008719D9" w:rsidRPr="004201C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5</w:t>
            </w:r>
            <w:r w:rsidR="008719D9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pct" w:w="1015"/>
            <w:vAlign w:val="center"/>
          </w:tcPr>
          <w:p w:rsidRDefault="000314D3" w:rsidP="000314D3" w:rsidR="008719D9" w:rsidRPr="00DC0DCA">
            <w:pPr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CAPRICORNO d.o.o.</w:t>
            </w:r>
          </w:p>
        </w:tc>
        <w:tc>
          <w:tcPr>
            <w:tcW w:type="pct" w:w="532"/>
            <w:vAlign w:val="center"/>
          </w:tcPr>
          <w:p w:rsidRDefault="000314D3" w:rsidP="0080388F" w:rsidR="008719D9" w:rsidRPr="00DC0DCA">
            <w:pPr>
              <w:pStyle w:val="Bezproreda"/>
              <w:rPr>
                <w:rFonts w:hAnsi="Times New Roman" w:ascii="Times New Roman"/>
              </w:rPr>
            </w:pPr>
            <w:r w:rsidRPr="00F663F5">
              <w:rPr>
                <w:rFonts w:hAnsi="Times New Roman" w:ascii="Times New Roman"/>
              </w:rPr>
              <w:t>09517317411</w:t>
            </w:r>
          </w:p>
        </w:tc>
        <w:tc>
          <w:tcPr>
            <w:tcW w:type="pct" w:w="821"/>
            <w:vAlign w:val="center"/>
          </w:tcPr>
          <w:p w:rsidRDefault="000314D3" w:rsidP="000314D3" w:rsidR="008719D9" w:rsidRPr="00DC0DCA">
            <w:pPr>
              <w:rPr>
                <w:rFonts w:hAnsi="Times New Roman" w:ascii="Times New Roman"/>
              </w:rPr>
            </w:pPr>
            <w:r w:rsidRPr="00AB73C8">
              <w:rPr>
                <w:rFonts w:hAnsi="Times New Roman" w:ascii="Times New Roman"/>
              </w:rPr>
              <w:t>Split</w:t>
            </w:r>
            <w:r w:rsidRPr="00DC0DCA">
              <w:rPr>
                <w:rFonts w:hAnsi="Times New Roman" w:ascii="Times New Roman"/>
              </w:rPr>
              <w:t xml:space="preserve"> </w:t>
            </w:r>
            <w:r w:rsidR="003933E2" w:rsidRPr="00DC0DCA">
              <w:rPr>
                <w:rFonts w:hAnsi="Times New Roman" w:ascii="Times New Roman"/>
              </w:rPr>
              <w:t>,</w:t>
            </w:r>
            <w:r w:rsidR="00C84A18" w:rsidRPr="00DC0DCA">
              <w:rPr>
                <w:rFonts w:hAnsi="Times New Roman" w:ascii="Times New Roman"/>
              </w:rPr>
              <w:t xml:space="preserve"> </w:t>
            </w:r>
            <w:r w:rsidR="005D7E85">
              <w:rPr>
                <w:rFonts w:hAnsi="Times New Roman" w:ascii="Times New Roman"/>
              </w:rPr>
              <w:t>Hercegovačka 57a</w:t>
            </w:r>
          </w:p>
        </w:tc>
        <w:tc>
          <w:tcPr>
            <w:tcW w:type="pct" w:w="532"/>
            <w:vAlign w:val="center"/>
          </w:tcPr>
          <w:p w:rsidRDefault="000314D3" w:rsidP="008719D9" w:rsidR="008719D9" w:rsidRPr="00DC0DCA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AB73C8">
              <w:rPr>
                <w:rFonts w:hAnsi="Times New Roman" w:ascii="Times New Roman"/>
              </w:rPr>
              <w:t>18.473,32</w:t>
            </w:r>
          </w:p>
        </w:tc>
        <w:tc>
          <w:tcPr>
            <w:tcW w:type="pct" w:w="531"/>
            <w:vAlign w:val="center"/>
          </w:tcPr>
          <w:p w:rsidRDefault="008719D9" w:rsidP="008719D9" w:rsidR="008719D9" w:rsidRPr="00DC0DCA">
            <w:pPr>
              <w:pStyle w:val="Bezproreda"/>
              <w:jc w:val="right"/>
              <w:rPr>
                <w:rFonts w:hAnsi="Times New Roman" w:ascii="Times New Roman"/>
              </w:rPr>
            </w:pPr>
          </w:p>
        </w:tc>
        <w:tc>
          <w:tcPr>
            <w:tcW w:type="pct" w:w="531"/>
            <w:vAlign w:val="center"/>
          </w:tcPr>
          <w:p w:rsidRDefault="000314D3" w:rsidP="008719D9" w:rsidR="008719D9" w:rsidRPr="00D72D8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AB73C8">
              <w:rPr>
                <w:rFonts w:hAnsi="Times New Roman" w:ascii="Times New Roman"/>
              </w:rPr>
              <w:t>18.473,32</w:t>
            </w:r>
          </w:p>
        </w:tc>
        <w:tc>
          <w:tcPr>
            <w:tcW w:type="pct" w:w="711"/>
            <w:vAlign w:val="center"/>
          </w:tcPr>
          <w:p w:rsidRDefault="00152017" w:rsidP="00152017" w:rsidR="00152017">
            <w:pPr>
              <w:pStyle w:val="Bezproreda"/>
              <w:spacing w:after="0"/>
              <w:jc w:val="center"/>
              <w:rPr>
                <w:rFonts w:hAnsi="Times New Roman" w:ascii="Times New Roman"/>
              </w:rPr>
            </w:pPr>
            <w:r w:rsidRPr="006716D4">
              <w:rPr>
                <w:rFonts w:hAnsi="Times New Roman" w:ascii="Times New Roman"/>
              </w:rPr>
              <w:t>stečajni</w:t>
            </w:r>
          </w:p>
          <w:p w:rsidRDefault="00152017" w:rsidP="00152017" w:rsidR="008719D9" w:rsidRPr="00D72D8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6716D4">
              <w:rPr>
                <w:rFonts w:hAnsi="Times New Roman" w:ascii="Times New Roman"/>
              </w:rPr>
              <w:t>upravitelj</w:t>
            </w:r>
          </w:p>
        </w:tc>
      </w:tr>
      <w:tr w:rsidTr="000312A7" w:rsidR="003933E2" w:rsidRPr="00B40BEB">
        <w:trPr>
          <w:trHeight w:val="699"/>
        </w:trPr>
        <w:tc>
          <w:tcPr>
            <w:tcW w:type="pct" w:w="327"/>
            <w:vAlign w:val="center"/>
          </w:tcPr>
          <w:p w:rsidRDefault="000314D3" w:rsidP="003933E2" w:rsidR="003933E2" w:rsidRPr="004201CE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6</w:t>
            </w:r>
            <w:r w:rsidR="003933E2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pct" w:w="1015"/>
            <w:vAlign w:val="center"/>
          </w:tcPr>
          <w:p w:rsidRDefault="000314D3" w:rsidP="005D7E85" w:rsidR="003933E2" w:rsidRPr="00DC0DCA">
            <w:pPr>
              <w:rPr>
                <w:rFonts w:hAnsi="Times New Roman" w:ascii="Times New Roman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GRAD SPLIT, , u iznosu </w:t>
            </w:r>
          </w:p>
        </w:tc>
        <w:tc>
          <w:tcPr>
            <w:tcW w:type="pct" w:w="532"/>
            <w:vAlign w:val="center"/>
          </w:tcPr>
          <w:p w:rsidRDefault="000314D3" w:rsidP="003933E2" w:rsidR="003933E2" w:rsidRPr="00DC0DCA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  <w:lang w:eastAsia="hr-HR"/>
              </w:rPr>
              <w:t>78755598868</w:t>
            </w:r>
          </w:p>
        </w:tc>
        <w:tc>
          <w:tcPr>
            <w:tcW w:type="pct" w:w="821"/>
            <w:vAlign w:val="center"/>
          </w:tcPr>
          <w:p w:rsidRDefault="003933E2" w:rsidP="005D7E85" w:rsidR="003933E2" w:rsidRPr="00DC0DCA">
            <w:pPr>
              <w:rPr>
                <w:rFonts w:hAnsi="Times New Roman" w:ascii="Times New Roman"/>
              </w:rPr>
            </w:pPr>
            <w:r w:rsidRPr="00DC0DCA">
              <w:rPr>
                <w:rFonts w:hAnsi="Times New Roman" w:ascii="Times New Roman"/>
              </w:rPr>
              <w:t xml:space="preserve">Split, </w:t>
            </w:r>
            <w:r w:rsidR="005D7E85">
              <w:rPr>
                <w:rFonts w:hAnsi="Times New Roman" w:ascii="Times New Roman"/>
              </w:rPr>
              <w:t>Branimirova obala 17</w:t>
            </w:r>
          </w:p>
        </w:tc>
        <w:tc>
          <w:tcPr>
            <w:tcW w:type="pct" w:w="532"/>
            <w:vAlign w:val="center"/>
          </w:tcPr>
          <w:p w:rsidRDefault="005D7E85" w:rsidP="003933E2" w:rsidR="003933E2" w:rsidRPr="00DC0DCA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  <w:lang w:eastAsia="hr-HR"/>
              </w:rPr>
              <w:t>507.193,92</w:t>
            </w:r>
          </w:p>
        </w:tc>
        <w:tc>
          <w:tcPr>
            <w:tcW w:type="pct" w:w="531"/>
            <w:vAlign w:val="center"/>
          </w:tcPr>
          <w:p w:rsidRDefault="005D7E85" w:rsidP="003933E2" w:rsidR="003933E2" w:rsidRPr="00DC0DCA">
            <w:pPr>
              <w:jc w:val="right"/>
              <w:rPr>
                <w:rFonts w:hAnsi="Times New Roman" w:ascii="Times New Roman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507.193,92</w:t>
            </w:r>
          </w:p>
        </w:tc>
        <w:tc>
          <w:tcPr>
            <w:tcW w:type="pct" w:w="531"/>
            <w:vAlign w:val="center"/>
          </w:tcPr>
          <w:p w:rsidRDefault="003933E2" w:rsidP="003933E2" w:rsidR="003933E2" w:rsidRPr="00D72D8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711"/>
            <w:vAlign w:val="center"/>
          </w:tcPr>
          <w:p w:rsidRDefault="003933E2" w:rsidP="003933E2" w:rsidR="003933E2" w:rsidRPr="00D72D8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0312A7" w:rsidR="0080388F" w:rsidRPr="00B40BEB">
        <w:trPr>
          <w:trHeight w:val="567"/>
        </w:trPr>
        <w:tc>
          <w:tcPr>
            <w:tcW w:type="pct" w:w="327"/>
            <w:vAlign w:val="center"/>
          </w:tcPr>
          <w:p w:rsidRDefault="000314D3" w:rsidP="001C3F60" w:rsidR="0080388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7</w:t>
            </w:r>
            <w:r w:rsidR="0080388F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pct" w:w="1015"/>
            <w:vAlign w:val="center"/>
          </w:tcPr>
          <w:p w:rsidRDefault="005D7E85" w:rsidP="005D7E85" w:rsidR="0080388F" w:rsidRPr="00DC0DCA">
            <w:pPr>
              <w:rPr>
                <w:rFonts w:hAnsi="Times New Roman" w:ascii="Times New Roman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GRAD DUBROVNIK </w:t>
            </w:r>
          </w:p>
        </w:tc>
        <w:tc>
          <w:tcPr>
            <w:tcW w:type="pct" w:w="532"/>
            <w:vAlign w:val="center"/>
          </w:tcPr>
          <w:p w:rsidRDefault="005D7E85" w:rsidP="008719D9" w:rsidR="0080388F" w:rsidRPr="00DC0DCA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  <w:lang w:eastAsia="hr-HR"/>
              </w:rPr>
              <w:t>21712494719</w:t>
            </w:r>
          </w:p>
        </w:tc>
        <w:tc>
          <w:tcPr>
            <w:tcW w:type="pct" w:w="821"/>
            <w:vAlign w:val="center"/>
          </w:tcPr>
          <w:p w:rsidRDefault="005D7E85" w:rsidP="005D7E85" w:rsidR="0080388F" w:rsidRPr="00DC0DCA">
            <w:pPr>
              <w:rPr>
                <w:rFonts w:hAnsi="Times New Roman" w:ascii="Times New Roman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Dubrovnik</w:t>
            </w:r>
            <w:r w:rsidRPr="00DC0DCA">
              <w:rPr>
                <w:rFonts w:hAnsi="Times New Roman" w:ascii="Times New Roman"/>
              </w:rPr>
              <w:t xml:space="preserve"> </w:t>
            </w:r>
            <w:r w:rsidR="006341B5" w:rsidRPr="00DC0DCA">
              <w:rPr>
                <w:rFonts w:hAnsi="Times New Roman" w:ascii="Times New Roman"/>
              </w:rPr>
              <w:t>,</w:t>
            </w:r>
            <w:r w:rsidR="00DC0DCA" w:rsidRPr="00DC0DCA">
              <w:rPr>
                <w:rFonts w:hAnsi="Times New Roman" w:ascii="Times New Roman"/>
              </w:rPr>
              <w:t xml:space="preserve"> </w:t>
            </w:r>
          </w:p>
        </w:tc>
        <w:tc>
          <w:tcPr>
            <w:tcW w:type="pct" w:w="532"/>
            <w:vAlign w:val="center"/>
          </w:tcPr>
          <w:p w:rsidRDefault="005D7E85" w:rsidP="008719D9" w:rsidR="0080388F" w:rsidRPr="00DC0DCA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  <w:lang w:eastAsia="hr-HR"/>
              </w:rPr>
              <w:t>18.149,57</w:t>
            </w:r>
          </w:p>
        </w:tc>
        <w:tc>
          <w:tcPr>
            <w:tcW w:type="pct" w:w="531"/>
            <w:vAlign w:val="center"/>
          </w:tcPr>
          <w:p w:rsidRDefault="005D7E85" w:rsidP="008719D9" w:rsidR="0080388F" w:rsidRPr="00DC0DCA">
            <w:pPr>
              <w:jc w:val="right"/>
              <w:rPr>
                <w:rFonts w:hAnsi="Times New Roman" w:ascii="Times New Roman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18.149,57</w:t>
            </w:r>
          </w:p>
        </w:tc>
        <w:tc>
          <w:tcPr>
            <w:tcW w:type="pct" w:w="531"/>
            <w:vAlign w:val="center"/>
          </w:tcPr>
          <w:p w:rsidRDefault="0091768A" w:rsidP="00BF0E5C" w:rsidR="0080388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711"/>
            <w:vAlign w:val="center"/>
          </w:tcPr>
          <w:p w:rsidRDefault="0080388F" w:rsidP="008719D9" w:rsidR="0080388F" w:rsidRPr="00D72D8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0312A7" w:rsidR="0080388F" w:rsidRPr="00B40BEB">
        <w:trPr>
          <w:trHeight w:val="547"/>
        </w:trPr>
        <w:tc>
          <w:tcPr>
            <w:tcW w:type="pct" w:w="327"/>
            <w:vAlign w:val="center"/>
          </w:tcPr>
          <w:p w:rsidRDefault="000314D3" w:rsidP="001C3F60" w:rsidR="0080388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</w:t>
            </w:r>
            <w:r w:rsidR="0080388F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pct" w:w="1015"/>
            <w:vAlign w:val="center"/>
          </w:tcPr>
          <w:p w:rsidRDefault="005D7E85" w:rsidP="005D7E85" w:rsidR="0080388F" w:rsidRPr="00DC0DCA">
            <w:pPr>
              <w:rPr>
                <w:rFonts w:hAnsi="Times New Roman" w:ascii="Times New Roman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HRVATSKA RADIOTELEVIZIJA </w:t>
            </w:r>
          </w:p>
        </w:tc>
        <w:tc>
          <w:tcPr>
            <w:tcW w:type="pct" w:w="532"/>
            <w:vAlign w:val="center"/>
          </w:tcPr>
          <w:p w:rsidRDefault="005D7E85" w:rsidP="008719D9" w:rsidR="0080388F" w:rsidRPr="00DC0DCA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  <w:lang w:eastAsia="hr-HR"/>
              </w:rPr>
              <w:t>68419124305</w:t>
            </w:r>
          </w:p>
        </w:tc>
        <w:tc>
          <w:tcPr>
            <w:tcW w:type="pct" w:w="821"/>
            <w:vAlign w:val="center"/>
          </w:tcPr>
          <w:p w:rsidRDefault="00DC0DCA" w:rsidP="005D7E85" w:rsidR="0080388F" w:rsidRPr="00DC0DCA">
            <w:pPr>
              <w:rPr>
                <w:rFonts w:hAnsi="Times New Roman" w:ascii="Times New Roman"/>
              </w:rPr>
            </w:pPr>
            <w:r w:rsidRPr="00DC0DCA">
              <w:rPr>
                <w:rFonts w:hAnsi="Times New Roman" w:ascii="Times New Roman"/>
              </w:rPr>
              <w:t>Zagreb</w:t>
            </w:r>
            <w:r>
              <w:rPr>
                <w:rFonts w:hAnsi="Times New Roman" w:ascii="Times New Roman"/>
              </w:rPr>
              <w:t xml:space="preserve">, </w:t>
            </w:r>
            <w:r w:rsidR="005D7E85">
              <w:rPr>
                <w:rFonts w:hAnsi="Times New Roman" w:ascii="Times New Roman"/>
              </w:rPr>
              <w:t>Prisavlje 3</w:t>
            </w:r>
          </w:p>
        </w:tc>
        <w:tc>
          <w:tcPr>
            <w:tcW w:type="pct" w:w="532"/>
            <w:vAlign w:val="center"/>
          </w:tcPr>
          <w:p w:rsidRDefault="005D7E85" w:rsidP="008719D9" w:rsidR="0080388F" w:rsidRPr="00DC0DCA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  <w:lang w:eastAsia="hr-HR"/>
              </w:rPr>
              <w:t>8.284,35</w:t>
            </w:r>
          </w:p>
        </w:tc>
        <w:tc>
          <w:tcPr>
            <w:tcW w:type="pct" w:w="531"/>
            <w:vAlign w:val="center"/>
          </w:tcPr>
          <w:p w:rsidRDefault="005D7E85" w:rsidP="008719D9" w:rsidR="0080388F" w:rsidRPr="00DC0DCA">
            <w:pPr>
              <w:jc w:val="right"/>
              <w:rPr>
                <w:rFonts w:hAnsi="Times New Roman" w:ascii="Times New Roman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8.284,35</w:t>
            </w:r>
          </w:p>
        </w:tc>
        <w:tc>
          <w:tcPr>
            <w:tcW w:type="pct" w:w="531"/>
            <w:vAlign w:val="center"/>
          </w:tcPr>
          <w:p w:rsidRDefault="0091768A" w:rsidP="00BF0E5C" w:rsidR="0080388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711"/>
            <w:vAlign w:val="center"/>
          </w:tcPr>
          <w:p w:rsidRDefault="0080388F" w:rsidP="008719D9" w:rsidR="0080388F" w:rsidRPr="00D72D8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0312A7" w:rsidR="006341B5" w:rsidRPr="00B40BEB">
        <w:trPr>
          <w:trHeight w:val="547"/>
        </w:trPr>
        <w:tc>
          <w:tcPr>
            <w:tcW w:type="pct" w:w="327"/>
            <w:vAlign w:val="center"/>
          </w:tcPr>
          <w:p w:rsidRDefault="000314D3" w:rsidP="006341B5" w:rsidR="006341B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9</w:t>
            </w:r>
            <w:r w:rsidR="00DC0DCA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pct" w:w="1015"/>
            <w:vAlign w:val="center"/>
          </w:tcPr>
          <w:p w:rsidRDefault="005D7E85" w:rsidP="005D7E85" w:rsidR="006341B5" w:rsidRPr="00DC0DCA">
            <w:pPr>
              <w:rPr>
                <w:rFonts w:hAnsi="Times New Roman" w:ascii="Times New Roman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ČISTOĆA d.o.o.</w:t>
            </w:r>
          </w:p>
        </w:tc>
        <w:tc>
          <w:tcPr>
            <w:tcW w:type="pct" w:w="532"/>
            <w:vAlign w:val="center"/>
          </w:tcPr>
          <w:p w:rsidRDefault="005D7E85" w:rsidP="006341B5" w:rsidR="006341B5" w:rsidRPr="00DC0DCA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  <w:lang w:eastAsia="hr-HR"/>
              </w:rPr>
              <w:t>38812451417</w:t>
            </w:r>
          </w:p>
        </w:tc>
        <w:tc>
          <w:tcPr>
            <w:tcW w:type="pct" w:w="821"/>
            <w:vAlign w:val="center"/>
          </w:tcPr>
          <w:p w:rsidRDefault="006341B5" w:rsidP="005D7E85" w:rsidR="006341B5" w:rsidRPr="00DC0DCA">
            <w:pPr>
              <w:rPr>
                <w:rFonts w:hAnsi="Times New Roman" w:ascii="Times New Roman"/>
              </w:rPr>
            </w:pPr>
            <w:r w:rsidRPr="00DC0DCA">
              <w:rPr>
                <w:rFonts w:hAnsi="Times New Roman" w:ascii="Times New Roman"/>
              </w:rPr>
              <w:t xml:space="preserve">Split, </w:t>
            </w:r>
            <w:r w:rsidR="005D7E85">
              <w:rPr>
                <w:rFonts w:hAnsi="Times New Roman" w:ascii="Times New Roman"/>
              </w:rPr>
              <w:t>Put plokita 81</w:t>
            </w:r>
          </w:p>
        </w:tc>
        <w:tc>
          <w:tcPr>
            <w:tcW w:type="pct" w:w="532"/>
            <w:vAlign w:val="center"/>
          </w:tcPr>
          <w:p w:rsidRDefault="005D7E85" w:rsidP="006341B5" w:rsidR="006341B5" w:rsidRPr="00DC0DCA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  <w:lang w:eastAsia="hr-HR"/>
              </w:rPr>
              <w:t>2.120,31</w:t>
            </w:r>
          </w:p>
        </w:tc>
        <w:tc>
          <w:tcPr>
            <w:tcW w:type="pct" w:w="531"/>
            <w:vAlign w:val="center"/>
          </w:tcPr>
          <w:p w:rsidRDefault="005D7E85" w:rsidP="006341B5" w:rsidR="006341B5" w:rsidRPr="00DC0DCA">
            <w:pPr>
              <w:jc w:val="right"/>
              <w:rPr>
                <w:rFonts w:hAnsi="Times New Roman" w:ascii="Times New Roman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2.120,31</w:t>
            </w:r>
          </w:p>
        </w:tc>
        <w:tc>
          <w:tcPr>
            <w:tcW w:type="pct" w:w="531"/>
            <w:vAlign w:val="center"/>
          </w:tcPr>
          <w:p w:rsidRDefault="00035020" w:rsidP="006341B5" w:rsidR="006341B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711"/>
            <w:vAlign w:val="center"/>
          </w:tcPr>
          <w:p w:rsidRDefault="006341B5" w:rsidP="006341B5" w:rsidR="006341B5" w:rsidRPr="00D72D8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0312A7" w:rsidR="006341B5" w:rsidRPr="00B40BEB">
        <w:trPr>
          <w:trHeight w:val="547"/>
        </w:trPr>
        <w:tc>
          <w:tcPr>
            <w:tcW w:type="pct" w:w="327"/>
            <w:vAlign w:val="center"/>
          </w:tcPr>
          <w:p w:rsidRDefault="000314D3" w:rsidP="006341B5" w:rsidR="006341B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10</w:t>
            </w:r>
            <w:r w:rsidR="00DC0DCA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pct" w:w="1015"/>
            <w:vAlign w:val="center"/>
          </w:tcPr>
          <w:p w:rsidRDefault="005D7E85" w:rsidP="005D7E85" w:rsidR="006341B5" w:rsidRPr="00DF3204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VB LEASING d.o.o. </w:t>
            </w:r>
          </w:p>
        </w:tc>
        <w:tc>
          <w:tcPr>
            <w:tcW w:type="pct" w:w="532"/>
            <w:vAlign w:val="center"/>
          </w:tcPr>
          <w:p w:rsidRDefault="005D7E85" w:rsidP="006341B5" w:rsidR="006341B5" w:rsidRPr="00DF320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lang w:eastAsia="hr-HR"/>
              </w:rPr>
              <w:t>55525619967</w:t>
            </w:r>
          </w:p>
        </w:tc>
        <w:tc>
          <w:tcPr>
            <w:tcW w:type="pct" w:w="821"/>
            <w:vAlign w:val="center"/>
          </w:tcPr>
          <w:p w:rsidRDefault="000F76C3" w:rsidP="005D7E85" w:rsidR="006341B5" w:rsidRPr="00DF3204">
            <w:pPr>
              <w:rPr>
                <w:rFonts w:hAnsi="Times New Roman" w:ascii="Times New Roman"/>
                <w:sz w:val="24"/>
                <w:szCs w:val="24"/>
              </w:rPr>
            </w:pPr>
            <w:r w:rsidRPr="000F76C3">
              <w:rPr>
                <w:rFonts w:hAnsi="Times New Roman" w:ascii="Times New Roman"/>
                <w:sz w:val="24"/>
                <w:szCs w:val="24"/>
              </w:rPr>
              <w:t>Zagreb,</w:t>
            </w:r>
            <w:r w:rsidR="005D7E85">
              <w:rPr>
                <w:rFonts w:hAnsi="Times New Roman" w:ascii="Times New Roman"/>
                <w:sz w:val="24"/>
                <w:szCs w:val="24"/>
              </w:rPr>
              <w:t>Horvatova 82</w:t>
            </w:r>
          </w:p>
        </w:tc>
        <w:tc>
          <w:tcPr>
            <w:tcW w:type="pct" w:w="532"/>
            <w:vAlign w:val="center"/>
          </w:tcPr>
          <w:p w:rsidRDefault="005D7E85" w:rsidP="006341B5" w:rsidR="006341B5" w:rsidRPr="00DF3204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lang w:eastAsia="hr-HR"/>
              </w:rPr>
              <w:t>435.652,00</w:t>
            </w:r>
          </w:p>
        </w:tc>
        <w:tc>
          <w:tcPr>
            <w:tcW w:type="pct" w:w="531"/>
            <w:vAlign w:val="center"/>
          </w:tcPr>
          <w:p w:rsidRDefault="005D7E85" w:rsidP="006341B5" w:rsidR="006341B5" w:rsidRPr="00DF3204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435.652,00</w:t>
            </w:r>
          </w:p>
        </w:tc>
        <w:tc>
          <w:tcPr>
            <w:tcW w:type="pct" w:w="531"/>
            <w:vAlign w:val="center"/>
          </w:tcPr>
          <w:p w:rsidRDefault="00035020" w:rsidP="006341B5" w:rsidR="006341B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711"/>
            <w:vAlign w:val="center"/>
          </w:tcPr>
          <w:p w:rsidRDefault="006341B5" w:rsidP="006341B5" w:rsidR="006341B5" w:rsidRPr="00D72D8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0312A7" w:rsidR="006341B5" w:rsidRPr="00B40BEB">
        <w:trPr>
          <w:trHeight w:val="547"/>
        </w:trPr>
        <w:tc>
          <w:tcPr>
            <w:tcW w:type="pct" w:w="327"/>
            <w:vAlign w:val="center"/>
          </w:tcPr>
          <w:p w:rsidRDefault="000314D3" w:rsidP="006341B5" w:rsidR="006341B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11</w:t>
            </w:r>
            <w:r w:rsidR="00DC0DCA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pct" w:w="1015"/>
            <w:vAlign w:val="center"/>
          </w:tcPr>
          <w:p w:rsidRDefault="005D7E85" w:rsidP="005D7E85" w:rsidR="006341B5" w:rsidRPr="00DF3204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</w:rPr>
              <w:t xml:space="preserve">ALCA ZAGREB d.o.o. </w:t>
            </w:r>
          </w:p>
        </w:tc>
        <w:tc>
          <w:tcPr>
            <w:tcW w:type="pct" w:w="532"/>
            <w:vAlign w:val="center"/>
          </w:tcPr>
          <w:p w:rsidRDefault="005D7E85" w:rsidP="006341B5" w:rsidR="006341B5" w:rsidRPr="00DF320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</w:rPr>
              <w:t>58353015102</w:t>
            </w:r>
          </w:p>
        </w:tc>
        <w:tc>
          <w:tcPr>
            <w:tcW w:type="pct" w:w="821"/>
            <w:vAlign w:val="center"/>
          </w:tcPr>
          <w:p w:rsidRDefault="002202AF" w:rsidP="005D7E85" w:rsidR="006341B5" w:rsidRPr="00DF3204">
            <w:pPr>
              <w:rPr>
                <w:rFonts w:hAnsi="Times New Roman" w:ascii="Times New Roman"/>
                <w:sz w:val="24"/>
                <w:szCs w:val="24"/>
              </w:rPr>
            </w:pPr>
            <w:r w:rsidRPr="002202AF">
              <w:rPr>
                <w:rFonts w:hAnsi="Times New Roman" w:ascii="Times New Roman"/>
                <w:sz w:val="24"/>
                <w:szCs w:val="24"/>
              </w:rPr>
              <w:t>Zagreb,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="005D7E85">
              <w:rPr>
                <w:rFonts w:hAnsi="Times New Roman" w:ascii="Times New Roman"/>
                <w:sz w:val="24"/>
                <w:szCs w:val="24"/>
              </w:rPr>
              <w:t>Koledovčina 2</w:t>
            </w:r>
          </w:p>
        </w:tc>
        <w:tc>
          <w:tcPr>
            <w:tcW w:type="pct" w:w="532"/>
            <w:vAlign w:val="center"/>
          </w:tcPr>
          <w:p w:rsidRDefault="005D7E85" w:rsidP="006341B5" w:rsidR="006341B5" w:rsidRPr="00DF3204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</w:rPr>
              <w:t>15.281,92</w:t>
            </w:r>
          </w:p>
        </w:tc>
        <w:tc>
          <w:tcPr>
            <w:tcW w:type="pct" w:w="531"/>
            <w:vAlign w:val="center"/>
          </w:tcPr>
          <w:p w:rsidRDefault="005D7E85" w:rsidP="005D7E85" w:rsidR="006341B5" w:rsidRPr="00DF3204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</w:rPr>
              <w:t>-</w:t>
            </w:r>
          </w:p>
        </w:tc>
        <w:tc>
          <w:tcPr>
            <w:tcW w:type="pct" w:w="531"/>
            <w:vAlign w:val="center"/>
          </w:tcPr>
          <w:p w:rsidRDefault="005D7E85" w:rsidP="006341B5" w:rsidR="006341B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</w:rPr>
              <w:t>15.281,92</w:t>
            </w:r>
          </w:p>
        </w:tc>
        <w:tc>
          <w:tcPr>
            <w:tcW w:type="pct" w:w="711"/>
            <w:vAlign w:val="center"/>
          </w:tcPr>
          <w:p w:rsidRDefault="00152017" w:rsidP="00152017" w:rsidR="00152017" w:rsidRPr="00152017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52017">
              <w:rPr>
                <w:rFonts w:hAnsi="Times New Roman" w:ascii="Times New Roman"/>
                <w:sz w:val="24"/>
                <w:szCs w:val="24"/>
              </w:rPr>
              <w:t>stečajni</w:t>
            </w:r>
          </w:p>
          <w:p w:rsidRDefault="00152017" w:rsidP="00152017" w:rsidR="006341B5" w:rsidRPr="00D72D8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52017">
              <w:rPr>
                <w:rFonts w:hAnsi="Times New Roman" w:ascii="Times New Roman"/>
                <w:sz w:val="24"/>
                <w:szCs w:val="24"/>
              </w:rPr>
              <w:t>upravitelj</w:t>
            </w:r>
          </w:p>
        </w:tc>
      </w:tr>
      <w:tr w:rsidTr="000312A7" w:rsidR="006341B5" w:rsidRPr="00B40BEB">
        <w:trPr>
          <w:trHeight w:val="547"/>
        </w:trPr>
        <w:tc>
          <w:tcPr>
            <w:tcW w:type="pct" w:w="327"/>
            <w:vAlign w:val="center"/>
          </w:tcPr>
          <w:p w:rsidRDefault="000314D3" w:rsidP="006341B5" w:rsidR="006341B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12</w:t>
            </w:r>
            <w:r w:rsidR="00DC0DCA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pct" w:w="1015"/>
            <w:vAlign w:val="center"/>
          </w:tcPr>
          <w:p w:rsidRDefault="005D7E85" w:rsidP="005D7E85" w:rsidR="006341B5" w:rsidRPr="00DF3204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KRUŠČICA d.o.o. </w:t>
            </w:r>
          </w:p>
        </w:tc>
        <w:tc>
          <w:tcPr>
            <w:tcW w:type="pct" w:w="532"/>
            <w:vAlign w:val="center"/>
          </w:tcPr>
          <w:p w:rsidRDefault="005D7E85" w:rsidP="006341B5" w:rsidR="006341B5" w:rsidRPr="00DF320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lang w:eastAsia="hr-HR"/>
              </w:rPr>
              <w:t>23715687607</w:t>
            </w:r>
          </w:p>
        </w:tc>
        <w:tc>
          <w:tcPr>
            <w:tcW w:type="pct" w:w="821"/>
            <w:vAlign w:val="center"/>
          </w:tcPr>
          <w:p w:rsidRDefault="005D7E85" w:rsidP="005D7E85" w:rsidR="006341B5" w:rsidRPr="00DF3204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Split</w:t>
            </w:r>
            <w:r w:rsidRPr="00035020"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="00035020" w:rsidRPr="00035020">
              <w:rPr>
                <w:rFonts w:hAnsi="Times New Roman" w:ascii="Times New Roman"/>
                <w:sz w:val="24"/>
                <w:szCs w:val="24"/>
              </w:rPr>
              <w:t>,</w:t>
            </w:r>
            <w:r w:rsidR="00035020"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>
              <w:rPr>
                <w:rFonts w:hAnsi="Times New Roman" w:ascii="Times New Roman"/>
                <w:sz w:val="24"/>
                <w:szCs w:val="24"/>
              </w:rPr>
              <w:t>Mažuranićevo šetalište 1</w:t>
            </w:r>
          </w:p>
        </w:tc>
        <w:tc>
          <w:tcPr>
            <w:tcW w:type="pct" w:w="532"/>
            <w:vAlign w:val="center"/>
          </w:tcPr>
          <w:p w:rsidRDefault="005D7E85" w:rsidP="006341B5" w:rsidR="006341B5" w:rsidRPr="00DF3204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lang w:eastAsia="hr-HR"/>
              </w:rPr>
              <w:t>1.573.766,75</w:t>
            </w:r>
          </w:p>
        </w:tc>
        <w:tc>
          <w:tcPr>
            <w:tcW w:type="pct" w:w="531"/>
            <w:vAlign w:val="center"/>
          </w:tcPr>
          <w:p w:rsidRDefault="005D7E85" w:rsidP="006341B5" w:rsidR="006341B5" w:rsidRPr="00DF3204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1.573.766,75</w:t>
            </w:r>
          </w:p>
        </w:tc>
        <w:tc>
          <w:tcPr>
            <w:tcW w:type="pct" w:w="531"/>
            <w:vAlign w:val="center"/>
          </w:tcPr>
          <w:p w:rsidRDefault="00035020" w:rsidP="006341B5" w:rsidR="006341B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711"/>
            <w:vAlign w:val="center"/>
          </w:tcPr>
          <w:p w:rsidRDefault="006341B5" w:rsidP="006341B5" w:rsidR="006341B5" w:rsidRPr="00D72D8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0312A7" w:rsidR="006341B5" w:rsidRPr="00B40BEB">
        <w:trPr>
          <w:trHeight w:val="547"/>
        </w:trPr>
        <w:tc>
          <w:tcPr>
            <w:tcW w:type="pct" w:w="327"/>
            <w:vAlign w:val="center"/>
          </w:tcPr>
          <w:p w:rsidRDefault="000314D3" w:rsidP="006341B5" w:rsidR="006341B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13</w:t>
            </w:r>
            <w:r w:rsidR="00DC0DCA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pct" w:w="1015"/>
            <w:vAlign w:val="center"/>
          </w:tcPr>
          <w:p w:rsidRDefault="005D7E85" w:rsidP="007B5898" w:rsidR="006341B5" w:rsidRPr="00DF3204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</w:rPr>
              <w:t xml:space="preserve">GRAD RIJEKA </w:t>
            </w:r>
          </w:p>
        </w:tc>
        <w:tc>
          <w:tcPr>
            <w:tcW w:type="pct" w:w="532"/>
            <w:vAlign w:val="center"/>
          </w:tcPr>
          <w:p w:rsidRDefault="005D7E85" w:rsidP="006341B5" w:rsidR="006341B5" w:rsidRPr="00DF320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</w:rPr>
              <w:t>54382731928</w:t>
            </w:r>
          </w:p>
        </w:tc>
        <w:tc>
          <w:tcPr>
            <w:tcW w:type="pct" w:w="821"/>
            <w:vAlign w:val="center"/>
          </w:tcPr>
          <w:p w:rsidRDefault="005D7E85" w:rsidP="005D7E85" w:rsidR="006341B5" w:rsidRPr="00DF3204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</w:rPr>
              <w:t>Rijeka</w:t>
            </w:r>
            <w:r w:rsidRPr="00035020"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="009766B0" w:rsidRPr="00035020">
              <w:rPr>
                <w:rFonts w:hAnsi="Times New Roman" w:ascii="Times New Roman"/>
                <w:sz w:val="24"/>
                <w:szCs w:val="24"/>
              </w:rPr>
              <w:t>,</w:t>
            </w:r>
            <w:r w:rsidR="007B5898">
              <w:rPr>
                <w:rFonts w:hAnsi="Times New Roman" w:ascii="Times New Roman"/>
                <w:sz w:val="24"/>
                <w:szCs w:val="24"/>
              </w:rPr>
              <w:t xml:space="preserve"> Korzo 16</w:t>
            </w:r>
            <w:r w:rsidR="009766B0">
              <w:rPr>
                <w:rFonts w:hAnsi="Times New Roman" w:ascii="Times New Roman"/>
                <w:sz w:val="24"/>
                <w:szCs w:val="24"/>
              </w:rPr>
              <w:t xml:space="preserve"> </w:t>
            </w:r>
          </w:p>
        </w:tc>
        <w:tc>
          <w:tcPr>
            <w:tcW w:type="pct" w:w="532"/>
            <w:vAlign w:val="center"/>
          </w:tcPr>
          <w:p w:rsidRDefault="007B5898" w:rsidP="006341B5" w:rsidR="006341B5" w:rsidRPr="00DF3204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</w:rPr>
              <w:t>10.423,15</w:t>
            </w:r>
          </w:p>
        </w:tc>
        <w:tc>
          <w:tcPr>
            <w:tcW w:type="pct" w:w="531"/>
            <w:vAlign w:val="center"/>
          </w:tcPr>
          <w:p w:rsidRDefault="007B5898" w:rsidP="007B5898" w:rsidR="006341B5" w:rsidRPr="00DF3204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531"/>
            <w:vAlign w:val="center"/>
          </w:tcPr>
          <w:p w:rsidRDefault="007B5898" w:rsidP="006341B5" w:rsidR="006341B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</w:rPr>
              <w:t>10.423,15</w:t>
            </w:r>
          </w:p>
        </w:tc>
        <w:tc>
          <w:tcPr>
            <w:tcW w:type="pct" w:w="711"/>
            <w:vAlign w:val="center"/>
          </w:tcPr>
          <w:p w:rsidRDefault="00152017" w:rsidP="00152017" w:rsidR="00152017" w:rsidRPr="00152017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52017">
              <w:rPr>
                <w:rFonts w:hAnsi="Times New Roman" w:ascii="Times New Roman"/>
                <w:sz w:val="24"/>
                <w:szCs w:val="24"/>
              </w:rPr>
              <w:t>stečajni</w:t>
            </w:r>
          </w:p>
          <w:p w:rsidRDefault="00152017" w:rsidP="00152017" w:rsidR="006341B5" w:rsidRPr="00D72D8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52017">
              <w:rPr>
                <w:rFonts w:hAnsi="Times New Roman" w:ascii="Times New Roman"/>
                <w:sz w:val="24"/>
                <w:szCs w:val="24"/>
              </w:rPr>
              <w:t>upravitelj</w:t>
            </w:r>
          </w:p>
        </w:tc>
      </w:tr>
      <w:tr w:rsidTr="000312A7" w:rsidR="006341B5" w:rsidRPr="00B40BEB">
        <w:trPr>
          <w:trHeight w:val="547"/>
        </w:trPr>
        <w:tc>
          <w:tcPr>
            <w:tcW w:type="pct" w:w="327"/>
            <w:vAlign w:val="center"/>
          </w:tcPr>
          <w:p w:rsidRDefault="000314D3" w:rsidP="006341B5" w:rsidR="006341B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14</w:t>
            </w:r>
            <w:r w:rsidR="00DC0DCA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pct" w:w="1015"/>
            <w:vAlign w:val="center"/>
          </w:tcPr>
          <w:p w:rsidRDefault="007B5898" w:rsidP="007B5898" w:rsidR="006341B5" w:rsidRPr="00DF3204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VODOVOD I KANALIZACIJA d.o.o. </w:t>
            </w:r>
          </w:p>
        </w:tc>
        <w:tc>
          <w:tcPr>
            <w:tcW w:type="pct" w:w="532"/>
            <w:vAlign w:val="center"/>
          </w:tcPr>
          <w:p w:rsidRDefault="007B5898" w:rsidP="006341B5" w:rsidR="006341B5" w:rsidRPr="00DF320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lang w:eastAsia="hr-HR"/>
              </w:rPr>
              <w:t>56826138353</w:t>
            </w:r>
          </w:p>
        </w:tc>
        <w:tc>
          <w:tcPr>
            <w:tcW w:type="pct" w:w="821"/>
            <w:vAlign w:val="center"/>
          </w:tcPr>
          <w:p w:rsidRDefault="007B5898" w:rsidP="007B5898" w:rsidR="006341B5" w:rsidRPr="00DF3204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Split</w:t>
            </w:r>
            <w:r w:rsidRPr="009766B0"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="009766B0" w:rsidRPr="009766B0">
              <w:rPr>
                <w:rFonts w:hAnsi="Times New Roman" w:ascii="Times New Roman"/>
                <w:sz w:val="24"/>
                <w:szCs w:val="24"/>
              </w:rPr>
              <w:t>,</w:t>
            </w:r>
            <w:r w:rsidR="009766B0"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>
              <w:rPr>
                <w:rFonts w:hAnsi="Times New Roman" w:ascii="Times New Roman"/>
                <w:sz w:val="24"/>
                <w:szCs w:val="24"/>
              </w:rPr>
              <w:t>Biokovska 3</w:t>
            </w:r>
          </w:p>
        </w:tc>
        <w:tc>
          <w:tcPr>
            <w:tcW w:type="pct" w:w="532"/>
            <w:vAlign w:val="center"/>
          </w:tcPr>
          <w:p w:rsidRDefault="007B5898" w:rsidP="006341B5" w:rsidR="006341B5" w:rsidRPr="00DF3204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lang w:eastAsia="hr-HR"/>
              </w:rPr>
              <w:t>310.75</w:t>
            </w:r>
          </w:p>
        </w:tc>
        <w:tc>
          <w:tcPr>
            <w:tcW w:type="pct" w:w="531"/>
            <w:vAlign w:val="center"/>
          </w:tcPr>
          <w:p w:rsidRDefault="007B5898" w:rsidP="006341B5" w:rsidR="006341B5" w:rsidRPr="00DF3204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310.75</w:t>
            </w:r>
          </w:p>
        </w:tc>
        <w:tc>
          <w:tcPr>
            <w:tcW w:type="pct" w:w="531"/>
            <w:vAlign w:val="center"/>
          </w:tcPr>
          <w:p w:rsidRDefault="00035020" w:rsidP="006341B5" w:rsidR="006341B5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711"/>
            <w:vAlign w:val="center"/>
          </w:tcPr>
          <w:p w:rsidRDefault="006341B5" w:rsidP="006341B5" w:rsidR="006341B5" w:rsidRPr="00D72D8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0312A7" w:rsidR="00C15E7F" w:rsidRPr="00B40BEB">
        <w:trPr>
          <w:trHeight w:val="547"/>
        </w:trPr>
        <w:tc>
          <w:tcPr>
            <w:tcW w:type="pct" w:w="327"/>
            <w:vAlign w:val="center"/>
          </w:tcPr>
          <w:p w:rsidRDefault="000314D3" w:rsidP="00C15E7F" w:rsidR="00C15E7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15</w:t>
            </w:r>
            <w:r w:rsidR="00C15E7F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pct" w:w="1015"/>
            <w:vAlign w:val="center"/>
          </w:tcPr>
          <w:p w:rsidRDefault="007B5898" w:rsidP="007B5898" w:rsidR="00C15E7F" w:rsidRPr="00DF3204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KOTEKS d.d. </w:t>
            </w:r>
          </w:p>
        </w:tc>
        <w:tc>
          <w:tcPr>
            <w:tcW w:type="pct" w:w="532"/>
            <w:vAlign w:val="center"/>
          </w:tcPr>
          <w:p w:rsidRDefault="007B5898" w:rsidP="00C15E7F" w:rsidR="00C15E7F" w:rsidRPr="00DF320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lang w:eastAsia="hr-HR"/>
              </w:rPr>
              <w:t>57001982985</w:t>
            </w:r>
          </w:p>
        </w:tc>
        <w:tc>
          <w:tcPr>
            <w:tcW w:type="pct" w:w="821"/>
            <w:vAlign w:val="center"/>
          </w:tcPr>
          <w:p w:rsidRDefault="007B5898" w:rsidP="007B5898" w:rsidR="00C15E7F" w:rsidRPr="00DF3204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Split</w:t>
            </w:r>
            <w:r w:rsidRPr="009766B0"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="00C15E7F" w:rsidRPr="009766B0">
              <w:rPr>
                <w:rFonts w:hAnsi="Times New Roman" w:ascii="Times New Roman"/>
                <w:sz w:val="24"/>
                <w:szCs w:val="24"/>
              </w:rPr>
              <w:t>,</w:t>
            </w:r>
            <w:r>
              <w:rPr>
                <w:rFonts w:hAnsi="Times New Roman" w:ascii="Times New Roman"/>
                <w:sz w:val="24"/>
                <w:szCs w:val="24"/>
              </w:rPr>
              <w:t>Kralja Zvonimira 14</w:t>
            </w:r>
            <w:r w:rsidR="00C15E7F">
              <w:rPr>
                <w:rFonts w:hAnsi="Times New Roman" w:ascii="Times New Roman"/>
                <w:sz w:val="24"/>
                <w:szCs w:val="24"/>
              </w:rPr>
              <w:t xml:space="preserve"> </w:t>
            </w:r>
          </w:p>
        </w:tc>
        <w:tc>
          <w:tcPr>
            <w:tcW w:type="pct" w:w="532"/>
            <w:vAlign w:val="center"/>
          </w:tcPr>
          <w:p w:rsidRDefault="007B5898" w:rsidP="00C15E7F" w:rsidR="00C15E7F" w:rsidRPr="00DF3204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lang w:eastAsia="hr-HR"/>
              </w:rPr>
              <w:t>352.420,72</w:t>
            </w:r>
          </w:p>
        </w:tc>
        <w:tc>
          <w:tcPr>
            <w:tcW w:type="pct" w:w="531"/>
            <w:vAlign w:val="center"/>
          </w:tcPr>
          <w:p w:rsidRDefault="007B5898" w:rsidP="00C15E7F" w:rsidR="00C15E7F" w:rsidRPr="00DF3204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lang w:eastAsia="hr-HR"/>
              </w:rPr>
              <w:t>352.420,72</w:t>
            </w:r>
          </w:p>
        </w:tc>
        <w:tc>
          <w:tcPr>
            <w:tcW w:type="pct" w:w="531"/>
            <w:vAlign w:val="center"/>
          </w:tcPr>
          <w:p w:rsidRDefault="00C15E7F" w:rsidP="00C15E7F" w:rsidR="00C15E7F" w:rsidRPr="00DF3204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711"/>
            <w:vAlign w:val="center"/>
          </w:tcPr>
          <w:p w:rsidRDefault="00C15E7F" w:rsidP="00C15E7F" w:rsidR="00C15E7F" w:rsidRPr="00D72D8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0312A7" w:rsidR="00C15E7F" w:rsidRPr="00B40BEB">
        <w:trPr>
          <w:trHeight w:val="547"/>
        </w:trPr>
        <w:tc>
          <w:tcPr>
            <w:tcW w:type="pct" w:w="327"/>
            <w:vAlign w:val="center"/>
          </w:tcPr>
          <w:p w:rsidRDefault="000314D3" w:rsidP="00C15E7F" w:rsidR="00C15E7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16</w:t>
            </w:r>
            <w:r w:rsidR="00C15E7F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pct" w:w="1015"/>
            <w:vAlign w:val="center"/>
          </w:tcPr>
          <w:p w:rsidRDefault="007B5898" w:rsidP="007B5898" w:rsidR="00C15E7F" w:rsidRPr="00DF3204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KERUM d.o.o. </w:t>
            </w:r>
          </w:p>
        </w:tc>
        <w:tc>
          <w:tcPr>
            <w:tcW w:type="pct" w:w="532"/>
            <w:vAlign w:val="center"/>
          </w:tcPr>
          <w:p w:rsidRDefault="007B5898" w:rsidP="00C15E7F" w:rsidR="00C15E7F" w:rsidRPr="00DF320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lang w:eastAsia="hr-HR"/>
              </w:rPr>
              <w:t>66124057408</w:t>
            </w:r>
          </w:p>
        </w:tc>
        <w:tc>
          <w:tcPr>
            <w:tcW w:type="pct" w:w="821"/>
            <w:vAlign w:val="center"/>
          </w:tcPr>
          <w:p w:rsidRDefault="000D7575" w:rsidP="007B5898" w:rsidR="00C15E7F" w:rsidRPr="00DF3204">
            <w:pPr>
              <w:rPr>
                <w:rFonts w:hAnsi="Times New Roman" w:ascii="Times New Roman"/>
                <w:sz w:val="24"/>
                <w:szCs w:val="24"/>
              </w:rPr>
            </w:pPr>
            <w:r w:rsidRPr="000D7575">
              <w:rPr>
                <w:rFonts w:hAnsi="Times New Roman" w:ascii="Times New Roman"/>
                <w:sz w:val="24"/>
                <w:szCs w:val="24"/>
              </w:rPr>
              <w:t>Split,</w:t>
            </w:r>
            <w:r w:rsidR="00523689"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="007B5898">
              <w:rPr>
                <w:rFonts w:hAnsi="Times New Roman" w:ascii="Times New Roman"/>
                <w:sz w:val="24"/>
                <w:szCs w:val="24"/>
              </w:rPr>
              <w:t>Zrinjsko-Frankopanska 68</w:t>
            </w:r>
          </w:p>
        </w:tc>
        <w:tc>
          <w:tcPr>
            <w:tcW w:type="pct" w:w="532"/>
            <w:vAlign w:val="center"/>
          </w:tcPr>
          <w:p w:rsidRDefault="007B5898" w:rsidP="00C15E7F" w:rsidR="00C15E7F" w:rsidRPr="00DF3204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lang w:eastAsia="hr-HR"/>
              </w:rPr>
              <w:t>8.477.190,77</w:t>
            </w:r>
          </w:p>
        </w:tc>
        <w:tc>
          <w:tcPr>
            <w:tcW w:type="pct" w:w="531"/>
            <w:vAlign w:val="center"/>
          </w:tcPr>
          <w:p w:rsidRDefault="007B5898" w:rsidP="00C15E7F" w:rsidR="00C15E7F" w:rsidRPr="00DF3204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8.477.190,77</w:t>
            </w:r>
          </w:p>
        </w:tc>
        <w:tc>
          <w:tcPr>
            <w:tcW w:type="pct" w:w="531"/>
            <w:vAlign w:val="center"/>
          </w:tcPr>
          <w:p w:rsidRDefault="00C15E7F" w:rsidP="00C15E7F" w:rsidR="00C15E7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711"/>
            <w:vAlign w:val="center"/>
          </w:tcPr>
          <w:p w:rsidRDefault="00C15E7F" w:rsidP="00C15E7F" w:rsidR="00C15E7F" w:rsidRPr="00D72D8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0312A7" w:rsidR="00C15E7F" w:rsidRPr="00B40BEB">
        <w:trPr>
          <w:trHeight w:val="547"/>
        </w:trPr>
        <w:tc>
          <w:tcPr>
            <w:tcW w:type="pct" w:w="327"/>
            <w:vAlign w:val="center"/>
          </w:tcPr>
          <w:p w:rsidRDefault="00C15E7F" w:rsidP="00E2178F" w:rsidR="00C15E7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</w:t>
            </w:r>
            <w:r w:rsidR="00E2178F">
              <w:rPr>
                <w:rFonts w:hAnsi="Times New Roman" w:ascii="Times New Roman"/>
                <w:sz w:val="24"/>
                <w:szCs w:val="24"/>
              </w:rPr>
              <w:t>7</w:t>
            </w:r>
            <w:r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pct" w:w="1015"/>
            <w:vAlign w:val="center"/>
          </w:tcPr>
          <w:p w:rsidRDefault="007B5898" w:rsidP="007B5898" w:rsidR="00C15E7F" w:rsidRPr="00DF3204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</w:rPr>
              <w:t xml:space="preserve">PUENTE d.o.o. </w:t>
            </w:r>
          </w:p>
        </w:tc>
        <w:tc>
          <w:tcPr>
            <w:tcW w:type="pct" w:w="532"/>
            <w:vAlign w:val="center"/>
          </w:tcPr>
          <w:p w:rsidRDefault="007B5898" w:rsidP="00C15E7F" w:rsidR="00C15E7F" w:rsidRPr="00DF320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</w:rPr>
              <w:t>20146700002</w:t>
            </w:r>
          </w:p>
        </w:tc>
        <w:tc>
          <w:tcPr>
            <w:tcW w:type="pct" w:w="821"/>
            <w:vAlign w:val="center"/>
          </w:tcPr>
          <w:p w:rsidRDefault="007B5898" w:rsidP="007B5898" w:rsidR="00C15E7F" w:rsidRPr="00DF3204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</w:rPr>
              <w:t>Split</w:t>
            </w:r>
            <w:r w:rsidRPr="000D7575"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="000D7575" w:rsidRPr="000D7575">
              <w:rPr>
                <w:rFonts w:hAnsi="Times New Roman" w:ascii="Times New Roman"/>
                <w:sz w:val="24"/>
                <w:szCs w:val="24"/>
              </w:rPr>
              <w:t>,</w:t>
            </w:r>
            <w:r w:rsidR="00523689"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>
              <w:rPr>
                <w:rFonts w:hAnsi="Times New Roman" w:ascii="Times New Roman"/>
                <w:sz w:val="24"/>
                <w:szCs w:val="24"/>
              </w:rPr>
              <w:t>Put brodarice 6</w:t>
            </w:r>
          </w:p>
        </w:tc>
        <w:tc>
          <w:tcPr>
            <w:tcW w:type="pct" w:w="532"/>
            <w:vAlign w:val="center"/>
          </w:tcPr>
          <w:p w:rsidRDefault="007B5898" w:rsidP="00C15E7F" w:rsidR="00C15E7F" w:rsidRPr="00DF3204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</w:rPr>
              <w:t>21.430.683,61</w:t>
            </w:r>
          </w:p>
        </w:tc>
        <w:tc>
          <w:tcPr>
            <w:tcW w:type="pct" w:w="531"/>
            <w:vAlign w:val="center"/>
          </w:tcPr>
          <w:p w:rsidRDefault="00152017" w:rsidP="00152017" w:rsidR="00C15E7F" w:rsidRPr="00DF3204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</w:rPr>
              <w:t>21.430.683,61</w:t>
            </w:r>
          </w:p>
        </w:tc>
        <w:tc>
          <w:tcPr>
            <w:tcW w:type="pct" w:w="531"/>
            <w:vAlign w:val="center"/>
          </w:tcPr>
          <w:p w:rsidRDefault="00152017" w:rsidP="00C15E7F" w:rsidR="00C15E7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152017"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711"/>
            <w:vAlign w:val="center"/>
          </w:tcPr>
          <w:p w:rsidRDefault="00C15E7F" w:rsidP="00C15E7F" w:rsidR="00C15E7F" w:rsidRPr="00D72D8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0312A7" w:rsidR="00C15E7F" w:rsidRPr="00B40BEB">
        <w:trPr>
          <w:trHeight w:val="547"/>
        </w:trPr>
        <w:tc>
          <w:tcPr>
            <w:tcW w:type="pct" w:w="327"/>
            <w:vAlign w:val="center"/>
          </w:tcPr>
          <w:p w:rsidRDefault="00E2178F" w:rsidP="00C15E7F" w:rsidR="00C15E7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lastRenderedPageBreak/>
              <w:t>18</w:t>
            </w:r>
            <w:r w:rsidR="00C15E7F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pct" w:w="1015"/>
            <w:vAlign w:val="center"/>
          </w:tcPr>
          <w:p w:rsidRDefault="007B5898" w:rsidP="007B5898" w:rsidR="00C15E7F" w:rsidRPr="00DF3204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 xml:space="preserve">DOC Dubrovnik d.o.o. </w:t>
            </w:r>
          </w:p>
        </w:tc>
        <w:tc>
          <w:tcPr>
            <w:tcW w:type="pct" w:w="532"/>
            <w:vAlign w:val="center"/>
          </w:tcPr>
          <w:p w:rsidRDefault="007B5898" w:rsidP="00C15E7F" w:rsidR="00C15E7F" w:rsidRPr="00DF320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lang w:eastAsia="hr-HR"/>
              </w:rPr>
              <w:t>34772818044</w:t>
            </w:r>
          </w:p>
        </w:tc>
        <w:tc>
          <w:tcPr>
            <w:tcW w:type="pct" w:w="821"/>
            <w:vAlign w:val="center"/>
          </w:tcPr>
          <w:p w:rsidRDefault="007B5898" w:rsidP="007B5898" w:rsidR="00C15E7F" w:rsidRPr="00DF3204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Dubrovnik</w:t>
            </w:r>
            <w:r w:rsidRPr="00523689"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="00523689" w:rsidRPr="00523689">
              <w:rPr>
                <w:rFonts w:hAnsi="Times New Roman" w:ascii="Times New Roman"/>
                <w:sz w:val="24"/>
                <w:szCs w:val="24"/>
              </w:rPr>
              <w:t>,</w:t>
            </w:r>
            <w:r w:rsidR="00523689"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>
              <w:rPr>
                <w:rFonts w:hAnsi="Times New Roman" w:ascii="Times New Roman"/>
                <w:sz w:val="24"/>
                <w:szCs w:val="24"/>
              </w:rPr>
              <w:t>Kralja Tomislava 7</w:t>
            </w:r>
          </w:p>
        </w:tc>
        <w:tc>
          <w:tcPr>
            <w:tcW w:type="pct" w:w="532"/>
            <w:vAlign w:val="center"/>
          </w:tcPr>
          <w:p w:rsidRDefault="007B5898" w:rsidP="00C15E7F" w:rsidR="00C15E7F" w:rsidRPr="00DF3204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lang w:eastAsia="hr-HR"/>
              </w:rPr>
              <w:t>503.082,33</w:t>
            </w:r>
          </w:p>
        </w:tc>
        <w:tc>
          <w:tcPr>
            <w:tcW w:type="pct" w:w="531"/>
            <w:vAlign w:val="center"/>
          </w:tcPr>
          <w:p w:rsidRDefault="007B5898" w:rsidP="00C15E7F" w:rsidR="00C15E7F" w:rsidRPr="00DF3204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503.082,33</w:t>
            </w:r>
          </w:p>
        </w:tc>
        <w:tc>
          <w:tcPr>
            <w:tcW w:type="pct" w:w="531"/>
            <w:vAlign w:val="center"/>
          </w:tcPr>
          <w:p w:rsidRDefault="00C15E7F" w:rsidP="00C15E7F" w:rsidR="00C15E7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711"/>
            <w:vAlign w:val="center"/>
          </w:tcPr>
          <w:p w:rsidRDefault="00C15E7F" w:rsidP="00C15E7F" w:rsidR="00C15E7F" w:rsidRPr="00D72D8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0312A7" w:rsidR="00C15E7F" w:rsidRPr="00B40BEB">
        <w:trPr>
          <w:trHeight w:val="547"/>
        </w:trPr>
        <w:tc>
          <w:tcPr>
            <w:tcW w:type="pct" w:w="327"/>
            <w:vAlign w:val="center"/>
          </w:tcPr>
          <w:p w:rsidRDefault="00C15E7F" w:rsidP="00E2178F" w:rsidR="00C15E7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</w:t>
            </w:r>
            <w:r w:rsidR="00E2178F">
              <w:rPr>
                <w:rFonts w:hAnsi="Times New Roman" w:ascii="Times New Roman"/>
                <w:sz w:val="24"/>
                <w:szCs w:val="24"/>
              </w:rPr>
              <w:t>9</w:t>
            </w:r>
            <w:r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pct" w:w="1015"/>
            <w:vAlign w:val="center"/>
          </w:tcPr>
          <w:p w:rsidRDefault="007B5898" w:rsidP="007B5898" w:rsidR="00C15E7F" w:rsidRPr="00DF3204">
            <w:pPr>
              <w:tabs>
                <w:tab w:pos="426" w:val="left"/>
              </w:tabs>
              <w:spacing w:after="0"/>
              <w:contextualSpacing/>
              <w:jc w:val="both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DELTRON d.o.o.</w:t>
            </w:r>
          </w:p>
        </w:tc>
        <w:tc>
          <w:tcPr>
            <w:tcW w:type="pct" w:w="532"/>
            <w:vAlign w:val="center"/>
          </w:tcPr>
          <w:p w:rsidRDefault="007B5898" w:rsidP="00C15E7F" w:rsidR="00C15E7F" w:rsidRPr="00DF3204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lang w:eastAsia="hr-HR"/>
              </w:rPr>
              <w:t>36118056137</w:t>
            </w:r>
          </w:p>
        </w:tc>
        <w:tc>
          <w:tcPr>
            <w:tcW w:type="pct" w:w="821"/>
            <w:vAlign w:val="center"/>
          </w:tcPr>
          <w:p w:rsidRDefault="007B5898" w:rsidP="007B5898" w:rsidR="00C15E7F" w:rsidRPr="00DF3204">
            <w:pPr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Split</w:t>
            </w:r>
            <w:r w:rsidRPr="00495283"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="00495283" w:rsidRPr="00495283">
              <w:rPr>
                <w:rFonts w:hAnsi="Times New Roman" w:ascii="Times New Roman"/>
                <w:sz w:val="24"/>
                <w:szCs w:val="24"/>
              </w:rPr>
              <w:t>,</w:t>
            </w:r>
            <w:r w:rsidR="00C85A90"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>
              <w:rPr>
                <w:rFonts w:hAnsi="Times New Roman" w:ascii="Times New Roman"/>
                <w:sz w:val="24"/>
                <w:szCs w:val="24"/>
              </w:rPr>
              <w:t>Vukovarska 148</w:t>
            </w:r>
          </w:p>
        </w:tc>
        <w:tc>
          <w:tcPr>
            <w:tcW w:type="pct" w:w="532"/>
            <w:vAlign w:val="center"/>
          </w:tcPr>
          <w:p w:rsidRDefault="007B5898" w:rsidP="007B5898" w:rsidR="007B5898">
            <w:pPr>
              <w:tabs>
                <w:tab w:pos="426" w:val="left"/>
              </w:tabs>
              <w:spacing w:after="0"/>
              <w:contextualSpacing/>
              <w:jc w:val="center"/>
              <w:rPr>
                <w:rFonts w:eastAsia="Times New Roman" w:hAnsi="Times New Roman" w:ascii="Times New Roman"/>
                <w:lang w:eastAsia="hr-HR"/>
              </w:rPr>
            </w:pPr>
          </w:p>
          <w:p w:rsidRDefault="007B5898" w:rsidP="007B5898" w:rsidR="007B5898">
            <w:pPr>
              <w:tabs>
                <w:tab w:pos="426" w:val="left"/>
              </w:tabs>
              <w:spacing w:after="0"/>
              <w:contextualSpacing/>
              <w:jc w:val="center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77.849,68</w:t>
            </w:r>
          </w:p>
          <w:p w:rsidRDefault="00C15E7F" w:rsidP="00C15E7F" w:rsidR="00C15E7F" w:rsidRPr="00DF3204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31"/>
            <w:vAlign w:val="center"/>
          </w:tcPr>
          <w:p w:rsidRDefault="007B5898" w:rsidP="007B5898" w:rsidR="007B5898">
            <w:pPr>
              <w:tabs>
                <w:tab w:pos="426" w:val="left"/>
              </w:tabs>
              <w:spacing w:after="0"/>
              <w:contextualSpacing/>
              <w:jc w:val="center"/>
              <w:rPr>
                <w:rFonts w:eastAsia="Times New Roman" w:hAnsi="Times New Roman" w:ascii="Times New Roman"/>
                <w:lang w:eastAsia="hr-HR"/>
              </w:rPr>
            </w:pPr>
          </w:p>
          <w:p w:rsidRDefault="007B5898" w:rsidP="007B5898" w:rsidR="007B5898">
            <w:pPr>
              <w:tabs>
                <w:tab w:pos="426" w:val="left"/>
              </w:tabs>
              <w:spacing w:after="0"/>
              <w:contextualSpacing/>
              <w:jc w:val="center"/>
              <w:rPr>
                <w:rFonts w:eastAsia="Times New Roman" w:hAnsi="Times New Roman" w:ascii="Times New Roman"/>
                <w:lang w:eastAsia="hr-HR"/>
              </w:rPr>
            </w:pPr>
            <w:r>
              <w:rPr>
                <w:rFonts w:eastAsia="Times New Roman" w:hAnsi="Times New Roman" w:ascii="Times New Roman"/>
                <w:lang w:eastAsia="hr-HR"/>
              </w:rPr>
              <w:t>77.849,68</w:t>
            </w:r>
          </w:p>
          <w:p w:rsidRDefault="00C15E7F" w:rsidP="00C15E7F" w:rsidR="00C15E7F" w:rsidRPr="00DF3204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31"/>
            <w:vAlign w:val="center"/>
          </w:tcPr>
          <w:p w:rsidRDefault="00C15E7F" w:rsidP="00C15E7F" w:rsidR="00C15E7F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-</w:t>
            </w:r>
          </w:p>
        </w:tc>
        <w:tc>
          <w:tcPr>
            <w:tcW w:type="pct" w:w="711"/>
            <w:vAlign w:val="center"/>
          </w:tcPr>
          <w:p w:rsidRDefault="00C15E7F" w:rsidP="00C15E7F" w:rsidR="00C15E7F" w:rsidRPr="00D72D85">
            <w:pPr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D72D85" w:rsidP="00702487" w:rsidR="00D72D85" w:rsidRPr="000312A7">
      <w:pPr>
        <w:pStyle w:val="Bezproreda"/>
        <w:rPr>
          <w:rFonts w:hAnsi="Times New Roman" w:ascii="Times New Roman"/>
          <w:sz w:val="16"/>
          <w:szCs w:val="16"/>
        </w:rPr>
      </w:pPr>
    </w:p>
    <w:p w:rsidRDefault="000312A7" w:rsidP="00702487" w:rsidR="00EE0E4C">
      <w:pPr>
        <w:pStyle w:val="Bezproreda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Split</w:t>
      </w:r>
      <w:r w:rsidR="00E57D35">
        <w:rPr>
          <w:rFonts w:hAnsi="Times New Roman" w:ascii="Times New Roman"/>
          <w:sz w:val="24"/>
        </w:rPr>
        <w:t xml:space="preserve">, </w:t>
      </w:r>
      <w:r w:rsidR="007763DE">
        <w:rPr>
          <w:rFonts w:hAnsi="Times New Roman" w:ascii="Times New Roman"/>
          <w:sz w:val="24"/>
        </w:rPr>
        <w:t>3</w:t>
      </w:r>
      <w:r w:rsidR="00664501">
        <w:rPr>
          <w:rFonts w:hAnsi="Times New Roman" w:ascii="Times New Roman"/>
          <w:sz w:val="24"/>
        </w:rPr>
        <w:t xml:space="preserve">. </w:t>
      </w:r>
      <w:r w:rsidR="007763DE">
        <w:rPr>
          <w:rFonts w:hAnsi="Times New Roman" w:ascii="Times New Roman"/>
          <w:sz w:val="24"/>
        </w:rPr>
        <w:t>srpnja</w:t>
      </w:r>
      <w:r w:rsidR="00664501">
        <w:rPr>
          <w:rFonts w:hAnsi="Times New Roman" w:ascii="Times New Roman"/>
          <w:sz w:val="24"/>
        </w:rPr>
        <w:t xml:space="preserve"> 2018.g.</w:t>
      </w:r>
      <w:r w:rsidR="00EE0E4C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ab/>
      </w:r>
      <w:r w:rsidR="00E57D35">
        <w:rPr>
          <w:rFonts w:hAnsi="Times New Roman" w:ascii="Times New Roman"/>
          <w:sz w:val="24"/>
        </w:rPr>
        <w:tab/>
      </w:r>
      <w:r w:rsidR="00EE0E4C">
        <w:rPr>
          <w:rFonts w:hAnsi="Times New Roman" w:ascii="Times New Roman"/>
          <w:sz w:val="24"/>
        </w:rPr>
        <w:t>Sudac:</w:t>
      </w:r>
    </w:p>
    <w:p w:rsidRDefault="00EE0E4C" w:rsidP="00702487" w:rsidR="00EE0E4C" w:rsidRPr="00E57D35">
      <w:pPr>
        <w:pStyle w:val="Bezproreda"/>
        <w:rPr>
          <w:rFonts w:hAnsi="Times New Roman" w:ascii="Times New Roman"/>
          <w:sz w:val="16"/>
          <w:szCs w:val="16"/>
        </w:rPr>
      </w:pPr>
    </w:p>
    <w:p w:rsidRDefault="00EE0E4C" w:rsidP="00EE0E4C" w:rsidR="00EE0E4C">
      <w:pPr>
        <w:pStyle w:val="Bezproreda"/>
        <w:ind w:firstLine="708" w:left="9912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Srđan Gavranić</w:t>
      </w:r>
    </w:p>
    <w:sectPr w:rsidSect="00E57D35" w:rsidR="00EE0E4C">
      <w:pgSz w:orient="landscape" w:h="11906" w:w="16838"/>
      <w:pgMar w:gutter="0" w:footer="708" w:header="708" w:left="1417" w:bottom="1276" w:right="1417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6193" w:rsidP="00702487" w:rsidR="00C96193">
      <w:pPr>
        <w:spacing w:after="0"/>
      </w:pPr>
      <w:r>
        <w:separator/>
      </w:r>
    </w:p>
  </w:endnote>
  <w:endnote w:id="0" w:type="continuationSeparator">
    <w:p w:rsidRDefault="00C96193" w:rsidP="00702487" w:rsidR="00C96193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6193" w:rsidP="00702487" w:rsidR="00C96193">
      <w:pPr>
        <w:spacing w:after="0"/>
      </w:pPr>
      <w:r>
        <w:separator/>
      </w:r>
    </w:p>
  </w:footnote>
  <w:footnote w:id="0" w:type="continuationSeparator">
    <w:p w:rsidRDefault="00C96193" w:rsidP="00702487" w:rsidR="00C96193">
      <w:pPr>
        <w:spacing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4874352"/>
    <w:multiLevelType w:val="hybridMultilevel"/>
    <w:tmpl w:val="C6B4937C"/>
    <w:lvl w:tplc="E3FA834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9E81567"/>
    <w:multiLevelType w:val="hybridMultilevel"/>
    <w:tmpl w:val="F88E2396"/>
    <w:lvl w:tplc="041A000F" w:ilvl="0">
      <w:start w:val="1"/>
      <w:numFmt w:val="decimal"/>
      <w:lvlText w:val="%1."/>
      <w:lvlJc w:val="left"/>
      <w:pPr>
        <w:ind w:hanging="360" w:left="157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92"/>
      </w:pPr>
    </w:lvl>
    <w:lvl w:tentative="true" w:tplc="041A001B" w:ilvl="2">
      <w:start w:val="1"/>
      <w:numFmt w:val="lowerRoman"/>
      <w:lvlText w:val="%3."/>
      <w:lvlJc w:val="right"/>
      <w:pPr>
        <w:ind w:hanging="180" w:left="3012"/>
      </w:pPr>
    </w:lvl>
    <w:lvl w:tentative="true" w:tplc="041A000F" w:ilvl="3">
      <w:start w:val="1"/>
      <w:numFmt w:val="decimal"/>
      <w:lvlText w:val="%4."/>
      <w:lvlJc w:val="left"/>
      <w:pPr>
        <w:ind w:hanging="360" w:left="3732"/>
      </w:pPr>
    </w:lvl>
    <w:lvl w:tentative="true" w:tplc="041A0019" w:ilvl="4">
      <w:start w:val="1"/>
      <w:numFmt w:val="lowerLetter"/>
      <w:lvlText w:val="%5."/>
      <w:lvlJc w:val="left"/>
      <w:pPr>
        <w:ind w:hanging="360" w:left="4452"/>
      </w:pPr>
    </w:lvl>
    <w:lvl w:tentative="true" w:tplc="041A001B" w:ilvl="5">
      <w:start w:val="1"/>
      <w:numFmt w:val="lowerRoman"/>
      <w:lvlText w:val="%6."/>
      <w:lvlJc w:val="right"/>
      <w:pPr>
        <w:ind w:hanging="180" w:left="5172"/>
      </w:pPr>
    </w:lvl>
    <w:lvl w:tentative="true" w:tplc="041A000F" w:ilvl="6">
      <w:start w:val="1"/>
      <w:numFmt w:val="decimal"/>
      <w:lvlText w:val="%7."/>
      <w:lvlJc w:val="left"/>
      <w:pPr>
        <w:ind w:hanging="360" w:left="5892"/>
      </w:pPr>
    </w:lvl>
    <w:lvl w:tentative="true" w:tplc="041A0019" w:ilvl="7">
      <w:start w:val="1"/>
      <w:numFmt w:val="lowerLetter"/>
      <w:lvlText w:val="%8."/>
      <w:lvlJc w:val="left"/>
      <w:pPr>
        <w:ind w:hanging="360" w:left="6612"/>
      </w:pPr>
    </w:lvl>
    <w:lvl w:tentative="true" w:tplc="041A001B" w:ilvl="8">
      <w:start w:val="1"/>
      <w:numFmt w:val="lowerRoman"/>
      <w:lvlText w:val="%9."/>
      <w:lvlJc w:val="right"/>
      <w:pPr>
        <w:ind w:hanging="180" w:left="7332"/>
      </w:pPr>
    </w:lvl>
  </w:abstractNum>
  <w:abstractNum w:abstractNumId="3">
    <w:nsid w:val="3281366C"/>
    <w:multiLevelType w:val="hybridMultilevel"/>
    <w:tmpl w:val="8A8ED6A4"/>
    <w:lvl w:tplc="89449C44" w:ilvl="0">
      <w:start w:val="1"/>
      <w:numFmt w:val="decimal"/>
      <w:lvlText w:val="%1."/>
      <w:lvlJc w:val="left"/>
      <w:pPr>
        <w:ind w:hanging="360" w:left="4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25"/>
      </w:pPr>
    </w:lvl>
    <w:lvl w:tentative="true" w:tplc="041A001B" w:ilvl="2">
      <w:start w:val="1"/>
      <w:numFmt w:val="lowerRoman"/>
      <w:lvlText w:val="%3."/>
      <w:lvlJc w:val="right"/>
      <w:pPr>
        <w:ind w:hanging="180" w:left="1845"/>
      </w:pPr>
    </w:lvl>
    <w:lvl w:tentative="true" w:tplc="041A000F" w:ilvl="3">
      <w:start w:val="1"/>
      <w:numFmt w:val="decimal"/>
      <w:lvlText w:val="%4."/>
      <w:lvlJc w:val="left"/>
      <w:pPr>
        <w:ind w:hanging="360" w:left="2565"/>
      </w:pPr>
    </w:lvl>
    <w:lvl w:tentative="true" w:tplc="041A0019" w:ilvl="4">
      <w:start w:val="1"/>
      <w:numFmt w:val="lowerLetter"/>
      <w:lvlText w:val="%5."/>
      <w:lvlJc w:val="left"/>
      <w:pPr>
        <w:ind w:hanging="360" w:left="3285"/>
      </w:pPr>
    </w:lvl>
    <w:lvl w:tentative="true" w:tplc="041A001B" w:ilvl="5">
      <w:start w:val="1"/>
      <w:numFmt w:val="lowerRoman"/>
      <w:lvlText w:val="%6."/>
      <w:lvlJc w:val="right"/>
      <w:pPr>
        <w:ind w:hanging="180" w:left="4005"/>
      </w:pPr>
    </w:lvl>
    <w:lvl w:tentative="true" w:tplc="041A000F" w:ilvl="6">
      <w:start w:val="1"/>
      <w:numFmt w:val="decimal"/>
      <w:lvlText w:val="%7."/>
      <w:lvlJc w:val="left"/>
      <w:pPr>
        <w:ind w:hanging="360" w:left="4725"/>
      </w:pPr>
    </w:lvl>
    <w:lvl w:tentative="true" w:tplc="041A0019" w:ilvl="7">
      <w:start w:val="1"/>
      <w:numFmt w:val="lowerLetter"/>
      <w:lvlText w:val="%8."/>
      <w:lvlJc w:val="left"/>
      <w:pPr>
        <w:ind w:hanging="360" w:left="5445"/>
      </w:pPr>
    </w:lvl>
    <w:lvl w:tentative="true" w:tplc="041A001B" w:ilvl="8">
      <w:start w:val="1"/>
      <w:numFmt w:val="lowerRoman"/>
      <w:lvlText w:val="%9."/>
      <w:lvlJc w:val="right"/>
      <w:pPr>
        <w:ind w:hanging="180" w:left="6165"/>
      </w:pPr>
    </w:lvl>
  </w:abstractNum>
  <w:abstractNum w:abstractNumId="4">
    <w:nsid w:val="3F3B0E48"/>
    <w:multiLevelType w:val="hybridMultilevel"/>
    <w:tmpl w:val="2236B4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66968B4"/>
    <w:multiLevelType w:val="hybridMultilevel"/>
    <w:tmpl w:val="5E1A6602"/>
    <w:lvl w:tplc="D79880E6" w:ilvl="0">
      <w:start w:val="5"/>
      <w:numFmt w:val="decimal"/>
      <w:lvlText w:val="%1)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ind w:hanging="180" w:left="6262"/>
      </w:pPr>
    </w:lvl>
  </w:abstractNum>
  <w:abstractNum w:abstractNumId="6">
    <w:nsid w:val="478755DA"/>
    <w:multiLevelType w:val="hybridMultilevel"/>
    <w:tmpl w:val="7988DE8C"/>
    <w:lvl w:tplc="8206A354" w:ilvl="0">
      <w:start w:val="4358"/>
      <w:numFmt w:val="decimal"/>
      <w:lvlText w:val="%1"/>
      <w:lvlJc w:val="left"/>
      <w:pPr>
        <w:ind w:hanging="48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33B434C"/>
    <w:multiLevelType w:val="hybridMultilevel"/>
    <w:tmpl w:val="8A8ED6A4"/>
    <w:lvl w:tplc="89449C44" w:ilvl="0">
      <w:start w:val="1"/>
      <w:numFmt w:val="decimal"/>
      <w:lvlText w:val="%1."/>
      <w:lvlJc w:val="left"/>
      <w:pPr>
        <w:ind w:hanging="360" w:left="40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25"/>
      </w:pPr>
    </w:lvl>
    <w:lvl w:tentative="true" w:tplc="041A001B" w:ilvl="2">
      <w:start w:val="1"/>
      <w:numFmt w:val="lowerRoman"/>
      <w:lvlText w:val="%3."/>
      <w:lvlJc w:val="right"/>
      <w:pPr>
        <w:ind w:hanging="180" w:left="1845"/>
      </w:pPr>
    </w:lvl>
    <w:lvl w:tentative="true" w:tplc="041A000F" w:ilvl="3">
      <w:start w:val="1"/>
      <w:numFmt w:val="decimal"/>
      <w:lvlText w:val="%4."/>
      <w:lvlJc w:val="left"/>
      <w:pPr>
        <w:ind w:hanging="360" w:left="2565"/>
      </w:pPr>
    </w:lvl>
    <w:lvl w:tentative="true" w:tplc="041A0019" w:ilvl="4">
      <w:start w:val="1"/>
      <w:numFmt w:val="lowerLetter"/>
      <w:lvlText w:val="%5."/>
      <w:lvlJc w:val="left"/>
      <w:pPr>
        <w:ind w:hanging="360" w:left="3285"/>
      </w:pPr>
    </w:lvl>
    <w:lvl w:tentative="true" w:tplc="041A001B" w:ilvl="5">
      <w:start w:val="1"/>
      <w:numFmt w:val="lowerRoman"/>
      <w:lvlText w:val="%6."/>
      <w:lvlJc w:val="right"/>
      <w:pPr>
        <w:ind w:hanging="180" w:left="4005"/>
      </w:pPr>
    </w:lvl>
    <w:lvl w:tentative="true" w:tplc="041A000F" w:ilvl="6">
      <w:start w:val="1"/>
      <w:numFmt w:val="decimal"/>
      <w:lvlText w:val="%7."/>
      <w:lvlJc w:val="left"/>
      <w:pPr>
        <w:ind w:hanging="360" w:left="4725"/>
      </w:pPr>
    </w:lvl>
    <w:lvl w:tentative="true" w:tplc="041A0019" w:ilvl="7">
      <w:start w:val="1"/>
      <w:numFmt w:val="lowerLetter"/>
      <w:lvlText w:val="%8."/>
      <w:lvlJc w:val="left"/>
      <w:pPr>
        <w:ind w:hanging="360" w:left="5445"/>
      </w:pPr>
    </w:lvl>
    <w:lvl w:tentative="true" w:tplc="041A001B" w:ilvl="8">
      <w:start w:val="1"/>
      <w:numFmt w:val="lowerRoman"/>
      <w:lvlText w:val="%9."/>
      <w:lvlJc w:val="right"/>
      <w:pPr>
        <w:ind w:hanging="180" w:left="6165"/>
      </w:pPr>
    </w:lvl>
  </w:abstractNum>
  <w:abstractNum w:abstractNumId="8">
    <w:nsid w:val="53535532"/>
    <w:multiLevelType w:val="hybridMultilevel"/>
    <w:tmpl w:val="F56AAE4C"/>
    <w:lvl w:tplc="51D4870A" w:ilvl="0">
      <w:start w:val="106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646F4790"/>
    <w:multiLevelType w:val="hybridMultilevel"/>
    <w:tmpl w:val="2236B4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6022216"/>
    <w:multiLevelType w:val="hybridMultilevel"/>
    <w:tmpl w:val="4E685B9A"/>
    <w:lvl w:tplc="7910C552" w:ilvl="0">
      <w:start w:val="2025"/>
      <w:numFmt w:val="decimal"/>
      <w:lvlText w:val="%1"/>
      <w:lvlJc w:val="left"/>
      <w:pPr>
        <w:ind w:hanging="48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C0F5426"/>
    <w:multiLevelType w:val="hybridMultilevel"/>
    <w:tmpl w:val="2236B4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77F1C8F"/>
    <w:multiLevelType w:val="hybridMultilevel"/>
    <w:tmpl w:val="9CE21760"/>
    <w:lvl w:tplc="82D6EC8E" w:ilvl="0">
      <w:start w:val="2"/>
      <w:numFmt w:val="bullet"/>
      <w:lvlText w:val=""/>
      <w:lvlJc w:val="left"/>
      <w:pPr>
        <w:ind w:hanging="360" w:left="720"/>
      </w:pPr>
      <w:rPr>
        <w:rFonts w:cs="Times New Roman" w:eastAsia="Calibri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8"/>
  </w:num>
  <w:num w:numId="3">
    <w:abstractNumId w:val="9"/>
  </w:num>
  <w:num w:numId="4">
    <w:abstractNumId w:val="6"/>
  </w:num>
  <w:num w:numId="5">
    <w:abstractNumId w:val="4"/>
  </w:num>
  <w:num w:numId="6">
    <w:abstractNumId w:val="10"/>
  </w:num>
  <w:num w:numId="7">
    <w:abstractNumId w:val="11"/>
  </w:num>
  <w:num w:numId="8">
    <w:abstractNumId w:val="5"/>
  </w:num>
  <w:num w:numId="9">
    <w:abstractNumId w:val="3"/>
  </w:num>
  <w:num w:numId="10">
    <w:abstractNumId w:val="7"/>
  </w:num>
  <w:num w:numId="11">
    <w:abstractNumId w:val="12"/>
  </w:num>
  <w:num w:numId="12">
    <w:abstractNumId w:val="1"/>
  </w:num>
  <w:num w:numId="1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2487"/>
    <w:rsid w:val="000249DC"/>
    <w:rsid w:val="000312A7"/>
    <w:rsid w:val="000314D3"/>
    <w:rsid w:val="00035020"/>
    <w:rsid w:val="000362EC"/>
    <w:rsid w:val="00052F72"/>
    <w:rsid w:val="00057439"/>
    <w:rsid w:val="0006079B"/>
    <w:rsid w:val="0006142A"/>
    <w:rsid w:val="000774CF"/>
    <w:rsid w:val="00092754"/>
    <w:rsid w:val="000A0325"/>
    <w:rsid w:val="000A7FD7"/>
    <w:rsid w:val="000B0FAF"/>
    <w:rsid w:val="000B2676"/>
    <w:rsid w:val="000C2B01"/>
    <w:rsid w:val="000D445F"/>
    <w:rsid w:val="000D7575"/>
    <w:rsid w:val="000F76C3"/>
    <w:rsid w:val="001036BA"/>
    <w:rsid w:val="00123B8A"/>
    <w:rsid w:val="0012419C"/>
    <w:rsid w:val="001252E1"/>
    <w:rsid w:val="00145EFF"/>
    <w:rsid w:val="00152017"/>
    <w:rsid w:val="001530DF"/>
    <w:rsid w:val="00173DED"/>
    <w:rsid w:val="0019308E"/>
    <w:rsid w:val="001A3695"/>
    <w:rsid w:val="001B1EBF"/>
    <w:rsid w:val="001C3F60"/>
    <w:rsid w:val="001E0E3E"/>
    <w:rsid w:val="001E27E9"/>
    <w:rsid w:val="001F043B"/>
    <w:rsid w:val="00211F7D"/>
    <w:rsid w:val="002202AF"/>
    <w:rsid w:val="002330AE"/>
    <w:rsid w:val="00241060"/>
    <w:rsid w:val="00242ED8"/>
    <w:rsid w:val="002577A0"/>
    <w:rsid w:val="002701B5"/>
    <w:rsid w:val="00285BE9"/>
    <w:rsid w:val="002879BD"/>
    <w:rsid w:val="002A28E5"/>
    <w:rsid w:val="002A6BF6"/>
    <w:rsid w:val="002B3866"/>
    <w:rsid w:val="002C428E"/>
    <w:rsid w:val="002C581D"/>
    <w:rsid w:val="002F5264"/>
    <w:rsid w:val="0030297D"/>
    <w:rsid w:val="00303774"/>
    <w:rsid w:val="003039B7"/>
    <w:rsid w:val="00305F48"/>
    <w:rsid w:val="003169DA"/>
    <w:rsid w:val="003236AC"/>
    <w:rsid w:val="00326792"/>
    <w:rsid w:val="0033344C"/>
    <w:rsid w:val="00377499"/>
    <w:rsid w:val="003933E2"/>
    <w:rsid w:val="003A2F40"/>
    <w:rsid w:val="003B274E"/>
    <w:rsid w:val="003B3F7F"/>
    <w:rsid w:val="003C2112"/>
    <w:rsid w:val="003C2B35"/>
    <w:rsid w:val="003F19C2"/>
    <w:rsid w:val="00400431"/>
    <w:rsid w:val="00411C39"/>
    <w:rsid w:val="004201CE"/>
    <w:rsid w:val="004234B1"/>
    <w:rsid w:val="00427D47"/>
    <w:rsid w:val="00431EDD"/>
    <w:rsid w:val="00432F31"/>
    <w:rsid w:val="004347B5"/>
    <w:rsid w:val="0043658A"/>
    <w:rsid w:val="004522DE"/>
    <w:rsid w:val="00474154"/>
    <w:rsid w:val="00483699"/>
    <w:rsid w:val="00484DF9"/>
    <w:rsid w:val="004940B4"/>
    <w:rsid w:val="00495283"/>
    <w:rsid w:val="004A1818"/>
    <w:rsid w:val="004B4E86"/>
    <w:rsid w:val="004B5972"/>
    <w:rsid w:val="004B714A"/>
    <w:rsid w:val="004C2805"/>
    <w:rsid w:val="004E3598"/>
    <w:rsid w:val="004F3CD6"/>
    <w:rsid w:val="00523689"/>
    <w:rsid w:val="00524410"/>
    <w:rsid w:val="00566B2F"/>
    <w:rsid w:val="005837EE"/>
    <w:rsid w:val="00587155"/>
    <w:rsid w:val="00596811"/>
    <w:rsid w:val="005C05D3"/>
    <w:rsid w:val="005C2269"/>
    <w:rsid w:val="005D7E85"/>
    <w:rsid w:val="005E7B9B"/>
    <w:rsid w:val="005F47CA"/>
    <w:rsid w:val="00601723"/>
    <w:rsid w:val="00602AA9"/>
    <w:rsid w:val="00614547"/>
    <w:rsid w:val="006341B5"/>
    <w:rsid w:val="0063666A"/>
    <w:rsid w:val="00642387"/>
    <w:rsid w:val="00647463"/>
    <w:rsid w:val="00664501"/>
    <w:rsid w:val="006714B6"/>
    <w:rsid w:val="006716D4"/>
    <w:rsid w:val="0067529E"/>
    <w:rsid w:val="0067573C"/>
    <w:rsid w:val="00676306"/>
    <w:rsid w:val="006817A0"/>
    <w:rsid w:val="00695D83"/>
    <w:rsid w:val="006A09FD"/>
    <w:rsid w:val="006A0FC2"/>
    <w:rsid w:val="006D72B9"/>
    <w:rsid w:val="006F4648"/>
    <w:rsid w:val="007015FF"/>
    <w:rsid w:val="00702487"/>
    <w:rsid w:val="0073045E"/>
    <w:rsid w:val="00732F5D"/>
    <w:rsid w:val="0076030E"/>
    <w:rsid w:val="00767C8F"/>
    <w:rsid w:val="007735BB"/>
    <w:rsid w:val="007763DE"/>
    <w:rsid w:val="007821AC"/>
    <w:rsid w:val="007927CE"/>
    <w:rsid w:val="007A7610"/>
    <w:rsid w:val="007B2A52"/>
    <w:rsid w:val="007B5898"/>
    <w:rsid w:val="007B6A15"/>
    <w:rsid w:val="007B6F0B"/>
    <w:rsid w:val="007C1BBD"/>
    <w:rsid w:val="007C32F5"/>
    <w:rsid w:val="007D277F"/>
    <w:rsid w:val="007D3493"/>
    <w:rsid w:val="007D6E37"/>
    <w:rsid w:val="007E4102"/>
    <w:rsid w:val="007E4BB1"/>
    <w:rsid w:val="007E4F99"/>
    <w:rsid w:val="0080388F"/>
    <w:rsid w:val="0081667A"/>
    <w:rsid w:val="00820762"/>
    <w:rsid w:val="008358DF"/>
    <w:rsid w:val="00836E16"/>
    <w:rsid w:val="00840F92"/>
    <w:rsid w:val="00843DAC"/>
    <w:rsid w:val="00845754"/>
    <w:rsid w:val="008512FB"/>
    <w:rsid w:val="00852A9E"/>
    <w:rsid w:val="00865618"/>
    <w:rsid w:val="008719D9"/>
    <w:rsid w:val="00873041"/>
    <w:rsid w:val="00880F7E"/>
    <w:rsid w:val="00881B51"/>
    <w:rsid w:val="008821BC"/>
    <w:rsid w:val="00892F4D"/>
    <w:rsid w:val="008939E8"/>
    <w:rsid w:val="00894C19"/>
    <w:rsid w:val="008C03F0"/>
    <w:rsid w:val="008C7194"/>
    <w:rsid w:val="008C7991"/>
    <w:rsid w:val="008D5F76"/>
    <w:rsid w:val="00901D51"/>
    <w:rsid w:val="00904351"/>
    <w:rsid w:val="0091768A"/>
    <w:rsid w:val="0095162E"/>
    <w:rsid w:val="00955AF4"/>
    <w:rsid w:val="00964047"/>
    <w:rsid w:val="009664BF"/>
    <w:rsid w:val="00966E9D"/>
    <w:rsid w:val="009766B0"/>
    <w:rsid w:val="009A11B6"/>
    <w:rsid w:val="009A3298"/>
    <w:rsid w:val="009A3AB7"/>
    <w:rsid w:val="009A5198"/>
    <w:rsid w:val="009B0150"/>
    <w:rsid w:val="009B1C9E"/>
    <w:rsid w:val="009B4C56"/>
    <w:rsid w:val="009D1547"/>
    <w:rsid w:val="009D5B70"/>
    <w:rsid w:val="00A01527"/>
    <w:rsid w:val="00A069D5"/>
    <w:rsid w:val="00A1099B"/>
    <w:rsid w:val="00A21972"/>
    <w:rsid w:val="00A25BEF"/>
    <w:rsid w:val="00A26869"/>
    <w:rsid w:val="00A33804"/>
    <w:rsid w:val="00A4265E"/>
    <w:rsid w:val="00A6124B"/>
    <w:rsid w:val="00A6764F"/>
    <w:rsid w:val="00A7424E"/>
    <w:rsid w:val="00A752BB"/>
    <w:rsid w:val="00A7771F"/>
    <w:rsid w:val="00A808FE"/>
    <w:rsid w:val="00A87C8C"/>
    <w:rsid w:val="00AA7597"/>
    <w:rsid w:val="00AB049D"/>
    <w:rsid w:val="00AB10BE"/>
    <w:rsid w:val="00AE3B98"/>
    <w:rsid w:val="00AF5B72"/>
    <w:rsid w:val="00B06BA9"/>
    <w:rsid w:val="00B10D9D"/>
    <w:rsid w:val="00B36138"/>
    <w:rsid w:val="00B366DF"/>
    <w:rsid w:val="00B50B88"/>
    <w:rsid w:val="00B51EC3"/>
    <w:rsid w:val="00B70E4B"/>
    <w:rsid w:val="00B75F6A"/>
    <w:rsid w:val="00B83943"/>
    <w:rsid w:val="00B84E14"/>
    <w:rsid w:val="00BA0EA3"/>
    <w:rsid w:val="00BA7A18"/>
    <w:rsid w:val="00BD2633"/>
    <w:rsid w:val="00BD412B"/>
    <w:rsid w:val="00BE0329"/>
    <w:rsid w:val="00BF0E5C"/>
    <w:rsid w:val="00BF2F20"/>
    <w:rsid w:val="00BF353E"/>
    <w:rsid w:val="00BF7DBD"/>
    <w:rsid w:val="00C055A2"/>
    <w:rsid w:val="00C15E7F"/>
    <w:rsid w:val="00C1662F"/>
    <w:rsid w:val="00C16BBB"/>
    <w:rsid w:val="00C2037A"/>
    <w:rsid w:val="00C27F71"/>
    <w:rsid w:val="00C369EC"/>
    <w:rsid w:val="00C42C4A"/>
    <w:rsid w:val="00C44DE0"/>
    <w:rsid w:val="00C51DB0"/>
    <w:rsid w:val="00C61F72"/>
    <w:rsid w:val="00C65D56"/>
    <w:rsid w:val="00C77E21"/>
    <w:rsid w:val="00C82A44"/>
    <w:rsid w:val="00C84A18"/>
    <w:rsid w:val="00C85A90"/>
    <w:rsid w:val="00C96193"/>
    <w:rsid w:val="00CD6E62"/>
    <w:rsid w:val="00CE4329"/>
    <w:rsid w:val="00CF12D2"/>
    <w:rsid w:val="00D04827"/>
    <w:rsid w:val="00D0511A"/>
    <w:rsid w:val="00D25137"/>
    <w:rsid w:val="00D47FF8"/>
    <w:rsid w:val="00D56C6C"/>
    <w:rsid w:val="00D71149"/>
    <w:rsid w:val="00D72D85"/>
    <w:rsid w:val="00D753A5"/>
    <w:rsid w:val="00D80190"/>
    <w:rsid w:val="00DA625E"/>
    <w:rsid w:val="00DB2925"/>
    <w:rsid w:val="00DB6E09"/>
    <w:rsid w:val="00DC0DCA"/>
    <w:rsid w:val="00DC3F36"/>
    <w:rsid w:val="00DC6F1E"/>
    <w:rsid w:val="00DD79C1"/>
    <w:rsid w:val="00DE059E"/>
    <w:rsid w:val="00DE3E0B"/>
    <w:rsid w:val="00DF3204"/>
    <w:rsid w:val="00DF7B7C"/>
    <w:rsid w:val="00E01944"/>
    <w:rsid w:val="00E0615E"/>
    <w:rsid w:val="00E10938"/>
    <w:rsid w:val="00E154D0"/>
    <w:rsid w:val="00E17E01"/>
    <w:rsid w:val="00E2178F"/>
    <w:rsid w:val="00E35BFD"/>
    <w:rsid w:val="00E42D34"/>
    <w:rsid w:val="00E51093"/>
    <w:rsid w:val="00E57D35"/>
    <w:rsid w:val="00E72E82"/>
    <w:rsid w:val="00E87BD5"/>
    <w:rsid w:val="00E91771"/>
    <w:rsid w:val="00ED1141"/>
    <w:rsid w:val="00ED4306"/>
    <w:rsid w:val="00EE0E4C"/>
    <w:rsid w:val="00EF6BDC"/>
    <w:rsid w:val="00F05A62"/>
    <w:rsid w:val="00F2214F"/>
    <w:rsid w:val="00F526B8"/>
    <w:rsid w:val="00F52DE8"/>
    <w:rsid w:val="00F53F7C"/>
    <w:rsid w:val="00F61F1D"/>
    <w:rsid w:val="00F6215B"/>
    <w:rsid w:val="00FB5A13"/>
    <w:rsid w:val="00FC2833"/>
    <w:rsid w:val="00FC65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2487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02487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Zaglavlje" w:type="paragraph">
    <w:name w:val="header"/>
    <w:basedOn w:val="Normal"/>
    <w:link w:val="ZaglavljeChar"/>
    <w:uiPriority w:val="99"/>
    <w:semiHidden/>
    <w:unhideWhenUsed/>
    <w:rsid w:val="009A3298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9A3298"/>
    <w:rPr>
      <w:rFonts w:cs="Times New Roman" w:eastAsia="Calibri" w:hAnsi="Calibri" w:ascii="Calibri"/>
      <w:lang w:eastAsia="en-US"/>
    </w:rPr>
  </w:style>
  <w:style w:styleId="Podnoje" w:type="paragraph">
    <w:name w:val="footer"/>
    <w:basedOn w:val="Normal"/>
    <w:link w:val="PodnojeChar"/>
    <w:uiPriority w:val="99"/>
    <w:semiHidden/>
    <w:unhideWhenUsed/>
    <w:rsid w:val="009A3298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9A3298"/>
    <w:rPr>
      <w:rFonts w:cs="Times New Roman" w:eastAsia="Calibri" w:hAnsi="Calibri" w:ascii="Calibri"/>
      <w:lang w:eastAsia="en-US"/>
    </w:rPr>
  </w:style>
  <w:style w:styleId="Odlomakpopisa" w:type="paragraph">
    <w:name w:val="List Paragraph"/>
    <w:basedOn w:val="Normal"/>
    <w:uiPriority w:val="34"/>
    <w:qFormat/>
    <w:rsid w:val="005F47CA"/>
    <w:pPr>
      <w:ind w:left="720"/>
      <w:contextualSpacing/>
    </w:pPr>
  </w:style>
  <w:style w:customStyle="true" w:styleId="bold" w:type="character">
    <w:name w:val="bold"/>
    <w:basedOn w:val="Zadanifontodlomka"/>
    <w:rsid w:val="007735BB"/>
  </w:style>
  <w:style w:styleId="Tekstbalonia" w:type="paragraph">
    <w:name w:val="Balloon Text"/>
    <w:basedOn w:val="Normal"/>
    <w:link w:val="TekstbaloniaChar"/>
    <w:uiPriority w:val="99"/>
    <w:semiHidden/>
    <w:unhideWhenUsed/>
    <w:rsid w:val="00B75F6A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5F6A"/>
    <w:rPr>
      <w:rFonts w:cs="Tahoma" w:eastAsia="Calibri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51EC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B51E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1EC3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1E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1E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2487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02487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Zaglavlje" w:type="paragraph">
    <w:name w:val="header"/>
    <w:basedOn w:val="Normal"/>
    <w:link w:val="ZaglavljeChar"/>
    <w:uiPriority w:val="99"/>
    <w:semiHidden/>
    <w:unhideWhenUsed/>
    <w:rsid w:val="009A3298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9A3298"/>
    <w:rPr>
      <w:rFonts w:ascii="Calibri" w:cs="Times New Roman" w:eastAsia="Calibri" w:hAnsi="Calibri"/>
      <w:lang w:eastAsia="en-US"/>
    </w:rPr>
  </w:style>
  <w:style w:styleId="Podnoje" w:type="paragraph">
    <w:name w:val="footer"/>
    <w:basedOn w:val="Normal"/>
    <w:link w:val="PodnojeChar"/>
    <w:uiPriority w:val="99"/>
    <w:semiHidden/>
    <w:unhideWhenUsed/>
    <w:rsid w:val="009A3298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9A3298"/>
    <w:rPr>
      <w:rFonts w:ascii="Calibri" w:cs="Times New Roman" w:eastAsia="Calibri" w:hAnsi="Calibri"/>
      <w:lang w:eastAsia="en-US"/>
    </w:rPr>
  </w:style>
  <w:style w:styleId="Odlomakpopisa" w:type="paragraph">
    <w:name w:val="List Paragraph"/>
    <w:basedOn w:val="Normal"/>
    <w:uiPriority w:val="34"/>
    <w:qFormat/>
    <w:rsid w:val="005F47CA"/>
    <w:pPr>
      <w:ind w:left="720"/>
      <w:contextualSpacing/>
    </w:pPr>
  </w:style>
  <w:style w:customStyle="1" w:styleId="bold" w:type="character">
    <w:name w:val="bold"/>
    <w:basedOn w:val="Zadanifontodlomka"/>
    <w:rsid w:val="007735BB"/>
  </w:style>
  <w:style w:styleId="Tekstbalonia" w:type="paragraph">
    <w:name w:val="Balloon Text"/>
    <w:basedOn w:val="Normal"/>
    <w:link w:val="TekstbaloniaChar"/>
    <w:uiPriority w:val="99"/>
    <w:semiHidden/>
    <w:unhideWhenUsed/>
    <w:rsid w:val="00B75F6A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5F6A"/>
    <w:rPr>
      <w:rFonts w:ascii="Tahoma" w:cs="Tahoma" w:eastAsia="Calibri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51EC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B51E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1EC3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1E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1E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srpnja 2018.</izvorni_sadrzaj>
    <derivirana_varijabla naziv="DomainObject.DatumDonosenjaOdluke_1">3.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2003</izvorni_sadrzaj>
    <derivirana_varijabla naziv="DomainObject.Predmet.Broj_1">2003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studenog 2016.</izvorni_sadrzaj>
    <derivirana_varijabla naziv="DomainObject.Predmet.DatumOsnivanja_1">17.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postupak predstečajne nagodbe</izvorni_sadrzaj>
    <derivirana_varijabla naziv="DomainObject.Predmet.Opis_1">Obustavljen postupak predstečajne nagodbe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St-2003/2016</izvorni_sadrzaj>
    <derivirana_varijabla naziv="DomainObject.Predmet.OznakaBroj_1">St-2003/2016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ZAKUP društvo s ograničenom odgovornošću za trgovinu, ugostiteljstvo, graditeljstvo i  usluge</izvorni_sadrzaj>
    <derivirana_varijabla naziv="DomainObject.Predmet.ProtustrankaFormated_1">  ZAKUP društvo s ograničenom odgovornošću za trgovinu, ugostiteljstvo, graditeljstvo i  usluge</derivirana_varijabla>
  </DomainObject.Predmet.ProtustrankaFormated>
  <DomainObject.Predmet.ProtustrankaFormatedOIB>
    <izvorni_sadrzaj>  ZAKUP društvo s ograničenom odgovornošću za trgovinu, ugostiteljstvo, graditeljstvo i  usluge, OIB 25139341637</izvorni_sadrzaj>
    <derivirana_varijabla naziv="DomainObject.Predmet.ProtustrankaFormatedOIB_1">  ZAKUP društvo s ograničenom odgovornošću za trgovinu, ugostiteljstvo, graditeljstvo i  usluge, OIB 25139341637</derivirana_varijabla>
  </DomainObject.Predmet.ProtustrankaFormatedOIB>
  <DomainObject.Predmet.ProtustrankaFormatedWithAdress>
    <izvorni_sadrzaj> ZAKUP društvo s ograničenom odgovornošću za trgovinu, ugostiteljstvo, graditeljstvo i  usluge, Zrinjsko - Frankopanska 68, 21000 Split</izvorni_sadrzaj>
    <derivirana_varijabla naziv="DomainObject.Predmet.ProtustrankaFormatedWithAdress_1"> ZAKUP društvo s ograničenom odgovornošću za trgovinu, ugostiteljstvo, graditeljstvo i  usluge, Zrinjsko - Frankopanska 68, 21000 Split</derivirana_varijabla>
  </DomainObject.Predmet.ProtustrankaFormatedWithAdress>
  <DomainObject.Predmet.ProtustrankaFormatedWithAdressOIB>
    <izvorni_sadrzaj> ZAKUP društvo s ograničenom odgovornošću za trgovinu, ugostiteljstvo, graditeljstvo i  usluge, OIB 25139341637, Zrinjsko - Frankopanska 68, 21000 Split</izvorni_sadrzaj>
    <derivirana_varijabla naziv="DomainObject.Predmet.ProtustrankaFormatedWithAdressOIB_1"> ZAKUP društvo s ograničenom odgovornošću za trgovinu, ugostiteljstvo, graditeljstvo i  usluge, OIB 25139341637, Zrinjsko - Frankopanska 68, 21000 Split</derivirana_varijabla>
  </DomainObject.Predmet.ProtustrankaFormatedWithAdressOIB>
  <DomainObject.Predmet.ProtustrankaWithAdress>
    <izvorni_sadrzaj>ZAKUP društvo s ograničenom odgovornošću za trgovinu, ugostiteljstvo, graditeljstvo i  usluge Zrinjsko - Frankopanska 68, 21000 Split</izvorni_sadrzaj>
    <derivirana_varijabla naziv="DomainObject.Predmet.ProtustrankaWithAdress_1">ZAKUP društvo s ograničenom odgovornošću za trgovinu, ugostiteljstvo, graditeljstvo i  usluge Zrinjsko - Frankopanska 68, 21000 Split</derivirana_varijabla>
  </DomainObject.Predmet.ProtustrankaWithAdress>
  <DomainObject.Predmet.ProtustrankaWithAdressOIB>
    <izvorni_sadrzaj>ZAKUP društvo s ograničenom odgovornošću za trgovinu, ugostiteljstvo, graditeljstvo i  usluge, OIB 25139341637, Zrinjsko - Frankopanska 68, 21000 Split</izvorni_sadrzaj>
    <derivirana_varijabla naziv="DomainObject.Predmet.ProtustrankaWithAdressOIB_1">ZAKUP društvo s ograničenom odgovornošću za trgovinu, ugostiteljstvo, graditeljstvo i  usluge, OIB 25139341637, Zrinjsko - Frankopanska 68, 21000 Split</derivirana_varijabla>
  </DomainObject.Predmet.ProtustrankaWithAdressOIB>
  <DomainObject.Predmet.ProtustrankaNazivFormated>
    <izvorni_sadrzaj>ZAKUP društvo s ograničenom odgovornošću za trgovinu, ugostiteljstvo, graditeljstvo i  usluge</izvorni_sadrzaj>
    <derivirana_varijabla naziv="DomainObject.Predmet.ProtustrankaNazivFormated_1">ZAKUP društvo s ograničenom odgovornošću za trgovinu, ugostiteljstvo, graditeljstvo i  usluge</derivirana_varijabla>
  </DomainObject.Predmet.ProtustrankaNazivFormated>
  <DomainObject.Predmet.ProtustrankaNazivFormatedOIB>
    <izvorni_sadrzaj>ZAKUP društvo s ograničenom odgovornošću za trgovinu, ugostiteljstvo, graditeljstvo i  usluge, OIB 25139341637</izvorni_sadrzaj>
    <derivirana_varijabla naziv="DomainObject.Predmet.ProtustrankaNazivFormatedOIB_1">ZAKUP društvo s ograničenom odgovornošću za trgovinu, ugostiteljstvo, graditeljstvo i  usluge, OIB 25139341637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ZAGREB; Sberbank d.d.; RH, Ministarstvo financija</izvorni_sadrzaj>
    <derivirana_varijabla naziv="DomainObject.Predmet.StrankaFormated_1">  FINANCIJSKA AGENCIJA, RC ZAGREB; Sberbank d.d.; RH, Ministarstvo financija</derivirana_varijabla>
  </DomainObject.Predmet.StrankaFormated>
  <DomainObject.Predmet.StrankaFormatedOIB>
    <izvorni_sadrzaj>  FINANCIJSKA AGENCIJA, RC ZAGREB, OIB 85821130368; Sberbank d.d., OIB 78427478595; RH, Ministarstvo financija, OIB 18683136487</izvorni_sadrzaj>
    <derivirana_varijabla naziv="DomainObject.Predmet.StrankaFormatedOIB_1">  FINANCIJSKA AGENCIJA, RC ZAGREB, OIB 85821130368; Sberbank d.d., OIB 78427478595; RH, Ministarstvo financija, OIB 18683136487</derivirana_varijabla>
  </DomainObject.Predmet.StrankaFormatedOIB>
  <DomainObject.Predmet.StrankaFormatedWithAdress>
    <izvorni_sadrzaj> FINANCIJSKA AGENCIJA, RC ZAGREB, KOTURAŠKA 43, 10000 Zagreb; Sberbank d.d., Varšavska 9, 10000 Zagreb; RH, Ministarstvo financija</izvorni_sadrzaj>
    <derivirana_varijabla naziv="DomainObject.Predmet.StrankaFormatedWithAdress_1"> FINANCIJSKA AGENCIJA, RC ZAGREB, KOTURAŠKA 43, 10000 Zagreb; Sberbank d.d., Varšavska 9, 10000 Zagreb; RH, Ministarstvo financija</derivirana_varijabla>
  </DomainObject.Predmet.StrankaFormatedWithAdress>
  <DomainObject.Predmet.StrankaFormatedWithAdressOIB>
    <izvorni_sadrzaj> FINANCIJSKA AGENCIJA, RC ZAGREB, OIB 85821130368, KOTURAŠKA 43, 10000 Zagreb; Sberbank d.d., OIB 78427478595, Varšavska 9, 10000 Zagreb; RH, Ministarstvo financija, OIB 18683136487</izvorni_sadrzaj>
    <derivirana_varijabla naziv="DomainObject.Predmet.StrankaFormatedWithAdressOIB_1"> FINANCIJSKA AGENCIJA, RC ZAGREB, OIB 85821130368, KOTURAŠKA 43, 10000 Zagreb; Sberbank d.d., OIB 78427478595, Varšavska 9, 10000 Zagreb; RH, Ministarstvo financija, OIB 18683136487</derivirana_varijabla>
  </DomainObject.Predmet.StrankaFormatedWithAdressOIB>
  <DomainObject.Predmet.StrankaWithAdress>
    <izvorni_sadrzaj>FINANCIJSKA AGENCIJA, RC ZAGREB KOTURAŠKA 43,10000 Zagreb,Sberbank d.d. Varšavska 9,10000 Zagreb,RH, Ministarstvo financija </izvorni_sadrzaj>
    <derivirana_varijabla naziv="DomainObject.Predmet.StrankaWithAdress_1">FINANCIJSKA AGENCIJA, RC ZAGREB KOTURAŠKA 43,10000 Zagreb,Sberbank d.d. Varšavska 9,10000 Zagreb,RH, Ministarstvo financija </derivirana_varijabla>
  </DomainObject.Predmet.StrankaWithAdress>
  <DomainObject.Predmet.StrankaWithAdressOIB>
    <izvorni_sadrzaj>FINANCIJSKA AGENCIJA, RC ZAGREB, OIB 85821130368, KOTURAŠKA 43,10000 Zagreb,Sberbank d.d., OIB 78427478595, Varšavska 9,10000 Zagreb,RH, Ministarstvo financija, OIB 18683136487</izvorni_sadrzaj>
    <derivirana_varijabla naziv="DomainObject.Predmet.StrankaWithAdressOIB_1">FINANCIJSKA AGENCIJA, RC ZAGREB, OIB 85821130368, KOTURAŠKA 43,10000 Zagreb,Sberbank d.d., OIB 78427478595, Varšavska 9,10000 Zagreb,RH, Ministarstvo financija, OIB 18683136487</derivirana_varijabla>
  </DomainObject.Predmet.StrankaWithAdressOIB>
  <DomainObject.Predmet.StrankaNazivFormated>
    <izvorni_sadrzaj>FINANCIJSKA AGENCIJA, RC ZAGREB,Sberbank d.d.,RH, Ministarstvo financija</izvorni_sadrzaj>
    <derivirana_varijabla naziv="DomainObject.Predmet.StrankaNazivFormated_1">FINANCIJSKA AGENCIJA, RC ZAGREB,Sberbank d.d.,RH, Ministarstvo financija</derivirana_varijabla>
  </DomainObject.Predmet.StrankaNazivFormated>
  <DomainObject.Predmet.StrankaNazivFormatedOIB>
    <izvorni_sadrzaj>FINANCIJSKA AGENCIJA, RC ZAGREB, OIB 85821130368,Sberbank d.d., OIB 78427478595,RH, Ministarstvo financija, OIB 18683136487</izvorni_sadrzaj>
    <derivirana_varijabla naziv="DomainObject.Predmet.StrankaNazivFormatedOIB_1">FINANCIJSKA AGENCIJA, RC ZAGREB, OIB 85821130368,Sberbank d.d., OIB 78427478595,RH, Ministarstvo financija,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Iva Lončar</izvorni_sadrzaj>
    <derivirana_varijabla naziv="DomainObject.Predmet.Zapisnicar_1">Iva Lončar</derivirana_varijabla>
  </DomainObject.Predmet.Zapisnicar>
  <DomainObject.Predmet.StrankaListFormated>
    <izvorni_sadrzaj>
      <item>FINANCIJSKA AGENCIJA, RC ZAGREB</item>
      <item>Sberbank d.d.</item>
      <item>RH, Ministarstvo financija</item>
    </izvorni_sadrzaj>
    <derivirana_varijabla naziv="DomainObject.Predmet.StrankaListFormated_1">
      <item>FINANCIJSKA AGENCIJA, RC ZAGREB</item>
      <item>Sberbank d.d.</item>
      <item>RH, Ministarstvo financija</item>
    </derivirana_varijabla>
  </DomainObject.Predmet.StrankaListFormated>
  <DomainObject.Predmet.StrankaListFormatedOIB>
    <izvorni_sadrzaj>
      <item>FINANCIJSKA AGENCIJA, RC ZAGREB, OIB 85821130368</item>
      <item>Sberbank d.d., OIB 78427478595</item>
      <item>RH, Ministarstvo financija, OIB 18683136487</item>
    </izvorni_sadrzaj>
    <derivirana_varijabla naziv="DomainObject.Predmet.StrankaListFormatedOIB_1">
      <item>FINANCIJSKA AGENCIJA, RC ZAGREB, OIB 85821130368</item>
      <item>Sberbank d.d., OIB 78427478595</item>
      <item>RH, Ministarstvo financija, OIB 18683136487</item>
    </derivirana_varijabla>
  </DomainObject.Predmet.StrankaListFormatedOIB>
  <DomainObject.Predmet.StrankaListFormatedWithAdress>
    <izvorni_sadrzaj>
      <item>FINANCIJSKA AGENCIJA, RC ZAGREB, KOTURAŠKA 43, 10000 Zagreb</item>
      <item>Sberbank d.d., Varšavska 9, 10000 Zagreb</item>
      <item>RH, Ministarstvo financija</item>
    </izvorni_sadrzaj>
    <derivirana_varijabla naziv="DomainObject.Predmet.StrankaListFormatedWithAdress_1">
      <item>FINANCIJSKA AGENCIJA, RC ZAGREB, KOTURAŠKA 43, 10000 Zagreb</item>
      <item>Sberbank d.d., Varšavska 9, 10000 Zagreb</item>
      <item>RH, Ministarstvo financija</item>
    </derivirana_varijabla>
  </DomainObject.Predmet.StrankaListFormatedWithAdress>
  <DomainObject.Predmet.StrankaListFormatedWithAdressOIB>
    <izvorni_sadrzaj>
      <item>FINANCIJSKA AGENCIJA, RC ZAGREB, OIB 85821130368, KOTURAŠKA 43, 10000 Zagreb</item>
      <item>Sberbank d.d., OIB 78427478595, Varšavska 9, 10000 Zagreb</item>
      <item>RH, Ministarstvo financija, OIB 18683136487</item>
    </izvorni_sadrzaj>
    <derivirana_varijabla naziv="DomainObject.Predmet.StrankaListFormatedWithAdressOIB_1">
      <item>FINANCIJSKA AGENCIJA, RC ZAGREB, OIB 85821130368, KOTURAŠKA 43, 10000 Zagreb</item>
      <item>Sberbank d.d., OIB 78427478595, Varšavska 9, 10000 Zagreb</item>
      <item>RH, Ministarstvo financija, OIB 18683136487</item>
    </derivirana_varijabla>
  </DomainObject.Predmet.StrankaListFormatedWithAdressOIB>
  <DomainObject.Predmet.StrankaListNazivFormated>
    <izvorni_sadrzaj>
      <item>FINANCIJSKA AGENCIJA, RC ZAGREB</item>
      <item>Sberbank d.d.</item>
      <item>RH, Ministarstvo financija</item>
    </izvorni_sadrzaj>
    <derivirana_varijabla naziv="DomainObject.Predmet.StrankaListNazivFormated_1">
      <item>FINANCIJSKA AGENCIJA, RC ZAGREB</item>
      <item>Sberbank d.d.</item>
      <item>RH, Ministarstvo financija</item>
    </derivirana_varijabla>
  </DomainObject.Predmet.StrankaListNazivFormated>
  <DomainObject.Predmet.StrankaListNazivFormatedOIB>
    <izvorni_sadrzaj>
      <item>FINANCIJSKA AGENCIJA, RC ZAGREB, OIB 85821130368</item>
      <item>Sberbank d.d., OIB 78427478595</item>
      <item>RH, Ministarstvo financija, OIB 18683136487</item>
    </izvorni_sadrzaj>
    <derivirana_varijabla naziv="DomainObject.Predmet.StrankaListNazivFormatedOIB_1">
      <item>FINANCIJSKA AGENCIJA, RC ZAGREB, OIB 85821130368</item>
      <item>Sberbank d.d., OIB 78427478595</item>
      <item>RH, Ministarstvo financija, OIB 18683136487</item>
    </derivirana_varijabla>
  </DomainObject.Predmet.StrankaListNazivFormatedOIB>
  <DomainObject.Predmet.ProtuStrankaListFormated>
    <izvorni_sadrzaj>
      <item>ZAKUP društvo s ograničenom odgovornošću za trgovinu, ugostiteljstvo, graditeljstvo i  usluge</item>
    </izvorni_sadrzaj>
    <derivirana_varijabla naziv="DomainObject.Predmet.ProtuStrankaListFormated_1">
      <item>ZAKUP društvo s ograničenom odgovornošću za trgovinu, ugostiteljstvo, graditeljstvo i  usluge</item>
    </derivirana_varijabla>
  </DomainObject.Predmet.ProtuStrankaListFormated>
  <DomainObject.Predmet.ProtuStrankaListFormatedOIB>
    <izvorni_sadrzaj>
      <item>ZAKUP društvo s ograničenom odgovornošću za trgovinu, ugostiteljstvo, graditeljstvo i  usluge, OIB 25139341637</item>
    </izvorni_sadrzaj>
    <derivirana_varijabla naziv="DomainObject.Predmet.ProtuStrankaListFormatedOIB_1">
      <item>ZAKUP društvo s ograničenom odgovornošću za trgovinu, ugostiteljstvo, graditeljstvo i  usluge, OIB 25139341637</item>
    </derivirana_varijabla>
  </DomainObject.Predmet.ProtuStrankaListFormatedOIB>
  <DomainObject.Predmet.ProtuStrankaListFormatedWithAdress>
    <izvorni_sadrzaj>
      <item>ZAKUP društvo s ograničenom odgovornošću za trgovinu, ugostiteljstvo, graditeljstvo i  usluge, Zrinjsko - Frankopanska 68, 21000 Split</item>
    </izvorni_sadrzaj>
    <derivirana_varijabla naziv="DomainObject.Predmet.ProtuStrankaListFormatedWithAdress_1">
      <item>ZAKUP društvo s ograničenom odgovornošću za trgovinu, ugostiteljstvo, graditeljstvo i  usluge, Zrinjsko - Frankopanska 68, 21000 Split</item>
    </derivirana_varijabla>
  </DomainObject.Predmet.ProtuStrankaListFormatedWithAdress>
  <DomainObject.Predmet.ProtuStrankaListFormatedWithAdressOIB>
    <izvorni_sadrzaj>
      <item>ZAKUP društvo s ograničenom odgovornošću za trgovinu, ugostiteljstvo, graditeljstvo i  usluge, OIB 25139341637, Zrinjsko - Frankopanska 68, 21000 Split</item>
    </izvorni_sadrzaj>
    <derivirana_varijabla naziv="DomainObject.Predmet.ProtuStrankaListFormatedWithAdressOIB_1">
      <item>ZAKUP društvo s ograničenom odgovornošću za trgovinu, ugostiteljstvo, graditeljstvo i  usluge, OIB 25139341637, Zrinjsko - Frankopanska 68, 21000 Split</item>
    </derivirana_varijabla>
  </DomainObject.Predmet.ProtuStrankaListFormatedWithAdressOIB>
  <DomainObject.Predmet.ProtuStrankaListNazivFormated>
    <izvorni_sadrzaj>
      <item>ZAKUP društvo s ograničenom odgovornošću za trgovinu, ugostiteljstvo, graditeljstvo i  usluge</item>
    </izvorni_sadrzaj>
    <derivirana_varijabla naziv="DomainObject.Predmet.ProtuStrankaListNazivFormated_1">
      <item>ZAKUP društvo s ograničenom odgovornošću za trgovinu, ugostiteljstvo, graditeljstvo i  usluge</item>
    </derivirana_varijabla>
  </DomainObject.Predmet.ProtuStrankaListNazivFormated>
  <DomainObject.Predmet.ProtuStrankaListNazivFormatedOIB>
    <izvorni_sadrzaj>
      <item>ZAKUP društvo s ograničenom odgovornošću za trgovinu, ugostiteljstvo, graditeljstvo i  usluge, OIB 25139341637</item>
    </izvorni_sadrzaj>
    <derivirana_varijabla naziv="DomainObject.Predmet.ProtuStrankaListNazivFormatedOIB_1">
      <item>ZAKUP društvo s ograničenom odgovornošću za trgovinu, ugostiteljstvo, graditeljstvo i  usluge, OIB 25139341637</item>
    </derivirana_varijabla>
  </DomainObject.Predmet.ProtuStrankaListNazivFormatedOIB>
  <DomainObject.Predmet.OstaliListFormated>
    <izvorni_sadrzaj>
      <item>ŽUPANIJSKO DRŽAVNO ODVJETNIŠTVO U SPLITU</item>
    </izvorni_sadrzaj>
    <derivirana_varijabla naziv="DomainObject.Predmet.OstaliListFormated_1">
      <item>ŽUPANIJSKO DRŽAVNO ODVJETNIŠTVO U SPLITU</item>
    </derivirana_varijabla>
  </DomainObject.Predmet.OstaliListFormated>
  <DomainObject.Predmet.OstaliListFormatedOIB>
    <izvorni_sadrzaj>
      <item>ŽUPANIJSKO DRŽAVNO ODVJETNIŠTVO U SPLITU</item>
    </izvorni_sadrzaj>
    <derivirana_varijabla naziv="DomainObject.Predmet.OstaliListFormatedOIB_1">
      <item>ŽUPANIJSKO DRŽAVNO ODVJETNIŠTVO U SPLITU</item>
    </derivirana_varijabla>
  </DomainObject.Predmet.OstaliListFormatedOIB>
  <DomainObject.Predmet.OstaliListFormatedWithAdress>
    <izvorni_sadrzaj>
      <item>ŽUPANIJSKO DRŽAVNO ODVJETNIŠTVO U SPLITU</item>
    </izvorni_sadrzaj>
    <derivirana_varijabla naziv="DomainObject.Predmet.OstaliListFormatedWithAdress_1">
      <item>ŽUPANIJSKO DRŽAVNO ODVJETNIŠTVO U SPLITU</item>
    </derivirana_varijabla>
  </DomainObject.Predmet.OstaliListFormatedWithAdress>
  <DomainObject.Predmet.OstaliListFormatedWithAdressOIB>
    <izvorni_sadrzaj>
      <item>ŽUPANIJSKO DRŽAVNO ODVJETNIŠTVO U SPLITU</item>
    </izvorni_sadrzaj>
    <derivirana_varijabla naziv="DomainObject.Predmet.OstaliListFormatedWithAdressOIB_1">
      <item>ŽUPANIJSKO DRŽAVNO ODVJETNIŠTVO U SPLITU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2018.</izvorni_sadrzaj>
    <derivirana_varijabla naziv="DomainObject.Datum_1">3.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 i dr.</izvorni_sadrzaj>
    <derivirana_varijabla naziv="DomainObject.Predmet.StrankaIDrugi_1">FINANCIJSKA AGENCIJA, RC ZAGREB i dr.</derivirana_varijabla>
  </DomainObject.Predmet.StrankaIDrugi>
  <DomainObject.Predmet.ProtustrankaIDrugi>
    <izvorni_sadrzaj>ZAKUP društvo s ograničenom odgovornošću za trgovinu, ugostiteljstvo, graditeljstvo i  usluge</izvorni_sadrzaj>
    <derivirana_varijabla naziv="DomainObject.Predmet.ProtustrankaIDrugi_1">ZAKUP društvo s ograničenom odgovornošću za trgovinu, ugostiteljstvo, graditeljstvo i  usluge</derivirana_varijabla>
  </DomainObject.Predmet.ProtustrankaIDrugi>
  <DomainObject.Predmet.StrankaIDrugiAdressOIB>
    <izvorni_sadrzaj>FINANCIJSKA AGENCIJA, RC ZAGREB, OIB 85821130368, KOTURAŠKA 43, 10000 Zagreb i dr.</izvorni_sadrzaj>
    <derivirana_varijabla naziv="DomainObject.Predmet.StrankaIDrugiAdressOIB_1">FINANCIJSKA AGENCIJA, RC ZAGREB, OIB 85821130368, KOTURAŠKA 43, 10000 Zagreb i dr.</derivirana_varijabla>
  </DomainObject.Predmet.StrankaIDrugiAdressOIB>
  <DomainObject.Predmet.ProtustrankaIDrugiAdressOIB>
    <izvorni_sadrzaj>ZAKUP društvo s ograničenom odgovornošću za trgovinu, ugostiteljstvo, graditeljstvo i  usluge, OIB 25139341637, Zrinjsko - Frankopanska 68, 21000 Split</izvorni_sadrzaj>
    <derivirana_varijabla naziv="DomainObject.Predmet.ProtustrankaIDrugiAdressOIB_1">ZAKUP društvo s ograničenom odgovornošću za trgovinu, ugostiteljstvo, graditeljstvo i  usluge, OIB 25139341637, Zrinjsko - Frankopanska 68,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ZAKUP društvo s ograničenom odgovornošću za trgovinu, ugostiteljstvo, graditeljstvo i  usluge</item>
      <item>FINANCIJSKA AGENCIJA, RC ZAGREB</item>
      <item>Sberbank d.d.</item>
      <item>RH, Ministarstvo financija</item>
      <item>ŽUPANIJSKO DRŽAVNO ODVJETNIŠTVO U SPLITU</item>
    </izvorni_sadrzaj>
    <derivirana_varijabla naziv="DomainObject.Predmet.SudioniciListNaziv_1">
      <item>ZAKUP društvo s ograničenom odgovornošću za trgovinu, ugostiteljstvo, graditeljstvo i  usluge</item>
      <item>FINANCIJSKA AGENCIJA, RC ZAGREB</item>
      <item>Sberbank d.d.</item>
      <item>RH, Ministarstvo financija</item>
      <item>ŽUPANIJSKO DRŽAVNO ODVJETNIŠTVO U SPLITU</item>
    </derivirana_varijabla>
  </DomainObject.Predmet.SudioniciListNaziv>
  <DomainObject.Predmet.SudioniciListAdressOIB>
    <izvorni_sadrzaj>
      <item>ZAKUP društvo s ograničenom odgovornošću za trgovinu, ugostiteljstvo, graditeljstvo i  usluge, OIB 25139341637, Zrinjsko - Frankopanska 68,21000 Split</item>
      <item>FINANCIJSKA AGENCIJA, RC ZAGREB, OIB 85821130368, KOTURAŠKA 43,10000 Zagreb</item>
      <item>Sberbank d.d., OIB 78427478595, Varšavska 9,10000 Zagreb</item>
      <item>RH, Ministarstvo financija, OIB 18683136487</item>
      <item>ŽUPANIJSKO DRŽAVNO ODVJETNIŠTVO U SPLITU</item>
    </izvorni_sadrzaj>
    <derivirana_varijabla naziv="DomainObject.Predmet.SudioniciListAdressOIB_1">
      <item>ZAKUP društvo s ograničenom odgovornošću za trgovinu, ugostiteljstvo, graditeljstvo i  usluge, OIB 25139341637, Zrinjsko - Frankopanska 68,21000 Split</item>
      <item>FINANCIJSKA AGENCIJA, RC ZAGREB, OIB 85821130368, KOTURAŠKA 43,10000 Zagreb</item>
      <item>Sberbank d.d., OIB 78427478595, Varšavska 9,10000 Zagreb</item>
      <item>RH, Ministarstvo financija, OIB 18683136487</item>
      <item>ŽUPANIJSKO DRŽAVNO ODVJETNIŠTVO U SPLITU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25139341637</item>
      <item>, OIB 85821130368</item>
      <item>, OIB 78427478595</item>
      <item>, OIB 18683136487</item>
      <item>, OIB null</item>
    </izvorni_sadrzaj>
    <derivirana_varijabla naziv="DomainObject.Predmet.SudioniciListNazivOIB_1">
      <item>, OIB 25139341637</item>
      <item>, OIB 85821130368</item>
      <item>, OIB 78427478595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Frano Krišto, OIB 65197867391, Dubrovačka 3a Split</item>
    </izvorni_sadrzaj>
    <derivirana_varijabla naziv="DomainObject.Predmet.StecajniUpraviteljiListAddressOIB_1">
      <item>Frano Krišto, OIB 65197867391, Dubrovačka 3a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5D8F675-4600-491D-BD04-956198113B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IBM Corporation</properties:Company>
  <properties:Pages>3</properties:Pages>
  <properties:Words>327</properties:Words>
  <properties:Characters>2096</properties:Characters>
  <properties:Lines>228</properties:Lines>
  <properties:Paragraphs>162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2297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2018-06-26T08:12:00Z</dcterms:created>
  <dc:creator>ADMINIBM</dc:creator>
  <cp:lastModifiedBy>Iva Lončar</cp:lastModifiedBy>
  <cp:lastPrinted>2018-06-19T10:23:00Z</cp:lastPrinted>
  <dcterms:modified xmlns:xsi="http://www.w3.org/2001/XMLSchema-instance" xsi:type="dcterms:W3CDTF">2018-07-03T08:45:00Z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(TABLICE - sudac 2003-2016.docx)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