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38525e1" w14:paraId="38525e1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624392">
        <w:rPr>
          <w:sz w:val="24"/>
        </w:rPr>
        <w:t xml:space="preserve">     75. St-658/2018</w:t>
      </w:r>
      <w:r w:rsidR="007A4FA4">
        <w:rPr>
          <w:sz w:val="24"/>
        </w:rPr>
        <w:t>-</w:t>
      </w:r>
      <w:r w:rsidR="00624392">
        <w:rPr>
          <w:sz w:val="24"/>
        </w:rPr>
        <w:t>16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D9327A" w:rsidR="00D9327A">
      <w:pPr>
        <w:tabs>
          <w:tab w:pos="6840" w:val="left"/>
        </w:tabs>
        <w:jc w:val="center"/>
        <w:rPr>
          <w:sz w:val="24"/>
          <w:szCs w:val="24"/>
        </w:rPr>
      </w:pPr>
    </w:p>
    <w:p w:rsidRDefault="007F7E7E" w:rsidR="007F7E7E" w:rsidRPr="007F7E7E">
      <w:pPr>
        <w:tabs>
          <w:tab w:pos="6840" w:val="left"/>
        </w:tabs>
        <w:jc w:val="center"/>
        <w:rPr>
          <w:sz w:val="24"/>
          <w:szCs w:val="24"/>
        </w:rPr>
      </w:pPr>
      <w:r w:rsidRPr="007F7E7E">
        <w:rPr>
          <w:sz w:val="24"/>
          <w:szCs w:val="24"/>
        </w:rPr>
        <w:t>U   I M E   R E P U B L I K E   H R V A T S K E</w:t>
      </w:r>
    </w:p>
    <w:p w:rsidRDefault="007F7E7E" w:rsidR="007F7E7E" w:rsidRPr="007F7E7E">
      <w:pPr>
        <w:ind w:left="360"/>
        <w:rPr>
          <w:sz w:val="24"/>
          <w:szCs w:val="24"/>
        </w:rPr>
      </w:pPr>
      <w:r w:rsidRPr="007F7E7E">
        <w:rPr>
          <w:sz w:val="24"/>
          <w:szCs w:val="24"/>
        </w:rPr>
        <w:t xml:space="preserve">                                                       R J E Š E N J E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722F85">
        <w:rPr>
          <w:sz w:val="24"/>
          <w:szCs w:val="24"/>
        </w:rPr>
        <w:t xml:space="preserve"> Sanda Jeromela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624392">
        <w:rPr>
          <w:sz w:val="24"/>
          <w:szCs w:val="24"/>
        </w:rPr>
        <w:t>VOĆNI VRT d.o.o., Zagreb, Heinzelova 47 A, OIB: 43365110112</w:t>
      </w:r>
      <w:r w:rsidR="00442F90" w:rsidRPr="008600EF">
        <w:rPr>
          <w:sz w:val="24"/>
          <w:szCs w:val="24"/>
        </w:rPr>
        <w:t>, dana</w:t>
      </w:r>
      <w:r w:rsidR="00624392">
        <w:rPr>
          <w:sz w:val="24"/>
          <w:szCs w:val="24"/>
        </w:rPr>
        <w:t xml:space="preserve"> 21. kolovoza 2018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7F7E7E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Default="00150A24" w:rsidP="00150A24" w:rsidR="00150A24" w:rsidRPr="00150A24">
      <w:pPr>
        <w:spacing w:lineRule="atLeast" w:line="240"/>
        <w:ind w:firstLine="708"/>
        <w:jc w:val="center"/>
        <w:rPr>
          <w:sz w:val="24"/>
          <w:szCs w:val="24"/>
        </w:rPr>
      </w:pPr>
      <w:r w:rsidRPr="00150A24">
        <w:rPr>
          <w:sz w:val="24"/>
          <w:szCs w:val="24"/>
        </w:rPr>
        <w:t>r i j e š i o    je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  <w:t xml:space="preserve">   </w:t>
      </w:r>
      <w:r w:rsidRPr="00150A24">
        <w:rPr>
          <w:sz w:val="24"/>
          <w:szCs w:val="24"/>
        </w:rPr>
        <w:tab/>
        <w:t xml:space="preserve"> </w:t>
      </w:r>
    </w:p>
    <w:p w:rsidRDefault="00150A24" w:rsidP="00150A24" w:rsid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 xml:space="preserve">Odbacuje se prijedlog predlagatelja za provedbu skraćenog stečajnog postupka nad predloženim dužnikom </w:t>
      </w:r>
      <w:r w:rsidR="00624392">
        <w:rPr>
          <w:sz w:val="24"/>
          <w:szCs w:val="24"/>
        </w:rPr>
        <w:t>VOĆNI VRT d.o.o., Zagreb, Heinzelova 47 A, OIB: 43365110112.</w:t>
      </w:r>
    </w:p>
    <w:p w:rsidRDefault="00624392" w:rsidP="00150A24" w:rsidR="00624392" w:rsidRPr="00150A24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150A24" w:rsidP="00150A24" w:rsidR="00150A24" w:rsidRPr="00150A24">
      <w:pPr>
        <w:spacing w:lineRule="atLeast" w:line="240"/>
        <w:ind w:firstLine="708"/>
        <w:jc w:val="center"/>
        <w:rPr>
          <w:sz w:val="24"/>
          <w:szCs w:val="24"/>
        </w:rPr>
      </w:pPr>
      <w:r w:rsidRPr="00150A24">
        <w:rPr>
          <w:sz w:val="24"/>
          <w:szCs w:val="24"/>
        </w:rPr>
        <w:t>Obrazloženje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150A24" w:rsidP="00722F85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 xml:space="preserve"> Uvidom u </w:t>
      </w:r>
      <w:r w:rsidR="00624392">
        <w:rPr>
          <w:sz w:val="24"/>
          <w:szCs w:val="24"/>
        </w:rPr>
        <w:t>potvrdu FINA-e od 18. srpnja 2018.</w:t>
      </w:r>
      <w:r>
        <w:rPr>
          <w:sz w:val="24"/>
          <w:szCs w:val="24"/>
        </w:rPr>
        <w:t xml:space="preserve"> utvrđeno je da dužnik nema nepodmirenih obveza na dan izdavanja potvrde, pa obzirom da je zahtjev za provedbu skraćeno</w:t>
      </w:r>
      <w:r w:rsidR="00624392">
        <w:rPr>
          <w:sz w:val="24"/>
          <w:szCs w:val="24"/>
        </w:rPr>
        <w:t>g stečajnog postupka podnesen 08. ožujka</w:t>
      </w:r>
      <w:r>
        <w:rPr>
          <w:sz w:val="24"/>
          <w:szCs w:val="24"/>
        </w:rPr>
        <w:t xml:space="preserve"> </w:t>
      </w:r>
      <w:r w:rsidR="00624392">
        <w:rPr>
          <w:sz w:val="24"/>
          <w:szCs w:val="24"/>
        </w:rPr>
        <w:t>2018</w:t>
      </w:r>
      <w:r>
        <w:rPr>
          <w:sz w:val="24"/>
          <w:szCs w:val="24"/>
        </w:rPr>
        <w:t xml:space="preserve">., to </w:t>
      </w:r>
      <w:r w:rsidR="00C11656">
        <w:rPr>
          <w:sz w:val="24"/>
          <w:szCs w:val="24"/>
        </w:rPr>
        <w:t xml:space="preserve">više </w:t>
      </w:r>
      <w:r>
        <w:rPr>
          <w:sz w:val="24"/>
          <w:szCs w:val="24"/>
        </w:rPr>
        <w:t xml:space="preserve">nije ostvarena </w:t>
      </w:r>
      <w:r w:rsidRPr="00150A24">
        <w:rPr>
          <w:sz w:val="24"/>
          <w:szCs w:val="24"/>
        </w:rPr>
        <w:t>pretpostavka iz čl. 428. st. 1</w:t>
      </w:r>
      <w:r w:rsidR="00722F85">
        <w:rPr>
          <w:sz w:val="24"/>
          <w:szCs w:val="24"/>
        </w:rPr>
        <w:t>.</w:t>
      </w:r>
      <w:r w:rsidRPr="00150A24">
        <w:rPr>
          <w:sz w:val="24"/>
          <w:szCs w:val="24"/>
        </w:rPr>
        <w:t xml:space="preserve"> toč. 2.</w:t>
      </w:r>
      <w:r w:rsidR="00722F85">
        <w:rPr>
          <w:sz w:val="24"/>
          <w:szCs w:val="24"/>
        </w:rPr>
        <w:t xml:space="preserve"> Stečajnog zakona ("Narodne novine" broj</w:t>
      </w:r>
      <w:r w:rsidRPr="00150A24">
        <w:rPr>
          <w:sz w:val="24"/>
          <w:szCs w:val="24"/>
        </w:rPr>
        <w:t xml:space="preserve"> 71/15</w:t>
      </w:r>
      <w:r w:rsidR="003B2BEA">
        <w:rPr>
          <w:sz w:val="24"/>
          <w:szCs w:val="24"/>
        </w:rPr>
        <w:t>, dalje: SZ</w:t>
      </w:r>
      <w:r w:rsidRPr="00150A24">
        <w:rPr>
          <w:sz w:val="24"/>
          <w:szCs w:val="24"/>
        </w:rPr>
        <w:t>)</w:t>
      </w:r>
      <w:r w:rsidR="00722F85">
        <w:rPr>
          <w:sz w:val="24"/>
          <w:szCs w:val="24"/>
        </w:rPr>
        <w:t>,</w:t>
      </w:r>
      <w:r w:rsidRPr="00150A24">
        <w:rPr>
          <w:sz w:val="24"/>
          <w:szCs w:val="24"/>
        </w:rPr>
        <w:t xml:space="preserve"> pa je sud temeljem čl. 288</w:t>
      </w:r>
      <w:r w:rsidR="00C11656">
        <w:rPr>
          <w:sz w:val="24"/>
          <w:szCs w:val="24"/>
        </w:rPr>
        <w:t>.</w:t>
      </w:r>
      <w:r w:rsidRPr="00150A24">
        <w:rPr>
          <w:sz w:val="24"/>
          <w:szCs w:val="24"/>
        </w:rPr>
        <w:t xml:space="preserve"> st.</w:t>
      </w:r>
      <w:r w:rsidR="00C11656">
        <w:rPr>
          <w:sz w:val="24"/>
          <w:szCs w:val="24"/>
        </w:rPr>
        <w:t xml:space="preserve"> </w:t>
      </w:r>
      <w:r w:rsidRPr="00150A24">
        <w:rPr>
          <w:sz w:val="24"/>
          <w:szCs w:val="24"/>
        </w:rPr>
        <w:t xml:space="preserve">2. </w:t>
      </w:r>
      <w:r w:rsidR="00722F85" w:rsidRPr="00722F85">
        <w:rPr>
          <w:sz w:val="24"/>
          <w:szCs w:val="24"/>
        </w:rPr>
        <w:t>Zakona o parničnom postupku  („Narodne novine“ broj 53/91, 91/92, 112/99, 88/01, 117/03, 88/05, 2/07, 84/08, 96/08, 123/08, 57/11, 148/11-pročišćeni tekst i 25/13)</w:t>
      </w:r>
      <w:r w:rsidR="00722F85" w:rsidRPr="00C24A32">
        <w:t xml:space="preserve"> </w:t>
      </w:r>
      <w:r w:rsidR="00722F85">
        <w:rPr>
          <w:sz w:val="24"/>
          <w:szCs w:val="24"/>
        </w:rPr>
        <w:t xml:space="preserve">u svezi s </w:t>
      </w:r>
      <w:r w:rsidRPr="00150A24">
        <w:rPr>
          <w:sz w:val="24"/>
          <w:szCs w:val="24"/>
        </w:rPr>
        <w:t>čl. 10</w:t>
      </w:r>
      <w:r w:rsidR="00722F85">
        <w:rPr>
          <w:sz w:val="24"/>
          <w:szCs w:val="24"/>
        </w:rPr>
        <w:t>.</w:t>
      </w:r>
      <w:r w:rsidRPr="00150A24">
        <w:rPr>
          <w:sz w:val="24"/>
          <w:szCs w:val="24"/>
        </w:rPr>
        <w:t xml:space="preserve"> SZ</w:t>
      </w:r>
      <w:r w:rsidR="00722F85">
        <w:rPr>
          <w:sz w:val="24"/>
          <w:szCs w:val="24"/>
        </w:rPr>
        <w:t>-a</w:t>
      </w:r>
      <w:r w:rsidRPr="00150A24">
        <w:rPr>
          <w:sz w:val="24"/>
          <w:szCs w:val="24"/>
        </w:rPr>
        <w:t xml:space="preserve"> odlučio kao u izreci.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150A24" w:rsidP="00D9327A" w:rsidR="00150A24" w:rsidRPr="00150A24">
      <w:pPr>
        <w:spacing w:lineRule="atLeast" w:line="240"/>
        <w:jc w:val="center"/>
        <w:rPr>
          <w:sz w:val="24"/>
          <w:szCs w:val="24"/>
        </w:rPr>
      </w:pPr>
      <w:r w:rsidRPr="00150A24">
        <w:rPr>
          <w:sz w:val="24"/>
          <w:szCs w:val="24"/>
        </w:rPr>
        <w:t>U Zagrebu,</w:t>
      </w:r>
      <w:r w:rsidR="00624392">
        <w:rPr>
          <w:sz w:val="24"/>
          <w:szCs w:val="24"/>
        </w:rPr>
        <w:t xml:space="preserve"> 21</w:t>
      </w:r>
      <w:r w:rsidR="00722F85">
        <w:rPr>
          <w:sz w:val="24"/>
          <w:szCs w:val="24"/>
        </w:rPr>
        <w:t xml:space="preserve">. </w:t>
      </w:r>
      <w:r w:rsidR="00624392">
        <w:rPr>
          <w:sz w:val="24"/>
          <w:szCs w:val="24"/>
        </w:rPr>
        <w:t>kolovoza 2018</w:t>
      </w:r>
      <w:r w:rsidRPr="00150A24">
        <w:rPr>
          <w:sz w:val="24"/>
          <w:szCs w:val="24"/>
        </w:rPr>
        <w:t>.</w:t>
      </w:r>
      <w:r w:rsidR="00722F85">
        <w:rPr>
          <w:sz w:val="24"/>
          <w:szCs w:val="24"/>
        </w:rPr>
        <w:t xml:space="preserve"> </w:t>
      </w:r>
      <w:r w:rsidRPr="00150A24">
        <w:rPr>
          <w:sz w:val="24"/>
          <w:szCs w:val="24"/>
        </w:rPr>
        <w:t>godine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ab/>
      </w:r>
    </w:p>
    <w:p w:rsidRDefault="00150A24" w:rsidP="00C11656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 xml:space="preserve">             </w:t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Pr="00150A24">
        <w:rPr>
          <w:sz w:val="24"/>
          <w:szCs w:val="24"/>
        </w:rPr>
        <w:t xml:space="preserve">Sudac: </w:t>
      </w:r>
    </w:p>
    <w:p w:rsidRDefault="00FD1F59" w:rsidP="00C11656" w:rsidR="00150A24" w:rsidRPr="00150A24">
      <w:pPr>
        <w:spacing w:lineRule="atLeast" w:line="240"/>
        <w:ind w:firstLine="708" w:left="5664"/>
        <w:jc w:val="both"/>
        <w:rPr>
          <w:sz w:val="24"/>
          <w:szCs w:val="24"/>
        </w:rPr>
      </w:pPr>
      <w:r>
        <w:rPr>
          <w:sz w:val="24"/>
          <w:szCs w:val="24"/>
        </w:rPr>
        <w:t>Sanda Jeromela</w:t>
      </w:r>
      <w:r w:rsidR="00F9798F">
        <w:rPr>
          <w:sz w:val="24"/>
          <w:szCs w:val="24"/>
        </w:rPr>
        <w:t xml:space="preserve">, v.r. </w:t>
      </w:r>
      <w:r>
        <w:rPr>
          <w:sz w:val="24"/>
          <w:szCs w:val="24"/>
        </w:rPr>
        <w:t xml:space="preserve"> </w:t>
      </w:r>
      <w:r w:rsidR="00150A24" w:rsidRPr="00150A24">
        <w:rPr>
          <w:sz w:val="24"/>
          <w:szCs w:val="24"/>
        </w:rPr>
        <w:t xml:space="preserve">                                                                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  <w:t xml:space="preserve">                                                                                    </w:t>
      </w:r>
    </w:p>
    <w:p w:rsidRDefault="00C11656" w:rsidP="00C11656" w:rsidR="00150A24" w:rsidRPr="00150A24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="00150A24" w:rsidRPr="00150A24">
        <w:rPr>
          <w:sz w:val="24"/>
          <w:szCs w:val="24"/>
        </w:rPr>
        <w:t>:</w:t>
      </w:r>
    </w:p>
    <w:p w:rsidRDefault="00150A24" w:rsidP="00C11656" w:rsidR="00150A24" w:rsidRPr="00150A24">
      <w:pPr>
        <w:spacing w:lineRule="atLeast" w:line="240"/>
        <w:jc w:val="both"/>
        <w:rPr>
          <w:sz w:val="24"/>
          <w:szCs w:val="24"/>
        </w:rPr>
      </w:pPr>
      <w:r w:rsidRPr="00150A24">
        <w:rPr>
          <w:sz w:val="24"/>
          <w:szCs w:val="24"/>
        </w:rPr>
        <w:t>Protiv ovog rješenja dopuštena je ž</w:t>
      </w:r>
      <w:r w:rsidR="006B4FBD">
        <w:rPr>
          <w:sz w:val="24"/>
          <w:szCs w:val="24"/>
        </w:rPr>
        <w:t>alba Visokom trgovačkom sudu Republike Hrvatske</w:t>
      </w:r>
      <w:r w:rsidRPr="00150A24">
        <w:rPr>
          <w:sz w:val="24"/>
          <w:szCs w:val="24"/>
        </w:rPr>
        <w:t xml:space="preserve"> koja se podnosi u roku od 8 dana ovome sudu u 3 primjerka. 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D9327A" w:rsidP="00C11656" w:rsidR="00D9327A">
      <w:pPr>
        <w:spacing w:lineRule="atLeast" w:line="240"/>
        <w:jc w:val="both"/>
        <w:rPr>
          <w:sz w:val="24"/>
          <w:szCs w:val="24"/>
        </w:rPr>
      </w:pPr>
    </w:p>
    <w:p w:rsidRDefault="00F9798F" w:rsidP="00BF1643" w:rsidR="00F9798F" w:rsidRPr="00F9798F">
      <w:pPr>
        <w:ind w:firstLine="708" w:left="354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F9798F">
        <w:rPr>
          <w:sz w:val="24"/>
          <w:szCs w:val="24"/>
        </w:rPr>
        <w:t>Za točnost otpravka- ovlašteni službenik:</w:t>
      </w:r>
    </w:p>
    <w:p w:rsidRDefault="00F9798F" w:rsidP="00BF1643" w:rsidR="00F9798F" w:rsidRPr="00F9798F">
      <w:pPr>
        <w:ind w:firstLine="708" w:left="4956"/>
        <w:rPr>
          <w:sz w:val="24"/>
          <w:szCs w:val="24"/>
        </w:rPr>
      </w:pPr>
      <w:r w:rsidRPr="00F9798F">
        <w:rPr>
          <w:sz w:val="24"/>
          <w:szCs w:val="24"/>
        </w:rPr>
        <w:t xml:space="preserve">Martina Trbuha </w:t>
      </w:r>
    </w:p>
    <w:p w:rsidRDefault="00150A24" w:rsidP="00442F90" w:rsidR="00150A2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sectPr w:rsidSect="00087821" w:rsidR="00150A24" w:rsidRPr="00807C4F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D9327A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943A59">
          <w:rPr>
            <w:sz w:val="24"/>
            <w:szCs w:val="24"/>
          </w:rPr>
          <w:t>75. St-4762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DC2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0A24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4F3E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86BBD"/>
    <w:rsid w:val="003941E8"/>
    <w:rsid w:val="003A3D20"/>
    <w:rsid w:val="003A6DCB"/>
    <w:rsid w:val="003B2BEA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F6A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B8F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24392"/>
    <w:rsid w:val="00633466"/>
    <w:rsid w:val="00643287"/>
    <w:rsid w:val="00643F03"/>
    <w:rsid w:val="00647435"/>
    <w:rsid w:val="00654CD3"/>
    <w:rsid w:val="0066091E"/>
    <w:rsid w:val="0066723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4FBD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2F85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A25CE"/>
    <w:rsid w:val="007A4FA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7F7E7E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A40CB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3A59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52DD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1A5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A657D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1656"/>
    <w:rsid w:val="00C16336"/>
    <w:rsid w:val="00C21C51"/>
    <w:rsid w:val="00C22A83"/>
    <w:rsid w:val="00C24310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67F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27A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A4801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6BB6"/>
    <w:rsid w:val="00F77D03"/>
    <w:rsid w:val="00F80EE4"/>
    <w:rsid w:val="00F86025"/>
    <w:rsid w:val="00F862D9"/>
    <w:rsid w:val="00F95F52"/>
    <w:rsid w:val="00F9798F"/>
    <w:rsid w:val="00FA3EBE"/>
    <w:rsid w:val="00FA672B"/>
    <w:rsid w:val="00FA7C26"/>
    <w:rsid w:val="00FB242B"/>
    <w:rsid w:val="00FC18FC"/>
    <w:rsid w:val="00FC38F9"/>
    <w:rsid w:val="00FC3DFB"/>
    <w:rsid w:val="00FC3F59"/>
    <w:rsid w:val="00FC7198"/>
    <w:rsid w:val="00FC776D"/>
    <w:rsid w:val="00FD0253"/>
    <w:rsid w:val="00FD0A63"/>
    <w:rsid w:val="00FD1F59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F979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798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98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98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98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F979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798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98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98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98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</izvorni_sadrzaj>
    <derivirana_varijabla naziv="DomainObject.Predmet.Broj_1">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St-658/2018</izvorni_sadrzaj>
    <derivirana_varijabla naziv="DomainObject.Predmet.OznakaBroj_1">St-658/2018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VOĆNI VRT d.o.o. zastupanog po punomoćniku Jacob Segev; Odvjetničko društvo Gugić &amp; Kovačić</izvorni_sadrzaj>
    <derivirana_varijabla naziv="DomainObject.Predmet.ProtustrankaFormated_1">  VOĆNI VRT d.o.o. zastupanog po punomoćniku Jacob Segev; Odvjetničko društvo Gugić &amp; Kovačić</derivirana_varijabla>
  </DomainObject.Predmet.ProtustrankaFormated>
  <DomainObject.Predmet.ProtustrankaFormatedOIB>
    <izvorni_sadrzaj>  VOĆNI VRT d.o.o., OIB 43365110112 zastupanog po punomoćniku Jacob Segev; Odvjetničko društvo Gugić &amp; Kovačić</izvorni_sadrzaj>
    <derivirana_varijabla naziv="DomainObject.Predmet.ProtustrankaFormatedOIB_1">  VOĆNI VRT d.o.o., OIB 43365110112 zastupanog po punomoćniku Jacob Segev; Odvjetničko društvo Gugić &amp; Kovačić</derivirana_varijabla>
  </DomainObject.Predmet.ProtustrankaFormatedOIB>
  <DomainObject.Predmet.ProtustrankaFormatedWithAdress>
    <izvorni_sadrzaj> VOĆNI VRT d.o.o., Heinzelova 47/A, 10000 Zagreb zastupanog po punomoćniku Jacob Segev; Odvjetničko društvo Gugić &amp; Kovačić</izvorni_sadrzaj>
    <derivirana_varijabla naziv="DomainObject.Predmet.ProtustrankaFormatedWithAdress_1"> VOĆNI VRT d.o.o., Heinzelova 47/A, 10000 Zagreb zastupanog po punomoćniku Jacob Segev; Odvjetničko društvo Gugić &amp; Kovačić</derivirana_varijabla>
  </DomainObject.Predmet.ProtustrankaFormatedWithAdress>
  <DomainObject.Predmet.ProtustrankaFormatedWithAdressOIB>
    <izvorni_sadrzaj> VOĆNI VRT d.o.o., OIB 43365110112, Heinzelova 47/A, 10000 Zagreb zastupanog po punomoćniku Jacob Segev; Odvjetničko društvo Gugić &amp; Kovačić</izvorni_sadrzaj>
    <derivirana_varijabla naziv="DomainObject.Predmet.ProtustrankaFormatedWithAdressOIB_1"> VOĆNI VRT d.o.o., OIB 43365110112, Heinzelova 47/A, 10000 Zagreb zastupanog po punomoćniku Jacob Segev; Odvjetničko društvo Gugić &amp; Kovačić</derivirana_varijabla>
  </DomainObject.Predmet.ProtustrankaFormatedWithAdressOIB>
  <DomainObject.Predmet.ProtustrankaWithAdress>
    <izvorni_sadrzaj>VOĆNI VRT d.o.o. Heinzelova 47/A, 10000 Zagreb</izvorni_sadrzaj>
    <derivirana_varijabla naziv="DomainObject.Predmet.ProtustrankaWithAdress_1">VOĆNI VRT d.o.o. Heinzelova 47/A, 10000 Zagreb</derivirana_varijabla>
  </DomainObject.Predmet.ProtustrankaWithAdress>
  <DomainObject.Predmet.ProtustrankaWithAdressOIB>
    <izvorni_sadrzaj>VOĆNI VRT d.o.o., OIB 43365110112, Heinzelova 47/A, 10000 Zagreb</izvorni_sadrzaj>
    <derivirana_varijabla naziv="DomainObject.Predmet.ProtustrankaWithAdressOIB_1">VOĆNI VRT d.o.o., OIB 43365110112, Heinzelova 47/A, 10000 Zagreb</derivirana_varijabla>
  </DomainObject.Predmet.ProtustrankaWithAdressOIB>
  <DomainObject.Predmet.ProtustrankaNazivFormated>
    <izvorni_sadrzaj>VOĆNI VRT d.o.o.</izvorni_sadrzaj>
    <derivirana_varijabla naziv="DomainObject.Predmet.ProtustrankaNazivFormated_1">VOĆNI VRT d.o.o.</derivirana_varijabla>
  </DomainObject.Predmet.ProtustrankaNazivFormated>
  <DomainObject.Predmet.ProtustrankaNazivFormatedOIB>
    <izvorni_sadrzaj>VOĆNI VRT d.o.o., OIB 43365110112</izvorni_sadrzaj>
    <derivirana_varijabla naziv="DomainObject.Predmet.ProtustrankaNazivFormatedOIB_1">VOĆNI VRT d.o.o., OIB 43365110112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Trbuha</izvorni_sadrzaj>
    <derivirana_varijabla naziv="DomainObject.Predmet.Zapisnicar_1">Martina Trbuha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VOĆNI VRT d.o.o. zastupanog po punomoćniku Jacob Segev; Odvjetničko društvo Gugić &amp; Kovačić</item>
    </izvorni_sadrzaj>
    <derivirana_varijabla naziv="DomainObject.Predmet.ProtuStrankaListFormated_1">
      <item>VOĆNI VRT d.o.o. zastupanog po punomoćniku Jacob Segev; Odvjetničko društvo Gugić &amp; Kovačić</item>
    </derivirana_varijabla>
  </DomainObject.Predmet.ProtuStrankaListFormated>
  <DomainObject.Predmet.ProtuStrankaListFormatedOIB>
    <izvorni_sadrzaj>
      <item>VOĆNI VRT d.o.o., OIB 43365110112 zastupanog po punomoćniku Jacob Segev; Odvjetničko društvo Gugić &amp; Kovačić</item>
    </izvorni_sadrzaj>
    <derivirana_varijabla naziv="DomainObject.Predmet.ProtuStrankaListFormatedOIB_1">
      <item>VOĆNI VRT d.o.o., OIB 43365110112 zastupanog po punomoćniku Jacob Segev; Odvjetničko društvo Gugić &amp; Kovačić</item>
    </derivirana_varijabla>
  </DomainObject.Predmet.ProtuStrankaListFormatedOIB>
  <DomainObject.Predmet.ProtuStrankaListFormatedWithAdress>
    <izvorni_sadrzaj>
      <item>VOĆNI VRT d.o.o., Heinzelova 47/A, 10000 Zagreb zastupanog po punomoćniku Jacob Segev; Odvjetničko društvo Gugić &amp; Kovačić</item>
    </izvorni_sadrzaj>
    <derivirana_varijabla naziv="DomainObject.Predmet.ProtuStrankaListFormatedWithAdress_1">
      <item>VOĆNI VRT d.o.o., Heinzelova 47/A, 10000 Zagreb zastupanog po punomoćniku Jacob Segev; Odvjetničko društvo Gugić &amp; Kovačić</item>
    </derivirana_varijabla>
  </DomainObject.Predmet.ProtuStrankaListFormatedWithAdress>
  <DomainObject.Predmet.ProtuStrankaListFormatedWithAdressOIB>
    <izvorni_sadrzaj>
      <item>VOĆNI VRT d.o.o., OIB 43365110112, Heinzelova 47/A, 10000 Zagreb zastupanog po punomoćniku Jacob Segev; Odvjetničko društvo Gugić &amp; Kovačić</item>
    </izvorni_sadrzaj>
    <derivirana_varijabla naziv="DomainObject.Predmet.ProtuStrankaListFormatedWithAdressOIB_1">
      <item>VOĆNI VRT d.o.o., OIB 43365110112, Heinzelova 47/A, 10000 Zagreb zastupanog po punomoćniku Jacob Segev; Odvjetničko društvo Gugić &amp; Kovačić</item>
    </derivirana_varijabla>
  </DomainObject.Predmet.ProtuStrankaListFormatedWithAdressOIB>
  <DomainObject.Predmet.ProtuStrankaListNazivFormated>
    <izvorni_sadrzaj>
      <item>VOĆNI VRT d.o.o.</item>
    </izvorni_sadrzaj>
    <derivirana_varijabla naziv="DomainObject.Predmet.ProtuStrankaListNazivFormated_1">
      <item>VOĆNI VRT d.o.o.</item>
    </derivirana_varijabla>
  </DomainObject.Predmet.ProtuStrankaListNazivFormated>
  <DomainObject.Predmet.ProtuStrankaListNazivFormatedOIB>
    <izvorni_sadrzaj>
      <item>VOĆNI VRT d.o.o., OIB 43365110112</item>
    </izvorni_sadrzaj>
    <derivirana_varijabla naziv="DomainObject.Predmet.ProtuStrankaListNazivFormatedOIB_1">
      <item>VOĆNI VRT d.o.o., OIB 43365110112</item>
    </derivirana_varijabla>
  </DomainObject.Predmet.ProtuStrankaListNazivFormatedOIB>
  <DomainObject.Predmet.OstaliListFormated>
    <izvorni_sadrzaj>
      <item>Jacob Segev punomoćnik sudionika u postupku VOĆNI VRT d.o.o.</item>
      <item>Odvjetničko društvo Gugić &amp; Kovačić punomoćnik sudionika u postupku VOĆNI VRT d.o.o.</item>
    </izvorni_sadrzaj>
    <derivirana_varijabla naziv="DomainObject.Predmet.OstaliListFormated_1">
      <item>Jacob Segev punomoćnik sudionika u postupku VOĆNI VRT d.o.o.</item>
      <item>Odvjetničko društvo Gugić &amp; Kovačić punomoćnik sudionika u postupku VOĆNI VRT d.o.o.</item>
    </derivirana_varijabla>
  </DomainObject.Predmet.OstaliListFormated>
  <DomainObject.Predmet.OstaliListFormatedOIB>
    <izvorni_sadrzaj>
      <item>Jacob Segev, OIB 82343867957 punomoćnik sudionika u postupku VOĆNI VRT d.o.o.</item>
      <item>Odvjetničko društvo Gugić &amp; Kovačić punomoćnik sudionika u postupku VOĆNI VRT d.o.o.</item>
    </izvorni_sadrzaj>
    <derivirana_varijabla naziv="DomainObject.Predmet.OstaliListFormatedOIB_1">
      <item>Jacob Segev, OIB 82343867957 punomoćnik sudionika u postupku VOĆNI VRT d.o.o.</item>
      <item>Odvjetničko društvo Gugić &amp; Kovačić punomoćnik sudionika u postupku VOĆNI VRT d.o.o.</item>
    </derivirana_varijabla>
  </DomainObject.Predmet.OstaliListFormatedOIB>
  <DomainObject.Predmet.OstaliListFormatedWithAdress>
    <izvorni_sadrzaj>
      <item>Jacob Segev, Echad  Haan 18, Raanana punomoćnik sudionika u postupku VOĆNI VRT d.o.o.</item>
      <item>Odvjetničko društvo Gugić &amp; Kovačić, Radnička c. 52/VII, 10000 Zagreb punomoćnik sudionika u postupku VOĆNI VRT d.o.o.</item>
    </izvorni_sadrzaj>
    <derivirana_varijabla naziv="DomainObject.Predmet.OstaliListFormatedWithAdress_1">
      <item>Jacob Segev, Echad  Haan 18, Raanana punomoćnik sudionika u postupku VOĆNI VRT d.o.o.</item>
      <item>Odvjetničko društvo Gugić &amp; Kovačić, Radnička c. 52/VII, 10000 Zagreb punomoćnik sudionika u postupku VOĆNI VRT d.o.o.</item>
    </derivirana_varijabla>
  </DomainObject.Predmet.OstaliListFormatedWithAdress>
  <DomainObject.Predmet.OstaliListFormatedWithAdressOIB>
    <izvorni_sadrzaj>
      <item>Jacob Segev, OIB 82343867957, Echad  Haan 18, Raanana punomoćnik sudionika u postupku VOĆNI VRT d.o.o.</item>
      <item>Odvjetničko društvo Gugić &amp; Kovačić, Radnička c. 52/VII, 10000 Zagreb punomoćnik sudionika u postupku VOĆNI VRT d.o.o.</item>
    </izvorni_sadrzaj>
    <derivirana_varijabla naziv="DomainObject.Predmet.OstaliListFormatedWithAdressOIB_1">
      <item>Jacob Segev, OIB 82343867957, Echad  Haan 18, Raanana punomoćnik sudionika u postupku VOĆNI VRT d.o.o.</item>
      <item>Odvjetničko društvo Gugić &amp; Kovačić, Radnička c. 52/VII, 10000 Zagreb punomoćnik sudionika u postupku VOĆNI VRT d.o.o.</item>
    </derivirana_varijabla>
  </DomainObject.Predmet.OstaliListFormatedWithAdressOIB>
  <DomainObject.Predmet.OstaliListNazivFormated>
    <izvorni_sadrzaj>
      <item>Jacob Segev</item>
      <item>Odvjetničko društvo Gugić &amp; Kovačić</item>
    </izvorni_sadrzaj>
    <derivirana_varijabla naziv="DomainObject.Predmet.OstaliListNazivFormated_1">
      <item>Jacob Segev</item>
      <item>Odvjetničko društvo Gugić &amp; Kovačić</item>
    </derivirana_varijabla>
  </DomainObject.Predmet.OstaliListNazivFormated>
  <DomainObject.Predmet.OstaliListNazivFormatedOIB>
    <izvorni_sadrzaj>
      <item>Jacob Segev, OIB 82343867957</item>
      <item>Odvjetničko društvo Gugić &amp; Kovačić</item>
    </izvorni_sadrzaj>
    <derivirana_varijabla naziv="DomainObject.Predmet.OstaliListNazivFormatedOIB_1">
      <item>Jacob Segev, OIB 82343867957</item>
      <item>Odvjetničko društvo Gugić &amp; Kovačić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VOĆNI VRT d.o.o.</izvorni_sadrzaj>
    <derivirana_varijabla naziv="DomainObject.Predmet.ProtustrankaIDrugi_1">VOĆNI VRT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VOĆNI VRT d.o.o., OIB 43365110112, Heinzelova 47/A, 10000 Zagreb</izvorni_sadrzaj>
    <derivirana_varijabla naziv="DomainObject.Predmet.ProtustrankaIDrugiAdressOIB_1">VOĆNI VRT d.o.o., OIB 43365110112, Heinzelova 47/A,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VOĆNI VRT d.o.o.</item>
      <item>Jacob Segev</item>
      <item>Odvjetničko društvo Gugić &amp; Kovačić</item>
    </izvorni_sadrzaj>
    <derivirana_varijabla naziv="DomainObject.Predmet.SudioniciListNaziv_1">
      <item>FINA Regionalni centar Zagreb</item>
      <item>VOĆNI VRT d.o.o.</item>
      <item>Jacob Segev</item>
      <item>Odvjetničko društvo Gugić &amp; Kovačić</item>
    </derivirana_varijabla>
  </DomainObject.Predmet.SudioniciListNaziv>
  <DomainObject.Predmet.SudioniciListAdressOIB>
    <izvorni_sadrzaj>
      <item>FINA Regionalni centar Zagreb, OIB 85821130368, Trg svibanjskih žrtava 1995.1,10000 Zagreb</item>
      <item>VOĆNI VRT d.o.o., OIB 43365110112, Heinzelova 47/A,10000 Zagreb</item>
      <item>Jacob Segev, OIB 82343867957, Echad  Haan 18,Raanana</item>
      <item>Odvjetničko društvo Gugić &amp; Kovačić, Radnička c. 52/VII,10000 Zagreb</item>
    </izvorni_sadrzaj>
    <derivirana_varijabla naziv="DomainObject.Predmet.SudioniciListAdressOIB_1">
      <item>FINA Regionalni centar Zagreb, OIB 85821130368, Trg svibanjskih žrtava 1995.1,10000 Zagreb</item>
      <item>VOĆNI VRT d.o.o., OIB 43365110112, Heinzelova 47/A,10000 Zagreb</item>
      <item>Jacob Segev, OIB 82343867957, Echad  Haan 18,Raanana</item>
      <item>Odvjetničko društvo Gugić &amp; Kovačić, Radnička c. 52/VII,10000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43365110112</item>
      <item>, OIB 82343867957</item>
      <item>, OIB null</item>
    </izvorni_sadrzaj>
    <derivirana_varijabla naziv="DomainObject.Predmet.SudioniciListNazivOIB_1">
      <item>, OIB 85821130368</item>
      <item>, OIB 43365110112</item>
      <item>, OIB 82343867957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1216</properties:Characters>
  <properties:Lines>43</properties:Lines>
  <properties:Paragraphs>18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2018-08-21T06:38:00Z</dcterms:created>
  <dc:creator>Korisnik</dc:creator>
  <cp:lastModifiedBy>Martina Trbuha</cp:lastModifiedBy>
  <cp:lastPrinted>2016-02-02T14:26:00Z</cp:lastPrinted>
  <dcterms:modified xmlns:xsi="http://www.w3.org/2001/XMLSchema-instance" xsi:type="dcterms:W3CDTF">2018-08-21T06:51:00Z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(St- 658-2018-Odbačaj-nema dugovanja-potvrda Fine- 21-08-2018.docx)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