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7251" w14:paraId="b2e7251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ROŽANSKI d.o.o., OIB: 82455194546, Split, Kopilica 62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4C6D7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ROŽANSKI d.o.o., OIB: 82455194546, Split, Kopilica 62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, Regionalni centar Split, Podružnica Split, Mažuranićevo šetalište 24 b, OIB: 85821130368, podnijela je ovom sudu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99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786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98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Podneskom od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dužnik je obavijestio sud kako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690AA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690AA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nije u blokadi odnosno da nema nepodmirenih obveza na dan izdavanja potvrde. Ovo iz razloga što je namirio sve tražbine koje je na temelju valjanih osnova za plaćanje trebalo naplatiti s njegovih računa. Na taj način su prestali i stečajni razlozi. U prilog svojim navodima dostavio potvrdu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blokadi računa i novčanih sredstava ovršenika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iz 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kojih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proizlazi da na računima i novčanim sredstvima dužnika na dan izdavanja potvrde nema nepodmirenih obveza te račun dužnika nije u blokadi.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3360" w:rsidP="000B114D" w:rsidR="003333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ožujka </w:t>
      </w:r>
      <w:r w:rsidR="00690AA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90AA8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690AA8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C5166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015865" w:rsidRPr="0001586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90AA8">
          <w:rPr>
            <w:rFonts w:hAnsi="Times New Roman" w:ascii="Times New Roman"/>
            <w:sz w:val="24"/>
            <w:szCs w:val="24"/>
            <w:lang w:val="hr-HR"/>
          </w:rPr>
          <w:t>83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90AA8">
          <w:rPr>
            <w:rFonts w:hAnsi="Times New Roman" w:ascii="Times New Roman"/>
            <w:sz w:val="24"/>
            <w:szCs w:val="24"/>
            <w:lang w:val="hr-HR"/>
          </w:rPr>
          <w:t>7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01586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</w:t>
    </w:r>
    <w:r w:rsidR="00690AA8">
      <w:rPr>
        <w:rFonts w:hAnsi="Times New Roman" w:ascii="Times New Roman"/>
        <w:sz w:val="24"/>
        <w:szCs w:val="24"/>
        <w:lang w:val="hr-HR"/>
      </w:rPr>
      <w:t>83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690AA8">
      <w:rPr>
        <w:rFonts w:hAnsi="Times New Roman" w:ascii="Times New Roman"/>
        <w:sz w:val="24"/>
        <w:szCs w:val="24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15865"/>
    <w:rsid w:val="00060621"/>
    <w:rsid w:val="000B114D"/>
    <w:rsid w:val="000C5166"/>
    <w:rsid w:val="00254AC3"/>
    <w:rsid w:val="00333360"/>
    <w:rsid w:val="00434FCD"/>
    <w:rsid w:val="004C6D77"/>
    <w:rsid w:val="005E2A83"/>
    <w:rsid w:val="00690AA8"/>
    <w:rsid w:val="007E7C42"/>
    <w:rsid w:val="008706D1"/>
    <w:rsid w:val="00AD128E"/>
    <w:rsid w:val="00B41223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15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8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58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58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58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15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5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5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58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ROŽANSKI d.o.o. za usluge i nautički turizam</izvorni_sadrzaj>
    <derivirana_varijabla naziv="DomainObject.Predmet.ProtustrankaFormated_1">  ROŽANSKI d.o.o. za usluge i nautički turizam</derivirana_varijabla>
  </DomainObject.Predmet.ProtustrankaFormated>
  <DomainObject.Predmet.ProtustrankaFormatedOIB>
    <izvorni_sadrzaj>  ROŽANSKI d.o.o. za usluge i nautički turizam, OIB 82455194546</izvorni_sadrzaj>
    <derivirana_varijabla naziv="DomainObject.Predmet.ProtustrankaFormatedOIB_1">  ROŽANSKI d.o.o. za usluge i nautički turizam, OIB 82455194546</derivirana_varijabla>
  </DomainObject.Predmet.ProtustrankaFormatedOIB>
  <DomainObject.Predmet.ProtustrankaFormatedWithAdress>
    <izvorni_sadrzaj> ROŽANSKI d.o.o. za usluge i nautički turizam, Kopilica 62, 21000 Split</izvorni_sadrzaj>
    <derivirana_varijabla naziv="DomainObject.Predmet.ProtustrankaFormatedWithAdress_1"> ROŽANSKI d.o.o. za usluge i nautički turizam, Kopilica 62, 21000 Split</derivirana_varijabla>
  </DomainObject.Predmet.ProtustrankaFormatedWithAdress>
  <DomainObject.Predmet.ProtustrankaFormatedWithAdressOIB>
    <izvorni_sadrzaj> ROŽANSKI d.o.o. za usluge i nautički turizam, OIB 82455194546, Kopilica 62, 21000 Split</izvorni_sadrzaj>
    <derivirana_varijabla naziv="DomainObject.Predmet.ProtustrankaFormatedWithAdressOIB_1"> ROŽANSKI d.o.o. za usluge i nautički turizam, OIB 82455194546, Kopilica 62, 21000 Split</derivirana_varijabla>
  </DomainObject.Predmet.ProtustrankaFormatedWithAdressOIB>
  <DomainObject.Predmet.ProtustrankaWithAdress>
    <izvorni_sadrzaj>ROŽANSKI d.o.o. za usluge i nautički turizam Kopilica 62, 21000 Split</izvorni_sadrzaj>
    <derivirana_varijabla naziv="DomainObject.Predmet.ProtustrankaWithAdress_1">ROŽANSKI d.o.o. za usluge i nautički turizam Kopilica 62, 21000 Split</derivirana_varijabla>
  </DomainObject.Predmet.ProtustrankaWithAdress>
  <DomainObject.Predmet.ProtustrankaWithAdressOIB>
    <izvorni_sadrzaj>ROŽANSKI d.o.o. za usluge i nautički turizam, OIB 82455194546, Kopilica 62, 21000 Split</izvorni_sadrzaj>
    <derivirana_varijabla naziv="DomainObject.Predmet.ProtustrankaWithAdressOIB_1">ROŽANSKI d.o.o. za usluge i nautički turizam, OIB 82455194546, Kopilica 62, 21000 Split</derivirana_varijabla>
  </DomainObject.Predmet.ProtustrankaWithAdressOIB>
  <DomainObject.Predmet.ProtustrankaNazivFormated>
    <izvorni_sadrzaj>ROŽANSKI d.o.o. za usluge i nautički turizam</izvorni_sadrzaj>
    <derivirana_varijabla naziv="DomainObject.Predmet.ProtustrankaNazivFormated_1">ROŽANSKI d.o.o. za usluge i nautički turizam</derivirana_varijabla>
  </DomainObject.Predmet.ProtustrankaNazivFormated>
  <DomainObject.Predmet.ProtustrankaNazivFormatedOIB>
    <izvorni_sadrzaj>ROŽANSKI d.o.o. za usluge i nautički turizam, OIB 82455194546</izvorni_sadrzaj>
    <derivirana_varijabla naziv="DomainObject.Predmet.ProtustrankaNazivFormatedOIB_1">ROŽANSKI d.o.o. za usluge i nautički turizam, OIB 82455194546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99786.98</izvorni_sadrzaj>
    <derivirana_varijabla naziv="DomainObject.Predmet.TrenutnaVrijednost_1">99786.98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ROŽANSKI d.o.o. za usluge i nautički turizam</item>
    </izvorni_sadrzaj>
    <derivirana_varijabla naziv="DomainObject.Predmet.ProtuStrankaListFormated_1">
      <item>ROŽANSKI d.o.o. za usluge i nautički turizam</item>
    </derivirana_varijabla>
  </DomainObject.Predmet.ProtuStrankaListFormated>
  <DomainObject.Predmet.ProtuStrankaListFormatedOIB>
    <izvorni_sadrzaj>
      <item>ROŽANSKI d.o.o. za usluge i nautički turizam, OIB 82455194546</item>
    </izvorni_sadrzaj>
    <derivirana_varijabla naziv="DomainObject.Predmet.ProtuStrankaListFormatedOIB_1">
      <item>ROŽANSKI d.o.o. za usluge i nautički turizam, OIB 82455194546</item>
    </derivirana_varijabla>
  </DomainObject.Predmet.ProtuStrankaListFormatedOIB>
  <DomainObject.Predmet.ProtuStrankaListFormatedWithAdress>
    <izvorni_sadrzaj>
      <item>ROŽANSKI d.o.o. za usluge i nautički turizam, Kopilica 62, 21000 Split</item>
    </izvorni_sadrzaj>
    <derivirana_varijabla naziv="DomainObject.Predmet.ProtuStrankaListFormatedWithAdress_1">
      <item>ROŽANSKI d.o.o. za usluge i nautički turizam, Kopilica 62, 21000 Split</item>
    </derivirana_varijabla>
  </DomainObject.Predmet.ProtuStrankaListFormatedWithAdress>
  <DomainObject.Predmet.ProtuStrankaListFormatedWithAdressOIB>
    <izvorni_sadrzaj>
      <item>ROŽANSKI d.o.o. za usluge i nautički turizam, OIB 82455194546, Kopilica 62, 21000 Split</item>
    </izvorni_sadrzaj>
    <derivirana_varijabla naziv="DomainObject.Predmet.ProtuStrankaListFormatedWithAdressOIB_1">
      <item>ROŽANSKI d.o.o. za usluge i nautički turizam, OIB 82455194546, Kopilica 62, 21000 Split</item>
    </derivirana_varijabla>
  </DomainObject.Predmet.ProtuStrankaListFormatedWithAdressOIB>
  <DomainObject.Predmet.ProtuStrankaListNazivFormated>
    <izvorni_sadrzaj>
      <item>ROŽANSKI d.o.o. za usluge i nautički turizam</item>
    </izvorni_sadrzaj>
    <derivirana_varijabla naziv="DomainObject.Predmet.ProtuStrankaListNazivFormated_1">
      <item>ROŽANSKI d.o.o. za usluge i nautički turizam</item>
    </derivirana_varijabla>
  </DomainObject.Predmet.ProtuStrankaListNazivFormated>
  <DomainObject.Predmet.ProtuStrankaListNazivFormatedOIB>
    <izvorni_sadrzaj>
      <item>ROŽANSKI d.o.o. za usluge i nautički turizam, OIB 82455194546</item>
    </izvorni_sadrzaj>
    <derivirana_varijabla naziv="DomainObject.Predmet.ProtuStrankaListNazivFormatedOIB_1">
      <item>ROŽANSKI d.o.o. za usluge i nautički turizam, OIB 82455194546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ROŽANSKI d.o.o. za usluge i nautički turizam</izvorni_sadrzaj>
    <derivirana_varijabla naziv="DomainObject.Predmet.ProtustrankaIDrugi_1">ROŽANSKI d.o.o. za usluge i nautički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ROŽANSKI d.o.o. za usluge i nautički turizam, OIB 82455194546, Kopilica 62, 21000 Split</izvorni_sadrzaj>
    <derivirana_varijabla naziv="DomainObject.Predmet.ProtustrankaIDrugiAdressOIB_1">ROŽANSKI d.o.o. za usluge i nautički turizam, OIB 82455194546,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ROŽANSKI d.o.o. za usluge i nautički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ROŽANSKI d.o.o. za usluge i nautički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ROŽANSKI d.o.o. za usluge i nautički turizam, OIB 82455194546,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izvorni_sadrzaj>
    <derivirana_varijabla naziv="DomainObject.Predmet.SudioniciListAdressOIB_1">
      <item>ROŽANSKI d.o.o. za usluge i nautički turizam, OIB 82455194546, Kopilica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82455194546</item>
      <item>, OIB 85821130368</item>
      <item>, OIB 18683136487</item>
      <item>, OIB null</item>
    </izvorni_sadrzaj>
    <derivirana_varijabla naziv="DomainObject.Predmet.SudioniciListNazivOIB_1">
      <item>, OIB 82455194546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2425</properties:Characters>
  <properties:Lines>76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2017-03-15T12:01:00Z</cp:lastPrinted>
  <dcterms:modified xmlns:xsi="http://www.w3.org/2001/XMLSchema-instance" xsi:type="dcterms:W3CDTF">2017-03-15T12:46:00Z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