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bbfc" w14:paraId="85abbfc" w:rsidRDefault="00301EA6" w:rsidP="00301EA6" w:rsidR="00301EA6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EA6" w:rsidP="00301EA6" w:rsidR="00301EA6">
      <w:pPr>
        <w:spacing w:after="0"/>
      </w:pPr>
      <w:r>
        <w:t xml:space="preserve">         REPUBLIKA HRVATSKA</w:t>
      </w:r>
    </w:p>
    <w:p w:rsidRDefault="00301EA6" w:rsidP="00301EA6" w:rsidR="00301EA6">
      <w:pPr>
        <w:spacing w:after="0"/>
      </w:pPr>
      <w:r>
        <w:t xml:space="preserve"> TRGOVAČKI SUD U VARAŽDINU</w:t>
      </w:r>
    </w:p>
    <w:p w:rsidRDefault="00301EA6" w:rsidP="00301EA6" w:rsidR="00301EA6">
      <w:pPr>
        <w:spacing w:after="0"/>
        <w:ind w:firstLine="720"/>
      </w:pPr>
      <w:r>
        <w:t xml:space="preserve">         B. Radić 2</w:t>
      </w:r>
    </w:p>
    <w:p w:rsidRDefault="00301EA6" w:rsidP="00301EA6" w:rsidR="00301EA6">
      <w:pPr>
        <w:spacing w:after="0"/>
        <w:jc w:val="center"/>
      </w:pPr>
    </w:p>
    <w:p w:rsidRDefault="00301EA6" w:rsidP="00301EA6" w:rsidR="00301EA6">
      <w:pPr>
        <w:spacing w:after="0"/>
        <w:jc w:val="center"/>
      </w:pPr>
    </w:p>
    <w:p w:rsidRDefault="00301EA6" w:rsidP="00301EA6" w:rsidR="00301EA6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BE-TRAS j.d.o.o.</w:t>
      </w:r>
      <w:r>
        <w:t>, OIB:</w:t>
      </w:r>
      <w:r>
        <w:t xml:space="preserve"> 98588244757</w:t>
      </w:r>
      <w:r>
        <w:t xml:space="preserve">, sa sjedištem u </w:t>
      </w:r>
      <w:r>
        <w:t>Plitvička 42</w:t>
      </w:r>
      <w:r>
        <w:t xml:space="preserve">, </w:t>
      </w:r>
      <w:r>
        <w:t xml:space="preserve">42205 </w:t>
      </w:r>
      <w:proofErr w:type="spellStart"/>
      <w:r>
        <w:t>Zamlača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301EA6" w:rsidP="00301EA6" w:rsidR="00301EA6">
      <w:pPr>
        <w:spacing w:after="0"/>
        <w:jc w:val="both"/>
      </w:pPr>
    </w:p>
    <w:p w:rsidRDefault="00301EA6" w:rsidP="00301EA6" w:rsidR="00301EA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01EA6" w:rsidP="00301EA6" w:rsidR="00301EA6">
      <w:pPr>
        <w:spacing w:after="0"/>
        <w:jc w:val="both"/>
      </w:pPr>
    </w:p>
    <w:p w:rsidRDefault="00301EA6" w:rsidP="00301EA6" w:rsidR="00301EA6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BE-TRAS j.d.o.o., OIB: 98588244757, sa sjedištem u Plitvička 42, 42205 </w:t>
      </w:r>
      <w:proofErr w:type="spellStart"/>
      <w:r>
        <w:t>Zamlača</w:t>
      </w:r>
      <w:proofErr w:type="spellEnd"/>
      <w:r>
        <w:t xml:space="preserve">, iznosi </w:t>
      </w:r>
      <w:r>
        <w:t>182.658,28</w:t>
      </w:r>
      <w:r>
        <w:t xml:space="preserve"> kn.</w:t>
      </w:r>
    </w:p>
    <w:p w:rsidRDefault="00301EA6" w:rsidP="00301EA6" w:rsidR="00301EA6">
      <w:pPr>
        <w:spacing w:after="0"/>
        <w:jc w:val="both"/>
      </w:pPr>
    </w:p>
    <w:p w:rsidRDefault="00301EA6" w:rsidP="00301EA6" w:rsidR="00301EA6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Ivanka </w:t>
      </w:r>
      <w:proofErr w:type="spellStart"/>
      <w:r>
        <w:t>Benček</w:t>
      </w:r>
      <w:proofErr w:type="spellEnd"/>
      <w:r>
        <w:t xml:space="preserve">, OIB: </w:t>
      </w:r>
      <w:r>
        <w:t>00448691915</w:t>
      </w:r>
      <w:r>
        <w:t xml:space="preserve">, </w:t>
      </w:r>
      <w:proofErr w:type="spellStart"/>
      <w:r>
        <w:t>Zamlača</w:t>
      </w:r>
      <w:proofErr w:type="spellEnd"/>
      <w:r>
        <w:t xml:space="preserve">, </w:t>
      </w:r>
      <w:r>
        <w:t>Plitvička 42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01EA6" w:rsidP="00301EA6" w:rsidR="00301EA6">
      <w:pPr>
        <w:spacing w:after="0"/>
        <w:jc w:val="both"/>
      </w:pPr>
    </w:p>
    <w:p w:rsidRDefault="00301EA6" w:rsidP="00301EA6" w:rsidR="00301EA6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01EA6" w:rsidP="00301EA6" w:rsidR="00301EA6">
      <w:pPr>
        <w:spacing w:after="0"/>
        <w:jc w:val="both"/>
      </w:pPr>
    </w:p>
    <w:p w:rsidRDefault="00301EA6" w:rsidP="00301EA6" w:rsidR="00301EA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01EA6" w:rsidP="00301EA6" w:rsidR="00301EA6">
      <w:pPr>
        <w:spacing w:after="0"/>
        <w:ind w:firstLine="720"/>
        <w:jc w:val="both"/>
      </w:pPr>
    </w:p>
    <w:p w:rsidRDefault="00301EA6" w:rsidP="00301EA6" w:rsidR="00301EA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jc w:val="center"/>
        <w:outlineLvl w:val="0"/>
      </w:pPr>
      <w:r>
        <w:lastRenderedPageBreak/>
        <w:t>Obrazloženje</w:t>
      </w: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jc w:val="both"/>
        <w:outlineLvl w:val="0"/>
      </w:pPr>
      <w:r>
        <w:tab/>
        <w:t xml:space="preserve">Dana </w:t>
      </w:r>
      <w:r>
        <w:t>30.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301EA6">
        <w:t xml:space="preserve"> </w:t>
      </w:r>
      <w:r>
        <w:t xml:space="preserve">BE-TRAS j.d.o.o., OIB: 98588244757, sa sjedištem u Plitvička 42, 42205 </w:t>
      </w:r>
      <w:proofErr w:type="spellStart"/>
      <w:r>
        <w:t>Zamlača</w:t>
      </w:r>
      <w:proofErr w:type="spellEnd"/>
      <w:r>
        <w:t xml:space="preserve">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182.658,28</w:t>
      </w:r>
      <w:r>
        <w:t xml:space="preserve"> kn te da dužnik nema zaposlenih.</w:t>
      </w:r>
    </w:p>
    <w:p w:rsidRDefault="00301EA6" w:rsidP="00301EA6" w:rsidR="00301EA6">
      <w:pPr>
        <w:spacing w:after="0"/>
        <w:jc w:val="both"/>
        <w:outlineLvl w:val="0"/>
      </w:pPr>
    </w:p>
    <w:p w:rsidRDefault="00301EA6" w:rsidP="00301EA6" w:rsidR="00301EA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01EA6" w:rsidP="00301EA6" w:rsidR="00301EA6">
      <w:pPr>
        <w:spacing w:after="0"/>
        <w:jc w:val="both"/>
        <w:outlineLvl w:val="0"/>
      </w:pP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1EA6" w:rsidP="00301EA6" w:rsidR="00301EA6">
      <w:pPr>
        <w:spacing w:after="0"/>
        <w:jc w:val="center"/>
        <w:outlineLvl w:val="0"/>
      </w:pPr>
    </w:p>
    <w:p w:rsidRDefault="00301EA6" w:rsidP="00301EA6" w:rsidR="00301EA6">
      <w:pPr>
        <w:spacing w:after="0"/>
        <w:ind w:firstLine="720" w:left="3600"/>
        <w:jc w:val="center"/>
        <w:outlineLvl w:val="0"/>
      </w:pPr>
      <w:r>
        <w:t>STEČAJNI SUDAC:</w:t>
      </w:r>
    </w:p>
    <w:p w:rsidRDefault="00301EA6" w:rsidP="00301EA6" w:rsidR="00301EA6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301EA6" w:rsidP="00301EA6" w:rsidR="00301EA6">
      <w:pPr>
        <w:spacing w:after="0"/>
        <w:ind w:firstLine="720" w:left="3600"/>
        <w:jc w:val="center"/>
        <w:outlineLvl w:val="0"/>
      </w:pP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outlineLvl w:val="0"/>
      </w:pPr>
    </w:p>
    <w:p w:rsidRDefault="00301EA6" w:rsidP="00301EA6" w:rsidR="00301EA6">
      <w:pPr>
        <w:spacing w:after="0"/>
        <w:outlineLvl w:val="0"/>
      </w:pPr>
      <w:r>
        <w:t>DNA:</w:t>
      </w:r>
    </w:p>
    <w:p w:rsidRDefault="00301EA6" w:rsidP="00301EA6" w:rsidR="00301EA6">
      <w:pPr>
        <w:spacing w:after="0"/>
        <w:outlineLvl w:val="0"/>
      </w:pPr>
      <w:r>
        <w:t>- e-Oglasna ploča suda</w:t>
      </w:r>
    </w:p>
    <w:p w:rsidRDefault="00AE649C" w:rsidP="00301EA6" w:rsidR="00AE649C" w:rsidRPr="00B76F3C">
      <w:pPr>
        <w:pStyle w:val="Naslov3"/>
        <w:numPr>
          <w:ilvl w:val="0"/>
          <w:numId w:val="0"/>
        </w:numPr>
      </w:pPr>
    </w:p>
    <w:p w:rsidRDefault="008818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01EA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EA6" w:rsidP="00301EA6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St-1192/15-4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EA6" w:rsidR="00301EA6">
    <w:pPr>
      <w:pStyle w:val="Zaglavlje"/>
    </w:pPr>
    <w:r>
      <w:t>Poslovni broj: 2 St-1192/15-4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EA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85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88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St-1192/2015-4</izvorni_sadrzaj>
    <derivirana_varijabla naziv="DomainObject.Oznaka_1">St-1192/2015-4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BE-TRAS jednostavno društvo s ograničenom odgovornošću za posredovanje u prometu</izvorni_sadrzaj>
    <derivirana_varijabla naziv="DomainObject.Predmet.ProtustrankaFormated_1">  BE-TRAS jednostavno društvo s ograničenom odgovornošću za posredovanje u prometu</derivirana_varijabla>
  </DomainObject.Predmet.ProtustrankaFormated>
  <DomainObject.Predmet.ProtustrankaFormatedOIB>
    <izvorni_sadrzaj>  BE-TRAS jednostavno društvo s ograničenom odgovornošću za posredovanje u prometu, OIB 98588244757</izvorni_sadrzaj>
    <derivirana_varijabla naziv="DomainObject.Predmet.ProtustrankaFormatedOIB_1">  BE-TRAS jednostavno društvo s ograničenom odgovornošću za posredovanje u prometu, OIB 98588244757</derivirana_varijabla>
  </DomainObject.Predmet.ProtustrankaFormatedOIB>
  <DomainObject.Predmet.ProtustrankaFormatedWithAdress>
    <izvorni_sadrzaj> BE-TRAS jednostavno društvo s ograničenom odgovornošću za posredovanje u prometu, Plitvička 42, 42205 Zamlača</izvorni_sadrzaj>
    <derivirana_varijabla naziv="DomainObject.Predmet.ProtustrankaFormatedWithAdress_1"> BE-TRAS jednostavno društvo s ograničenom odgovornošću za posredovanje u prometu, Plitvička 42, 42205 Zamlača</derivirana_varijabla>
  </DomainObject.Predmet.ProtustrankaFormatedWithAdress>
  <DomainObject.Predmet.ProtustrankaFormatedWithAdressOIB>
    <izvorni_sadrzaj> BE-TRAS jednostavno društvo s ograničenom odgovornošću za posredovanje u prometu, OIB 98588244757, Plitvička 42, 42205 Zamlača</izvorni_sadrzaj>
    <derivirana_varijabla naziv="DomainObject.Predmet.ProtustrankaFormatedWithAdressOIB_1"> BE-TRAS jednostavno društvo s ograničenom odgovornošću za posredovanje u prometu, OIB 98588244757, Plitvička 42, 42205 Zamlača</derivirana_varijabla>
  </DomainObject.Predmet.ProtustrankaFormatedWithAdressOIB>
  <DomainObject.Predmet.ProtustrankaWithAdress>
    <izvorni_sadrzaj>BE-TRAS jednostavno društvo s ograničenom odgovornošću za posredovanje u prometu Plitvička 42, 42205 Zamlača</izvorni_sadrzaj>
    <derivirana_varijabla naziv="DomainObject.Predmet.ProtustrankaWithAdress_1">BE-TRAS jednostavno društvo s ograničenom odgovornošću za posredovanje u prometu Plitvička 42, 42205 Zamlača</derivirana_varijabla>
  </DomainObject.Predmet.ProtustrankaWithAdress>
  <DomainObject.Predmet.ProtustrankaWithAdressOIB>
    <izvorni_sadrzaj>BE-TRAS jednostavno društvo s ograničenom odgovornošću za posredovanje u prometu, OIB 98588244757, Plitvička 42, 42205 Zamlača</izvorni_sadrzaj>
    <derivirana_varijabla naziv="DomainObject.Predmet.ProtustrankaWithAdressOIB_1">BE-TRAS jednostavno društvo s ograničenom odgovornošću za posredovanje u prometu, OIB 98588244757, Plitvička 42, 42205 Zamlača</derivirana_varijabla>
  </DomainObject.Predmet.ProtustrankaWithAdressOIB>
  <DomainObject.Predmet.ProtustrankaNazivFormated>
    <izvorni_sadrzaj>BE-TRAS jednostavno društvo s ograničenom odgovornošću za posredovanje u prometu</izvorni_sadrzaj>
    <derivirana_varijabla naziv="DomainObject.Predmet.ProtustrankaNazivFormated_1">BE-TRAS jednostavno društvo s ograničenom odgovornošću za posredovanje u prometu</derivirana_varijabla>
  </DomainObject.Predmet.ProtustrankaNazivFormated>
  <DomainObject.Predmet.ProtustrankaNazivFormatedOIB>
    <izvorni_sadrzaj>BE-TRAS jednostavno društvo s ograničenom odgovornošću za posredovanje u prometu, OIB 98588244757</izvorni_sadrzaj>
    <derivirana_varijabla naziv="DomainObject.Predmet.ProtustrankaNazivFormatedOIB_1">BE-TRAS jednostavno društvo s ograničenom odgovornošću za posredovanje u prometu, OIB 98588244757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182658.28</izvorni_sadrzaj>
    <derivirana_varijabla naziv="DomainObject.Predmet.TrenutnaVrijednost_1">182658.28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BE-TRAS jednostavno društvo s ograničenom odgovornošću za posredovanje u prometu</item>
    </izvorni_sadrzaj>
    <derivirana_varijabla naziv="DomainObject.Predmet.ProtuStrankaListFormated_1">
      <item>BE-TRAS jednostavno društvo s ograničenom odgovornošću za posredovanje u prometu</item>
    </derivirana_varijabla>
  </DomainObject.Predmet.ProtuStrankaListFormated>
  <DomainObject.Predmet.ProtuStrankaListFormatedOIB>
    <izvorni_sadrzaj>
      <item>BE-TRAS jednostavno društvo s ograničenom odgovornošću za posredovanje u prometu, OIB 98588244757</item>
    </izvorni_sadrzaj>
    <derivirana_varijabla naziv="DomainObject.Predmet.ProtuStrankaListFormatedOIB_1">
      <item>BE-TRAS jednostavno društvo s ograničenom odgovornošću za posredovanje u prometu, OIB 98588244757</item>
    </derivirana_varijabla>
  </DomainObject.Predmet.ProtuStrankaListFormatedOIB>
  <DomainObject.Predmet.ProtuStrankaListFormatedWithAdress>
    <izvorni_sadrzaj>
      <item>BE-TRAS jednostavno društvo s ograničenom odgovornošću za posredovanje u prometu, Plitvička 42, 42205 Zamlača</item>
    </izvorni_sadrzaj>
    <derivirana_varijabla naziv="DomainObject.Predmet.ProtuStrankaListFormatedWithAdress_1">
      <item>BE-TRAS jednostavno društvo s ograničenom odgovornošću za posredovanje u prometu, Plitvička 42, 42205 Zamlača</item>
    </derivirana_varijabla>
  </DomainObject.Predmet.ProtuStrankaListFormatedWithAdress>
  <DomainObject.Predmet.ProtuStrankaListFormatedWithAdressOIB>
    <izvorni_sadrzaj>
      <item>BE-TRAS jednostavno društvo s ograničenom odgovornošću za posredovanje u prometu, OIB 98588244757, Plitvička 42, 42205 Zamlača</item>
    </izvorni_sadrzaj>
    <derivirana_varijabla naziv="DomainObject.Predmet.ProtuStrankaListFormatedWithAdressOIB_1">
      <item>BE-TRAS jednostavno društvo s ograničenom odgovornošću za posredovanje u prometu, OIB 98588244757, Plitvička 42, 42205 Zamlača</item>
    </derivirana_varijabla>
  </DomainObject.Predmet.ProtuStrankaListFormatedWithAdressOIB>
  <DomainObject.Predmet.ProtuStrankaListNazivFormated>
    <izvorni_sadrzaj>
      <item>BE-TRAS jednostavno društvo s ograničenom odgovornošću za posredovanje u prometu</item>
    </izvorni_sadrzaj>
    <derivirana_varijabla naziv="DomainObject.Predmet.ProtuStrankaListNazivFormated_1">
      <item>BE-TRAS jednostavno društvo s ograničenom odgovornošću za posredovanje u prometu</item>
    </derivirana_varijabla>
  </DomainObject.Predmet.ProtuStrankaListNazivFormated>
  <DomainObject.Predmet.ProtuStrankaListNazivFormatedOIB>
    <izvorni_sadrzaj>
      <item>BE-TRAS jednostavno društvo s ograničenom odgovornošću za posredovanje u prometu, OIB 98588244757</item>
    </izvorni_sadrzaj>
    <derivirana_varijabla naziv="DomainObject.Predmet.ProtuStrankaListNazivFormatedOIB_1">
      <item>BE-TRAS jednostavno društvo s ograničenom odgovornošću za posredovanje u prometu, OIB 98588244757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St-1192/2015-4</izvorni_sadrzaj>
    <derivirana_varijabla naziv="DomainObject.PoslovniBrojDokumenta_1">St-1192/2015-4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BE-TRAS jednostavno društvo s ograničenom odgovornošću za posredovanje u prometu</izvorni_sadrzaj>
    <derivirana_varijabla naziv="DomainObject.Predmet.ProtustrankaIDrugi_1">BE-TRAS jednostavno društvo s ograničenom odgovornošću za posredovanje u prometu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BE-TRAS jednostavno društvo s ograničenom odgovornošću za posredovanje u prometu, OIB 98588244757, Plitvička 42, 42205 Zamlača</izvorni_sadrzaj>
    <derivirana_varijabla naziv="DomainObject.Predmet.ProtustrankaIDrugiAdressOIB_1">BE-TRAS jednostavno društvo s ograničenom odgovornošću za posredovanje u prometu, OIB 98588244757, Plitvička 42,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BE-TRAS jednostavno društvo s ograničenom odgovornošću za posredovanje u prometu</item>
      <item>E-oglasna ploča</item>
      <item>Sudski registar, Trgovački sud u Varaždinu</item>
    </izvorni_sadrzaj>
    <derivirana_varijabla naziv="DomainObject.Predmet.SudioniciListNaziv_1">
      <item>Financijska agencija</item>
      <item>BE-TRAS jednostavno društvo s ograničenom odgovornošću za posredovanje u prometu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BE-TRAS jednostavno društvo s ograničenom odgovornošću za posredovanje u prometu, OIB 98588244757, Plitvička 42,42205 Zamlača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BE-TRAS jednostavno društvo s ograničenom odgovornošću za posredovanje u prometu, OIB 98588244757, Plitvička 42,42205 Zamlača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54C96-A9A9-47F1-A862-1B9F09A34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2501</properties:Characters>
  <properties:Lines>75</properties:Lines>
  <properties:Paragraphs>18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2016-01-21T09:46:00Z</cp:lastPrinted>
  <dcterms:modified xmlns:xsi="http://www.w3.org/2001/XMLSchema-instance" xsi:type="dcterms:W3CDTF">2016-01-21T10:49:00Z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