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f0b5" w14:paraId="fadf0b5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AC5B08">
        <w:t>3031/2018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AC5B08">
        <w:t>3031/2018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AC5B08" w:rsidRPr="0038542D">
        <w:t>D&amp;K FOCUS d.o.o.</w:t>
      </w:r>
      <w:r w:rsidR="00AC5B08">
        <w:t xml:space="preserve">, Karlovac (Grad Karlovac), Naselja Marka Marulića 4, OIB: </w:t>
      </w:r>
      <w:r w:rsidR="00AC5B08" w:rsidRPr="0038542D">
        <w:t>80307431571</w:t>
      </w:r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AC5B08">
        <w:t>6.182,72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</w:t>
      </w:r>
      <w:r w:rsidR="0071391A">
        <w:t xml:space="preserve">od </w:t>
      </w:r>
      <w:r>
        <w:t xml:space="preserve">15 dana od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EC5DC2">
        <w:t xml:space="preserve"> 12. ožujka</w:t>
      </w:r>
      <w:r w:rsidR="004B3F81">
        <w:t xml:space="preserve"> </w:t>
      </w:r>
      <w:r w:rsidR="00F812ED">
        <w:t>201</w:t>
      </w:r>
      <w:r w:rsidR="00E577D8">
        <w:t>9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3A4E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1391A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664BB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C5B0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577D8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C5DC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3031</izvorni_sadrzaj>
    <derivirana_varijabla naziv="DomainObject.Predmet.Broj_1">3031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St-3031/2018</izvorni_sadrzaj>
    <derivirana_varijabla naziv="DomainObject.Predmet.OznakaBroj_1">St-3031/2018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D&amp;K FOCUS d.o.o. zastupanog po punomoćniku Dario Grgas</izvorni_sadrzaj>
    <derivirana_varijabla naziv="DomainObject.Predmet.ProtustrankaFormated_1">  D&amp;K FOCUS d.o.o. zastupanog po punomoćniku Dario Grgas</derivirana_varijabla>
  </DomainObject.Predmet.ProtustrankaFormated>
  <DomainObject.Predmet.ProtustrankaFormatedOIB>
    <izvorni_sadrzaj>  D&amp;K FOCUS d.o.o., OIB 80307431571 zastupanog po punomoćniku Dario Grgas</izvorni_sadrzaj>
    <derivirana_varijabla naziv="DomainObject.Predmet.ProtustrankaFormatedOIB_1">  D&amp;K FOCUS d.o.o., OIB 80307431571 zastupanog po punomoćniku Dario Grgas</derivirana_varijabla>
  </DomainObject.Predmet.ProtustrankaFormatedOIB>
  <DomainObject.Predmet.ProtustrankaFormatedWithAdress>
    <izvorni_sadrzaj> D&amp;K FOCUS d.o.o., Naselje Marka Marulića 4, 47000 Karlovac zastupanog po punomoćniku Dario Grgas</izvorni_sadrzaj>
    <derivirana_varijabla naziv="DomainObject.Predmet.ProtustrankaFormatedWithAdress_1"> D&amp;K FOCUS d.o.o., Naselje Marka Marulića 4, 47000 Karlovac zastupanog po punomoćniku Dario Grgas</derivirana_varijabla>
  </DomainObject.Predmet.ProtustrankaFormatedWithAdress>
  <DomainObject.Predmet.ProtustrankaFormatedWithAdressOIB>
    <izvorni_sadrzaj> D&amp;K FOCUS d.o.o., OIB 80307431571, Naselje Marka Marulića 4, 47000 Karlovac zastupanog po punomoćniku Dario Grgas</izvorni_sadrzaj>
    <derivirana_varijabla naziv="DomainObject.Predmet.ProtustrankaFormatedWithAdressOIB_1"> D&amp;K FOCUS d.o.o., OIB 80307431571, Naselje Marka Marulića 4, 47000 Karlovac zastupanog po punomoćniku Dario Grgas</derivirana_varijabla>
  </DomainObject.Predmet.ProtustrankaFormatedWithAdressOIB>
  <DomainObject.Predmet.ProtustrankaWithAdress>
    <izvorni_sadrzaj>D&amp;K FOCUS d.o.o. Naselje Marka Marulića 4, 47000 Karlovac</izvorni_sadrzaj>
    <derivirana_varijabla naziv="DomainObject.Predmet.ProtustrankaWithAdress_1">D&amp;K FOCUS d.o.o. Naselje Marka Marulića 4, 47000 Karlovac</derivirana_varijabla>
  </DomainObject.Predmet.ProtustrankaWithAdress>
  <DomainObject.Predmet.ProtustrankaWithAdressOIB>
    <izvorni_sadrzaj>D&amp;K FOCUS d.o.o., OIB 80307431571, Naselje Marka Marulića 4, 47000 Karlovac</izvorni_sadrzaj>
    <derivirana_varijabla naziv="DomainObject.Predmet.ProtustrankaWithAdressOIB_1">D&amp;K FOCUS d.o.o., OIB 80307431571, Naselje Marka Marulića 4, 47000 Karlovac</derivirana_varijabla>
  </DomainObject.Predmet.ProtustrankaWithAdressOIB>
  <DomainObject.Predmet.ProtustrankaNazivFormated>
    <izvorni_sadrzaj>D&amp;K FOCUS d.o.o.</izvorni_sadrzaj>
    <derivirana_varijabla naziv="DomainObject.Predmet.ProtustrankaNazivFormated_1">D&amp;K FOCUS d.o.o.</derivirana_varijabla>
  </DomainObject.Predmet.ProtustrankaNazivFormated>
  <DomainObject.Predmet.ProtustrankaNazivFormatedOIB>
    <izvorni_sadrzaj>D&amp;K FOCUS d.o.o., OIB 80307431571</izvorni_sadrzaj>
    <derivirana_varijabla naziv="DomainObject.Predmet.ProtustrankaNazivFormatedOIB_1">D&amp;K FOCUS d.o.o., OIB 80307431571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D&amp;K FOCUS d.o.o. zastupanog po punomoćniku Dario Grgas</item>
    </izvorni_sadrzaj>
    <derivirana_varijabla naziv="DomainObject.Predmet.ProtuStrankaListFormated_1">
      <item>D&amp;K FOCUS d.o.o. zastupanog po punomoćniku Dario Grgas</item>
    </derivirana_varijabla>
  </DomainObject.Predmet.ProtuStrankaListFormated>
  <DomainObject.Predmet.ProtuStrankaListFormatedOIB>
    <izvorni_sadrzaj>
      <item>D&amp;K FOCUS d.o.o., OIB 80307431571 zastupanog po punomoćniku Dario Grgas</item>
    </izvorni_sadrzaj>
    <derivirana_varijabla naziv="DomainObject.Predmet.ProtuStrankaListFormatedOIB_1">
      <item>D&amp;K FOCUS d.o.o., OIB 80307431571 zastupanog po punomoćniku Dario Grgas</item>
    </derivirana_varijabla>
  </DomainObject.Predmet.ProtuStrankaListFormatedOIB>
  <DomainObject.Predmet.ProtuStrankaListFormatedWithAdress>
    <izvorni_sadrzaj>
      <item>D&amp;K FOCUS d.o.o., Naselje Marka Marulića 4, 47000 Karlovac zastupanog po punomoćniku Dario Grgas</item>
    </izvorni_sadrzaj>
    <derivirana_varijabla naziv="DomainObject.Predmet.ProtuStrankaListFormatedWithAdress_1">
      <item>D&amp;K FOCUS d.o.o., Naselje Marka Marulića 4, 47000 Karlovac zastupanog po punomoćniku Dario Grgas</item>
    </derivirana_varijabla>
  </DomainObject.Predmet.ProtuStrankaListFormatedWithAdress>
  <DomainObject.Predmet.ProtuStrankaListFormatedWithAdressOIB>
    <izvorni_sadrzaj>
      <item>D&amp;K FOCUS d.o.o., OIB 80307431571, Naselje Marka Marulića 4, 47000 Karlovac zastupanog po punomoćniku Dario Grgas</item>
    </izvorni_sadrzaj>
    <derivirana_varijabla naziv="DomainObject.Predmet.ProtuStrankaListFormatedWithAdressOIB_1">
      <item>D&amp;K FOCUS d.o.o., OIB 80307431571, Naselje Marka Marulića 4, 47000 Karlovac zastupanog po punomoćniku Dario Grgas</item>
    </derivirana_varijabla>
  </DomainObject.Predmet.ProtuStrankaListFormatedWithAdressOIB>
  <DomainObject.Predmet.ProtuStrankaListNazivFormated>
    <izvorni_sadrzaj>
      <item>D&amp;K FOCUS d.o.o.</item>
    </izvorni_sadrzaj>
    <derivirana_varijabla naziv="DomainObject.Predmet.ProtuStrankaListNazivFormated_1">
      <item>D&amp;K FOCUS d.o.o.</item>
    </derivirana_varijabla>
  </DomainObject.Predmet.ProtuStrankaListNazivFormated>
  <DomainObject.Predmet.ProtuStrankaListNazivFormatedOIB>
    <izvorni_sadrzaj>
      <item>D&amp;K FOCUS d.o.o., OIB 80307431571</item>
    </izvorni_sadrzaj>
    <derivirana_varijabla naziv="DomainObject.Predmet.ProtuStrankaListNazivFormatedOIB_1">
      <item>D&amp;K FOCUS d.o.o., OIB 80307431571</item>
    </derivirana_varijabla>
  </DomainObject.Predmet.ProtuStrankaListNazivFormatedOIB>
  <DomainObject.Predmet.OstaliListFormated>
    <izvorni_sadrzaj>
      <item>Dario Grgas punomoćnik sudionika u postupku D&amp;K FOCUS d.o.o.</item>
    </izvorni_sadrzaj>
    <derivirana_varijabla naziv="DomainObject.Predmet.OstaliListFormated_1">
      <item>Dario Grgas punomoćnik sudionika u postupku D&amp;K FOCUS d.o.o.</item>
    </derivirana_varijabla>
  </DomainObject.Predmet.OstaliListFormated>
  <DomainObject.Predmet.OstaliListFormatedOIB>
    <izvorni_sadrzaj>
      <item>Dario Grgas, OIB 33729574932 punomoćnik sudionika u postupku D&amp;K FOCUS d.o.o.</item>
    </izvorni_sadrzaj>
    <derivirana_varijabla naziv="DomainObject.Predmet.OstaliListFormatedOIB_1">
      <item>Dario Grgas, OIB 33729574932 punomoćnik sudionika u postupku D&amp;K FOCUS d.o.o.</item>
    </derivirana_varijabla>
  </DomainObject.Predmet.OstaliListFormatedOIB>
  <DomainObject.Predmet.OstaliListFormatedWithAdress>
    <izvorni_sadrzaj>
      <item>Dario Grgas, Naselje Marka Marulića 4, 47000 Karlovac punomoćnik sudionika u postupku D&amp;K FOCUS d.o.o.</item>
    </izvorni_sadrzaj>
    <derivirana_varijabla naziv="DomainObject.Predmet.OstaliListFormatedWithAdress_1">
      <item>Dario Grgas, Naselje Marka Marulića 4, 47000 Karlovac punomoćnik sudionika u postupku D&amp;K FOCUS d.o.o.</item>
    </derivirana_varijabla>
  </DomainObject.Predmet.OstaliListFormatedWithAdress>
  <DomainObject.Predmet.OstaliListFormatedWithAdressOIB>
    <izvorni_sadrzaj>
      <item>Dario Grgas, OIB 33729574932, Naselje Marka Marulića 4, 47000 Karlovac punomoćnik sudionika u postupku D&amp;K FOCUS d.o.o.</item>
    </izvorni_sadrzaj>
    <derivirana_varijabla naziv="DomainObject.Predmet.OstaliListFormatedWithAdressOIB_1">
      <item>Dario Grgas, OIB 33729574932, Naselje Marka Marulića 4, 47000 Karlovac punomoćnik sudionika u postupku D&amp;K FOCUS d.o.o.</item>
    </derivirana_varijabla>
  </DomainObject.Predmet.OstaliListFormatedWithAdressOIB>
  <DomainObject.Predmet.OstaliListNazivFormated>
    <izvorni_sadrzaj>
      <item>Dario Grgas</item>
    </izvorni_sadrzaj>
    <derivirana_varijabla naziv="DomainObject.Predmet.OstaliListNazivFormated_1">
      <item>Dario Grgas</item>
    </derivirana_varijabla>
  </DomainObject.Predmet.OstaliListNazivFormated>
  <DomainObject.Predmet.OstaliListNazivFormatedOIB>
    <izvorni_sadrzaj>
      <item>Dario Grgas, OIB 33729574932</item>
    </izvorni_sadrzaj>
    <derivirana_varijabla naziv="DomainObject.Predmet.OstaliListNazivFormatedOIB_1">
      <item>Dario Grgas, OIB 33729574932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D&amp;K FOCUS d.o.o.</izvorni_sadrzaj>
    <derivirana_varijabla naziv="DomainObject.Predmet.ProtustrankaIDrugi_1">D&amp;K FOCUS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D&amp;K FOCUS d.o.o., OIB 80307431571, Naselje Marka Marulića 4, 47000 Karlovac</izvorni_sadrzaj>
    <derivirana_varijabla naziv="DomainObject.Predmet.ProtustrankaIDrugiAdressOIB_1">D&amp;K FOCUS d.o.o., OIB 80307431571, Naselje Marka Marulića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D&amp;K FOCUS d.o.o.</item>
      <item>Dario Grgas</item>
    </izvorni_sadrzaj>
    <derivirana_varijabla naziv="DomainObject.Predmet.SudioniciListNaziv_1">
      <item>FINA regionalni centar Zagreb, podružnica Karlovac</item>
      <item>D&amp;K FOCUS d.o.o.</item>
      <item>Dario Grgas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D&amp;K FOCUS d.o.o., OIB 80307431571, Naselje Marka Marulića 4,47000 Karlovac</item>
      <item>Dario Grgas, OIB 33729574932, Naselje Marka Marulića 4,47000 Karlovac</item>
    </izvorni_sadrzaj>
    <derivirana_varijabla naziv="DomainObject.Predmet.SudioniciListAdressOIB_1">
      <item>FINA regionalni centar Zagreb, podružnica Karlovac, OIB 85821130368, Vitezovićeva 1,47000 Karlovac</item>
      <item>D&amp;K FOCUS d.o.o., OIB 80307431571, Naselje Marka Marulića 4,47000 Karlovac</item>
      <item>Dario Grgas, OIB 33729574932, Naselje Marka Marulića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80307431571</item>
      <item>, OIB 33729574932</item>
    </izvorni_sadrzaj>
    <derivirana_varijabla naziv="DomainObject.Predmet.SudioniciListNazivOIB_1">
      <item>, OIB 85821130368</item>
      <item>, OIB 80307431571</item>
      <item>, OIB 33729574932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1338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2019-03-07T08:08:00Z</dcterms:created>
  <dc:creator>ilukac</dc:creator>
  <cp:lastModifiedBy>Katarina Babić</cp:lastModifiedBy>
  <cp:lastPrinted>2019-03-12T11:47:00Z</cp:lastPrinted>
  <dcterms:modified xmlns:xsi="http://www.w3.org/2001/XMLSchema-instance" xsi:type="dcterms:W3CDTF">2019-03-12T11:47:00Z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(3031-18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