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39eb" w14:paraId="1ed39eb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9E7F50" w:rsidP="009E7F50" w:rsidR="009E7F50">
      <w:pPr>
        <w:rPr>
          <w:noProof/>
          <w:sz w:val="24"/>
          <w:szCs w:val="24"/>
        </w:rPr>
      </w:pPr>
    </w:p>
    <w:p w:rsidRDefault="00D875DF" w:rsidP="00D875DF" w:rsidR="00D875DF" w:rsidRPr="00F703C3">
      <w:pPr>
        <w:pStyle w:val="Zaglavlje"/>
        <w:jc w:val="right"/>
        <w:rPr>
          <w:sz w:val="24"/>
          <w:szCs w:val="24"/>
        </w:rPr>
      </w:pPr>
      <w:r w:rsidRPr="00F703C3">
        <w:rPr>
          <w:sz w:val="24"/>
          <w:szCs w:val="24"/>
        </w:rPr>
        <w:t>40. St-</w:t>
      </w:r>
      <w:r>
        <w:rPr>
          <w:sz w:val="24"/>
          <w:szCs w:val="24"/>
        </w:rPr>
        <w:t>2353</w:t>
      </w:r>
      <w:r w:rsidRPr="00F703C3">
        <w:rPr>
          <w:sz w:val="24"/>
          <w:szCs w:val="24"/>
        </w:rPr>
        <w:t>/2017</w:t>
      </w:r>
    </w:p>
    <w:p w:rsidRDefault="00B24D50" w:rsidP="00D875DF" w:rsidR="00B24D50">
      <w:pPr>
        <w:jc w:val="right"/>
        <w:rPr>
          <w:sz w:val="24"/>
          <w:szCs w:val="24"/>
        </w:rPr>
      </w:pPr>
    </w:p>
    <w:p w:rsidRDefault="00D875DF" w:rsidP="00D875DF" w:rsidR="00D875DF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D875DF" w:rsidP="00D875DF" w:rsidR="00D875DF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D875DF" w:rsidP="00D875DF" w:rsidR="00D875DF" w:rsidRPr="00905C89">
      <w:pPr>
        <w:jc w:val="center"/>
        <w:rPr>
          <w:sz w:val="24"/>
        </w:rPr>
      </w:pPr>
      <w:r>
        <w:rPr>
          <w:sz w:val="24"/>
        </w:rPr>
        <w:t xml:space="preserve">U  I M E   </w:t>
      </w:r>
      <w:r w:rsidRPr="00905C89">
        <w:rPr>
          <w:sz w:val="24"/>
        </w:rPr>
        <w:t xml:space="preserve">R E P U B L I K </w:t>
      </w:r>
      <w:r>
        <w:rPr>
          <w:sz w:val="24"/>
        </w:rPr>
        <w:t>E</w:t>
      </w:r>
      <w:r w:rsidRPr="00905C89">
        <w:rPr>
          <w:sz w:val="24"/>
        </w:rPr>
        <w:t xml:space="preserve"> </w:t>
      </w:r>
      <w:r>
        <w:rPr>
          <w:sz w:val="24"/>
        </w:rPr>
        <w:t xml:space="preserve"> </w:t>
      </w:r>
      <w:r w:rsidRPr="00905C89">
        <w:rPr>
          <w:sz w:val="24"/>
        </w:rPr>
        <w:t xml:space="preserve"> H R V A T S K </w:t>
      </w:r>
      <w:r>
        <w:rPr>
          <w:sz w:val="24"/>
        </w:rPr>
        <w:t>E</w:t>
      </w:r>
    </w:p>
    <w:p w:rsidRDefault="00D875DF" w:rsidP="00D875DF" w:rsidR="00D875DF" w:rsidRPr="00905C89">
      <w:pPr>
        <w:jc w:val="center"/>
        <w:rPr>
          <w:sz w:val="24"/>
        </w:rPr>
      </w:pPr>
      <w:r w:rsidRPr="00905C89">
        <w:rPr>
          <w:sz w:val="24"/>
        </w:rPr>
        <w:t>R J E Š E NJ E</w:t>
      </w:r>
    </w:p>
    <w:p w:rsidRDefault="00D875DF" w:rsidP="00D875DF" w:rsidR="00D875DF">
      <w:pPr>
        <w:jc w:val="center"/>
        <w:rPr>
          <w:b/>
          <w:sz w:val="24"/>
        </w:rPr>
      </w:pPr>
    </w:p>
    <w:p w:rsidRDefault="00D875DF" w:rsidP="00D875DF" w:rsidR="00D875DF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</w:t>
      </w:r>
      <w:bookmarkStart w:name="_Hlk497406217" w:id="1"/>
      <w:r w:rsidRPr="00CE17E4">
        <w:rPr>
          <w:sz w:val="24"/>
          <w:szCs w:val="24"/>
        </w:rPr>
        <w:t>PET-PROM d.o.o.</w:t>
      </w:r>
      <w:r w:rsidRPr="003262DE">
        <w:rPr>
          <w:sz w:val="24"/>
          <w:szCs w:val="24"/>
        </w:rPr>
        <w:t xml:space="preserve">, Zagreb, </w:t>
      </w:r>
      <w:r w:rsidRPr="00CE17E4">
        <w:rPr>
          <w:sz w:val="24"/>
          <w:szCs w:val="24"/>
        </w:rPr>
        <w:t xml:space="preserve">Vrtni put 5 </w:t>
      </w:r>
      <w:r w:rsidRPr="003262DE">
        <w:rPr>
          <w:sz w:val="24"/>
          <w:szCs w:val="24"/>
        </w:rPr>
        <w:t xml:space="preserve">(OIB </w:t>
      </w:r>
      <w:r w:rsidRPr="00CE17E4">
        <w:rPr>
          <w:sz w:val="24"/>
          <w:szCs w:val="24"/>
        </w:rPr>
        <w:t>67247311476</w:t>
      </w:r>
      <w:r w:rsidRPr="003262DE">
        <w:rPr>
          <w:sz w:val="24"/>
          <w:szCs w:val="24"/>
        </w:rPr>
        <w:t>)</w:t>
      </w:r>
      <w:bookmarkEnd w:id="1"/>
      <w:r w:rsidRPr="00AD2F45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r w:rsidR="003A0D09">
        <w:rPr>
          <w:sz w:val="24"/>
          <w:szCs w:val="24"/>
        </w:rPr>
        <w:t>2</w:t>
      </w:r>
      <w:r w:rsidR="00CA65C8">
        <w:rPr>
          <w:sz w:val="24"/>
          <w:szCs w:val="24"/>
        </w:rPr>
        <w:t>2</w:t>
      </w:r>
      <w:r>
        <w:rPr>
          <w:sz w:val="24"/>
          <w:szCs w:val="24"/>
        </w:rPr>
        <w:t xml:space="preserve">.svibnja 2018.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 w:rsidRPr="002C7A0C">
      <w:pPr>
        <w:jc w:val="center"/>
        <w:rPr>
          <w:b/>
          <w:noProof/>
          <w:sz w:val="24"/>
          <w:szCs w:val="24"/>
        </w:rPr>
      </w:pPr>
      <w:r w:rsidRPr="002C7A0C">
        <w:rPr>
          <w:b/>
          <w:noProof/>
          <w:sz w:val="24"/>
          <w:szCs w:val="24"/>
        </w:rPr>
        <w:t>r i j e š i o  j e</w:t>
      </w:r>
    </w:p>
    <w:p w:rsidRDefault="006F100B" w:rsidP="006F100B" w:rsidR="006F100B">
      <w:pPr>
        <w:jc w:val="both"/>
        <w:rPr>
          <w:noProof/>
          <w:sz w:val="24"/>
          <w:szCs w:val="24"/>
        </w:rPr>
      </w:pPr>
    </w:p>
    <w:p w:rsidRDefault="006F100B" w:rsidP="006F100B" w:rsidR="00065371" w:rsidRPr="006F100B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I.</w:t>
      </w:r>
      <w:r w:rsidR="00CE3B05" w:rsidRPr="006F100B">
        <w:rPr>
          <w:sz w:val="24"/>
          <w:szCs w:val="24"/>
        </w:rPr>
        <w:t>Utvrđuje se da su vjerovnici na ročištu za glas</w:t>
      </w:r>
      <w:r w:rsidR="00065371" w:rsidRPr="006F100B">
        <w:rPr>
          <w:sz w:val="24"/>
          <w:szCs w:val="24"/>
        </w:rPr>
        <w:t>ovanje</w:t>
      </w:r>
      <w:r w:rsidR="00CE3B05" w:rsidRPr="006F100B">
        <w:rPr>
          <w:sz w:val="24"/>
          <w:szCs w:val="24"/>
        </w:rPr>
        <w:t xml:space="preserve"> od </w:t>
      </w:r>
      <w:r w:rsidR="002C7A0C" w:rsidRPr="006F100B">
        <w:rPr>
          <w:sz w:val="24"/>
          <w:szCs w:val="24"/>
        </w:rPr>
        <w:t>10.svibnja</w:t>
      </w:r>
      <w:r w:rsidR="00CE3B05" w:rsidRPr="006F100B">
        <w:rPr>
          <w:sz w:val="24"/>
          <w:szCs w:val="24"/>
        </w:rPr>
        <w:t xml:space="preserve"> 201</w:t>
      </w:r>
      <w:r w:rsidR="002C7A0C" w:rsidRPr="006F100B">
        <w:rPr>
          <w:sz w:val="24"/>
          <w:szCs w:val="24"/>
        </w:rPr>
        <w:t>8</w:t>
      </w:r>
      <w:r w:rsidR="00CE3B05" w:rsidRPr="006F100B">
        <w:rPr>
          <w:sz w:val="24"/>
          <w:szCs w:val="24"/>
        </w:rPr>
        <w:t xml:space="preserve">. prihvatili </w:t>
      </w:r>
      <w:r w:rsidR="002C7A0C" w:rsidRPr="006F100B">
        <w:rPr>
          <w:sz w:val="24"/>
          <w:szCs w:val="24"/>
        </w:rPr>
        <w:t xml:space="preserve">izmjenjeni </w:t>
      </w:r>
      <w:r w:rsidR="00CE3B05" w:rsidRPr="006F100B">
        <w:rPr>
          <w:sz w:val="24"/>
          <w:szCs w:val="24"/>
        </w:rPr>
        <w:t>plan restrukturiranja dužnika</w:t>
      </w:r>
      <w:r w:rsidR="002C7A0C" w:rsidRPr="006F100B">
        <w:rPr>
          <w:sz w:val="24"/>
          <w:szCs w:val="24"/>
        </w:rPr>
        <w:t xml:space="preserve"> PET-PROM d.o.o., Zagreb, Vrtni put 5 (OIB 67247311476)</w:t>
      </w:r>
    </w:p>
    <w:p w:rsidRDefault="002C7A0C" w:rsidP="00065371" w:rsidR="008250BF" w:rsidRPr="00065371">
      <w:pPr>
        <w:jc w:val="both"/>
        <w:rPr>
          <w:sz w:val="24"/>
          <w:szCs w:val="24"/>
        </w:rPr>
      </w:pPr>
      <w:r w:rsidRPr="00065371">
        <w:rPr>
          <w:sz w:val="24"/>
          <w:szCs w:val="24"/>
        </w:rPr>
        <w:t xml:space="preserve"> </w:t>
      </w:r>
    </w:p>
    <w:p w:rsidRDefault="0065535F" w:rsidP="00B050C8" w:rsidR="00212847" w:rsidRPr="00B847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Potvrđuje se Predsječajni sporazum </w:t>
      </w:r>
      <w:r w:rsidR="00B050C8">
        <w:rPr>
          <w:sz w:val="24"/>
          <w:szCs w:val="24"/>
        </w:rPr>
        <w:t xml:space="preserve">sa sljedećom provedbenom osnovom: </w:t>
      </w:r>
    </w:p>
    <w:p w:rsidRDefault="002C4D10" w:rsidP="00212847" w:rsidR="002C4D10">
      <w:pPr>
        <w:jc w:val="both"/>
        <w:rPr>
          <w:sz w:val="24"/>
          <w:szCs w:val="24"/>
        </w:rPr>
      </w:pPr>
    </w:p>
    <w:p w:rsidRDefault="001174FB" w:rsidP="001174FB" w:rsidR="001174FB" w:rsidRPr="001174FB">
      <w:pPr>
        <w:ind w:firstLine="708"/>
        <w:rPr>
          <w:sz w:val="24"/>
          <w:szCs w:val="24"/>
        </w:rPr>
      </w:pPr>
      <w:r w:rsidRPr="001174FB">
        <w:rPr>
          <w:sz w:val="24"/>
          <w:szCs w:val="24"/>
        </w:rPr>
        <w:t>1.Razvrstavanje vjerovnika u skupine:</w:t>
      </w:r>
    </w:p>
    <w:p w:rsidRDefault="00B050C8" w:rsidP="00B050C8" w:rsidR="00B050C8">
      <w:pPr>
        <w:ind w:firstLine="708"/>
        <w:rPr>
          <w:sz w:val="24"/>
          <w:szCs w:val="24"/>
        </w:rPr>
      </w:pPr>
    </w:p>
    <w:p w:rsidRDefault="00BA6850" w:rsidP="00BA6850" w:rsidR="00B050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su planom restrukturiranja razvrstani u </w:t>
      </w:r>
      <w:r w:rsidR="00155057">
        <w:rPr>
          <w:sz w:val="24"/>
          <w:szCs w:val="24"/>
        </w:rPr>
        <w:t>tri skupine</w:t>
      </w:r>
      <w:r w:rsidR="00033DA6">
        <w:rPr>
          <w:sz w:val="24"/>
          <w:szCs w:val="24"/>
        </w:rPr>
        <w:t xml:space="preserve"> i to:</w:t>
      </w:r>
      <w:r w:rsidRPr="00717916">
        <w:rPr>
          <w:sz w:val="24"/>
          <w:szCs w:val="24"/>
        </w:rPr>
        <w:t xml:space="preserve"> </w:t>
      </w:r>
    </w:p>
    <w:p w:rsidRDefault="00704909" w:rsidP="00BA6850" w:rsidR="00704909">
      <w:pPr>
        <w:ind w:firstLine="720"/>
        <w:jc w:val="both"/>
        <w:rPr>
          <w:sz w:val="24"/>
          <w:szCs w:val="24"/>
        </w:rPr>
      </w:pPr>
    </w:p>
    <w:p w:rsidRDefault="00973CB0" w:rsidP="00973CB0" w:rsidR="00B24949" w:rsidRPr="003F2FAA">
      <w:pPr>
        <w:rPr>
          <w:b/>
          <w:sz w:val="24"/>
          <w:szCs w:val="24"/>
        </w:rPr>
      </w:pPr>
      <w:r w:rsidRPr="003F2FAA">
        <w:rPr>
          <w:b/>
          <w:sz w:val="24"/>
          <w:szCs w:val="24"/>
        </w:rPr>
        <w:tab/>
      </w:r>
      <w:r w:rsidR="00704909" w:rsidRPr="003F2FAA">
        <w:rPr>
          <w:b/>
          <w:sz w:val="24"/>
          <w:szCs w:val="24"/>
        </w:rPr>
        <w:t xml:space="preserve">prva skupina  - </w:t>
      </w:r>
      <w:r w:rsidRPr="003F2FAA">
        <w:rPr>
          <w:b/>
          <w:sz w:val="24"/>
          <w:szCs w:val="24"/>
        </w:rPr>
        <w:t xml:space="preserve">tim namirenja A </w:t>
      </w:r>
    </w:p>
    <w:p w:rsidRDefault="00704909" w:rsidP="00973CB0" w:rsidR="00704909" w:rsidRPr="00973CB0">
      <w:pPr>
        <w:rPr>
          <w:sz w:val="24"/>
          <w:szCs w:val="24"/>
        </w:rPr>
      </w:pPr>
    </w:p>
    <w:tbl>
      <w:tblPr>
        <w:tblW w:type="dxa" w:w="8647"/>
        <w:tblInd w:type="dxa" w:w="-5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559"/>
        <w:gridCol w:w="2268"/>
        <w:gridCol w:w="1701"/>
      </w:tblGrid>
      <w:tr w:rsidTr="0072793A" w:rsidR="002A260F" w:rsidRPr="00DB0E6C">
        <w:trPr>
          <w:trHeight w:val="9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Rbr.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Sjedište / 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Utvrđen iznos tražbine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AKORN DISTRIBUTION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47334251464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Vrtni put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273.823,86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ARNEG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Venezia 58,, 35010 Campo San Martino (PD),ITALY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55.755,60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KLUB "SIGET",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30716520726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SIGET 17,.,10020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52.110,47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BAKANT d.o.o., Stobreć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57926997437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SLANICE 17,ŠINE-STOBREĆ,21000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36.420,53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BID KONTROLA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76516591598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Avenija Većeslava Holjevca 40,.,10000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63.955,99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BMK INFORMATIKA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81747263316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Matije Gupca 5,.,10434 STRMEC SAMOBORSKI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25.000,00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BORNA MONT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06082290015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Stara cesta 16,.,10297 JAKOVLJE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46.742,70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BRAVARIJA GRUBIŠIĆ, vl.Dubravka Grubišić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73115172933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Bogoslava Šuleka 19 a,.,35000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22.861,94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CETRA srl, Italy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Gilberto Pontecorvo 2/a,, 40051 Altedo (BO),ITALY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62.661,84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DANFOSS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10993670080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Damira Gavrana Tomljenovića 11,CENTAR BUNDEK,10000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29.691,98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DE RIGO REFRIGERATION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GORJUPOVA ULICA 13,, .,SLOVENIJA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24.741,12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DQS ZAGREB društvo s ograničenom odgovornošću za potvrđivanje sukladnosti poslovnih sustava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66002266393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Avenija Većeslava Holjevca 23,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25.322,26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ELITE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PIAZZA DEGLI AFFARI 6,, IT-20123 MILANO,ITALY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75.577,87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EMPOR, HLADILNI SISTEMI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Leskoškova 9 a,, 1000 Ljubljana,SLOVENIJA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52.490,92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EPTA INTERNATIONAL Kft., Hungary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Terez krt. 46,, 1066 Budapest,MAĐARSKA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3.275.225,00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EUROKLIMA d.o.o., Goričan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91538513762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Zrinskih 2 a,GORIČAN,40324 GORIČAN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265.984,76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EUROLUX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Litostrojska cesta 44 a,, 1000 Ljubljana,SLOVENIJA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368.015,29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EUROVENT SISTEMI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79824224893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Zinke Kunc 4,ZAGREB,10000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66.895,04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FERRUM FAGO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77885800253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BEDEMA LJUBAVI 54,.,10360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10.635,00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FIVE TRADING AG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CHAMERSTRASSE 79,, 6303 ZUG,ŠVICARSKA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952.199,80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FOMA s.p.a., Italia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Caselle 10,, Bedizzole,ITALY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42.036,23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FRANKSTAHL 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74438812930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CEBINI 43,.,10010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64.084,64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 PLUS d.o.o., Sesvete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29619031071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Ljudevita Posavskog 8,.,10360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26.727,21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GALLETTI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L. ROMAGNOLI 12/A,, 40010 BENTIVOGLIO , BOLOGNA,ITALY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10.024,91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GE Hungary Kft.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Vaci ut. 77,, 1044 Budapest,MAĐARSKA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1.173.336,94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GIP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39224329809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V. RAVNICE 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53.435,56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Stjepana Radića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205.414,81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GRADSKA PLINARA KRAPINA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25884640941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FRANA GALOVIĆA 7B/II,.,49000 KRAPINA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128.799,58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GRADSKA PLINARA 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20985255037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1,ZAGREB,10000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10.446,12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HOK OSIGURANJE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00432869176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Capraška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762.056,69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I.F. INTERFRIGO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Liminjanska 96,, 6320 Portorož,SLOVENIJA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270.888,20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IDE KLIMA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38588522971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VITOMIRA ŠIROLE PAJE 16,.,51000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52.454,22</w:t>
            </w:r>
          </w:p>
        </w:tc>
      </w:tr>
      <w:tr w:rsidTr="0072793A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IDEALAN STIL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16883820557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Marinci 1,.,52420 BUZET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49.387,04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IMP CRPKE-ZAGREB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32695935393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JOSIPA SEISSELA 24,.,10000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44.868,75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IMP TERMOTEHNIKA REGULACIJA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77802735473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Sajmišna cesta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121.821,18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INA INDUSTRIJA NAFTE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27759560625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AVENIJA VEĆESLAVA HOLJEVCA 10,.,10020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114.420,61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INSTALACIJSKI SUSTAVI ŠURKALOVIĆ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24041552431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MIROSLAVA KRLEŽE 34,.,33000 VIROVITICA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108.483,42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INTERFRIGO S.R.L.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Delle industrie 3,, 33074 Fontanafredda (PN),ITALY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169.591,77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ITRON Ganz Meter Company Ltd.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Tancsics Mihaly u. 11,, H-2101 Godollo, p.o.b. 396,MAĐARSKA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526.367,94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JMI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VINJE 109,, ..,SLOVENIJA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162.236,81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KLIMAOPREMA d.d., 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34383404032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GRADNA 78A,SAMOBOR,10430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265.447,47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LIPAPROMET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27060811148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220 a,Zagreb,10000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25.543,49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MAJDAK PROJEKTI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56540517575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Sveta Marija 1,.,53291 NOVALJA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28.502,92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MERCATOR-Poslovni sistem MERCATOR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Dunajska cesta 107,, 1001 Ljubljana,SLOVENIJA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87.478,85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MESSER Croatia Plin d.o.o., Zaprešić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32179081874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INDUSTRIJSKA 1,.,10290 ZAPREŠIĆ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100.117,93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MIJAKS-M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Mokrška ulica 16c,, Ljubljana,SLOVENIJA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270.892,87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MITSUBISHI ELECTRIC (CLIMAVENETA)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L.SEITZ 47,, TREVISO,ITALY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184.613,97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MONDEL S.r.l.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Viale dell Artigianato 381,, 35047 Solesino, Padova,ITALY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150.317,06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MONOMEDIA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18296411226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STINICE 12,.,21000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44.848,23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50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MONTMONTAŽA-MKG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01940725059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Ljudevita Šestića 4,.,47000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221.994,04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ODVJ.DRUŠTVO GJURGJAN &amp; ŠRIBAR RADIĆ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78342040305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Dalmatinska 12,.,10000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41.667,46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ORCUS HILT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72418555772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Buzdohanj 127 b,.,51219 ČAVLE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106.210,79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OTPREMNIK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05688683046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VODOVODNA 20A,.,10000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275.902,87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PANASONIC MARKETING EUROPE GmbH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Thamova 289/1,, Praha,ČEŠKA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334.612,41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BEOGRAD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Partizanske avijacije 28,,11000 BEOGRAD-NOVI BEOGRAD,SRBIJA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131.052,99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SARAJEVO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RAJLOVAČKA BB,, SARAJEVO,BOSNA I HERCEGOVINA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19.407,65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SLOVENIJA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Tržaška cesta 39,, MARIBOR,SLOVENIJA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1.075.608,36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NEKRETNINE d.o.o., Zgb.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30512190648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Vrtni put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278.840,59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PETROKOV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42599613313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MRKŠINA 52 d,Sveta Klara,10000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199.920,50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PETROL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75550985023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Oreškovićeva 6/h,Zagreb Sloboština,10010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41.018,11</w:t>
            </w:r>
          </w:p>
        </w:tc>
      </w:tr>
      <w:tr w:rsidTr="0072793A" w:rsidR="002A260F" w:rsidRPr="00DB0E6C">
        <w:trPr>
          <w:trHeight w:val="1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PHILIPS ROMANIA S.R.L.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Str. Barbu Vacarescu nr.301-311 ,,HU26911759 020276 BUCURESTI,RUMUNJSKA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738.746,89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PIPELIFE CIJEVNI SUSTAVI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12257815953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Prosinačka 7,Kerestinec,10431 SVETA NEDELJA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1.443.693,52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PMB TEHNIČKA ZAŠTITA Vl. Marko Butorac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54480213731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PRILESJE 28,.,10000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52.813,92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PROJEKTGRADNJA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19659143269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Vrbska ulica 3,.,35207 GORNJA VRBA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66.055,66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65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RAJIĆ USLUGE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25786347840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Oporovečki vinogradi 58,.,10000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92.249,16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SBT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31770065778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Bani 75,Buzin,10010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30.813,73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SCH-SCHACHERMAYER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96769806716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VRTNI PUT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46.540,65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STROJOPROMET - 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97994010225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6,ŠENKOVEC,10292 ŠENKOVEC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46.223,78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TPZ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68119083236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NOVOSELSKA 25,ZAGREB,10000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124.066,39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TROX TECHNIK AUSTRIA GMBH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WIEN ,, A-1220WIEN,AUSTRALIJA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49.723,05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VENTILACIJSKI SISTEMI MIKEC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16277651179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Vrtna 24,.,40324 GORIČAN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300.911,30</w:t>
            </w:r>
          </w:p>
        </w:tc>
      </w:tr>
      <w:tr w:rsidTr="0072793A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VIESSMANN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57545045005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DR.LUJE NALETILIĆA 29,ZAGREB,10020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61.450,75</w:t>
            </w:r>
          </w:p>
        </w:tc>
      </w:tr>
      <w:tr w:rsidTr="0072793A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VIP NET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29524210204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Vrtni put 1,ZAGREB,10000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46.426,30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35512328675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VUČANSKA 16 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677.694,81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VODOLIMARIJA GRGEC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07690631507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Dvojkovićev Put 5/a,.,10000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193.121,89</w:t>
            </w:r>
          </w:p>
        </w:tc>
      </w:tr>
      <w:tr w:rsidTr="0072793A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ZUMTOBEL Lighting GmbH, Austria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B2494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Schweizer Strasse 30,, 6851 Dornbirn,AUSTRIJA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B2494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681.281,70</w:t>
            </w:r>
          </w:p>
        </w:tc>
      </w:tr>
    </w:tbl>
    <w:p w:rsidRDefault="00B24949" w:rsidP="00B24949" w:rsidR="00B24949">
      <w:pPr>
        <w:ind w:firstLine="708"/>
        <w:jc w:val="both"/>
        <w:rPr>
          <w:sz w:val="22"/>
          <w:szCs w:val="22"/>
        </w:rPr>
      </w:pPr>
    </w:p>
    <w:p w:rsidRDefault="00704909" w:rsidP="00B24949" w:rsidR="00704909">
      <w:pPr>
        <w:ind w:firstLine="708"/>
        <w:jc w:val="both"/>
        <w:rPr>
          <w:sz w:val="22"/>
          <w:szCs w:val="22"/>
        </w:rPr>
      </w:pPr>
    </w:p>
    <w:p w:rsidRDefault="003F2FAA" w:rsidP="00704909" w:rsidR="003F2FAA">
      <w:pPr>
        <w:rPr>
          <w:sz w:val="24"/>
          <w:szCs w:val="24"/>
        </w:rPr>
      </w:pPr>
    </w:p>
    <w:p w:rsidRDefault="00704909" w:rsidP="00704909" w:rsidR="00704909" w:rsidRPr="003F2FAA">
      <w:pPr>
        <w:rPr>
          <w:b/>
          <w:sz w:val="24"/>
          <w:szCs w:val="24"/>
        </w:rPr>
      </w:pPr>
      <w:r w:rsidRPr="003F2FAA">
        <w:rPr>
          <w:b/>
          <w:sz w:val="24"/>
          <w:szCs w:val="24"/>
        </w:rPr>
        <w:tab/>
        <w:t xml:space="preserve">druga skupina  - tim namirenja B </w:t>
      </w:r>
    </w:p>
    <w:p w:rsidRDefault="00704909" w:rsidP="00704909" w:rsidR="00704909" w:rsidRPr="00DB0E6C"/>
    <w:tbl>
      <w:tblPr>
        <w:tblW w:type="dxa" w:w="8647"/>
        <w:tblInd w:type="dxa" w:w="-5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559"/>
        <w:gridCol w:w="2268"/>
        <w:gridCol w:w="1701"/>
      </w:tblGrid>
      <w:tr w:rsidTr="00F325AF" w:rsidR="002A260F" w:rsidRPr="00DB0E6C">
        <w:trPr>
          <w:trHeight w:val="9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Rbr.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Sjedište / 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Utvrđen iznos tražbine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A.C.KOTROMANOVIĆ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82564933243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Industrijska zona jug 5,.,31000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11.047,11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A.T. RUŠENJE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25304381929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Glavna ulica 30,.,10360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8.625,00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ABAKUS VJEŠTAČENJA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29594838593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NIKOLE TESLE 16,.,10000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28.062,50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ABSOLUTE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97586475497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Storžička 21,.,10000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3.180,00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ACI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17195049659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M.Tita 151,.,51410 OPATIJA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4.336,67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ACO GRAĐEVINSKI ELEMENTI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25074288719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177,Zagreb,10000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410.308,51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ADDIKO BANK (HYPO)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14036333877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SLAVONSKA AVENIJA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814.070,09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AEDIFICIUM j.d.o.o., Dugo Selo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28801824588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Cvetkovićeva 6,Jalševec Nartski,10370 DUGO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43.255,50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AGRIA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76958388708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SV. L.B. MANDIĆA 215,Karanac,31000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71.892,41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AGROKOR TRGOVINA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40715974731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Dražena Petrovića 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7.852,93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AKMADŽIĆ MARINA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18518985367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josipa Jelačiča 39a, 21400 Supetar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1.899,75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AKMADŽIĆ ZDENKA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21989901919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J.JELAČIĆA 39A,.,21400 SUPETAR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36.428,74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ALFA-MONT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84785689572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PRUDNIČKA CESTA 16,.,10291 PRIGORJE BRDOVEČKO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ALING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67349852816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Folnegovićeva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5.251,25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ALLIANZ Zagreb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23759810849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HEINZELOVA 70,.,10000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13.677,13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ALTERRA GRUPA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33688144353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KUSTOŠIJANSKA ULICA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80.346,22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ALU VITRUM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14325775019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BREZOVEC ZELINSKI 5b,.,10382 DONJA ZELINA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192.306,46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AMPLUS PICTUS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14138952609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JANKOMIR 25F,.,10090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41.250,25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AQUA NAVIS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58411618728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MARDEGANIJEVA 30,PULA,52100 PULA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1.500,00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ARDOR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45824021536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AV.DUBROVNIK 15/1,.,10020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9.152,27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ARIJA NOVA d.o.o.,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83573049849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Put Biliga 2,.,23000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21.370,92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ASSA  ABLOY CROATIA d.o.o.,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13933798090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Pakračka ulica 6,.,43000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1.232,00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AUDAX d.o.o., Dugopolje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57716585491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JELAČIĆA 25 B,DUGOPOLJE,21204 DUGOPOLJE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25.066,65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GRIFON d.o.o.,Zagreb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36117467723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Koledovčina 8,Zagreb,10000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19.708,54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LIM-LAK, vl. Vlado Štefanac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48226428116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MOSTANJE 35,.,47000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7.635,79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PARTNER D.O.O., KOPRIVNICA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88168233460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Obrtnička 5, KOPRIVNICA,48000 KOPRIVNICA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4.861,26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SERVIS P.M.O. LOVRIĆ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43539611332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Matije Vlačića 79,.,23000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12.485,00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AUTOFLOTA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96788157124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Savska Opatovina 42,.,10090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2.711,25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AUTOGLASS SERVIS vl. Krunoslav Grivić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82301125166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Lipanjska 11a,Stari grad,21460 STARI 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1.756,25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 M D d.o.o. kao upravitelj Stambene zgrade Jakova Gotovca 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79273112873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Dobrodolska 13,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958,26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BALAKOVIĆ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25886151381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Medulinska 20,Osijek,31000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5.150,74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BANJ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88986316674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GRAĐANSKA C. 48,ZAGREB,10000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1.535,16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BART ELEKTRONIKA d.o.o.,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44760951367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DR. ANTE STARČEVIĆA 16,.,44000 SISAK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26.505,24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BAUSTOFF+METALL HRVATSKA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02041255260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Gospodarska 9,Gornji Stupnik,10250 LUČKO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119.815,92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BB SERVIS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68782038736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 xml:space="preserve">Bračka 7,.,51000 </w:t>
            </w:r>
            <w:r w:rsidRPr="00DB0E6C">
              <w:rPr>
                <w:color w:val="000000"/>
              </w:rPr>
              <w:lastRenderedPageBreak/>
              <w:t>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1.400,00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BEL-TEL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98292179663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Biljska cesta 37,.,31000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18.154,13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BERLINERLuft.Tehnika d.o.o.-veza Š-1500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40830860625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Gornjostupnička 126,.,10255 GORNJI STUPNIK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9.178,41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BIHOR d.o.o., Kunovec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25448831286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Botinovec 483II,.,48311 KUNOVEC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98.466,31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BILKO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18553299112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Ul.grada Vukovara 246,Zagreb,10000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24.453,75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BKS Bank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61436608168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Mljekarski trg 3,.,51000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130.938,36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BM-KLIVENT vlo.Boris Makar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56473980105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ILICA 325,ZAGREB,10090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BONUS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54101863494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ŠIBLA 15,.,10000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6.050,00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BOROVAC d.o.o., Metković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90132265617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Splitska bb,Metković,20350 METKOVIĆ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17.610,54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BRAMINI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61883395124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Gundulićeva 3,.,10000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5.820,00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BRAVARIJA GRACIJANO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48621469250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ŠIŠANSKA CESTA 14,.,52100 PULA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8.437,24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BS MECH d.o.o.(ZIG-ZAG)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58246803389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DUBRAVA 180,.,10040 ZAGREB-DUBRAVA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3.052,72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 Automobil Import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55279328758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Bani 75,Buzin,10010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16.122,80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CENTAR SUHE GRADNJE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08836098303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IVANE LANG 16,.,10360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3.077,11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CENTAR ZA VOZILA HRVATSKE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73294314024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ILICA 15,ZAGREB,10000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27.819,70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CMC EKOCON d.o.o., Buzet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21688419865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Sveti Ivan 3/2,Buzet,52420 BUZET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1.205,73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CONDITOR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76374675207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PUT PLOKITA 51,.,21000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19.000,00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CONTAINEX-HANDELSGELLSCHAFT m.b.H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Strasse 14,, ..,AUSTRIJA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3.072,77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CORONA 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34557796275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Wirgesa 4,.,10430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66.922,52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CRAZY HEART j.d.o.o., vl. Josip Radoš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13497513400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Kroz Smrdečac 33,.,21000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3.000,38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CROM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17145318195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OBRTNIČKA 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13.618,17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ČAROBNI TIM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17346302043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Princa Eugena Savojskog 49,Osijek,31000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3.950,00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 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72443908267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Kroz Smrdečac 27,.,21000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D.D. FRIGO GRUPA d.o.o., Višnjevac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35066825133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Petra Svačića 17 c,.,31220 VIŠNJEVAC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3.796,34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DALMACIJA KLIMA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42661437820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WASHINGTONOVA 5,.,21000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3.699,81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DEROSSI METALI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90670754845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VINEŽ 338/A,.,52220 LABIN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DIJAMANT-REZ d.o.o., Sesvetski Kraljevec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63932855896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SELSKA ULICA 67,.,10360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124.323,14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DIMNJAK OSIJEK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93385987809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BILJSKA CESTA 66,OSIJEK,31000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4.735,73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DM-COMMERC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46725741756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V.Klaića 6,.,35000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1.350,00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DMK SERVISI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99277549338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BILJSKA CESTA 66,.,31000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2.048,00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DOMO-TRANS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39572964090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Osječka ulica 5/b,.,21000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DOMOULAGANJA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28535038033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ĆIRA CARIĆA 3,.,20000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27.032,00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DRIM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96004393355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Kralja Petra Svačića 9,.,31511 BELJEVINA ĐURĐENOVAC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1.270,33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DUO STEP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17569225279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JUROVO 10,ŽAKANJE,47276 ŽAKANJE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11.312,49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DURAFLEX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77230090958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Ježdovečka 22 d,.,10250 LUČKO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23.692,38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DVAKOM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86637426089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Banjavčićeva 22,.,10000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13.792,07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ECCO ING d.o.o., Hotel Vestibul Palace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28671967175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Iza Vestibula 4a,.,21000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2.246,00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E-KOLEKTOR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50538578553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SLAVONSKA  AVENIJA 58,.,10000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21.488,23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 BAKOTA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22856786599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JOSIPA JELAČIĆA 30,.,22000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7.193,43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53086210999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RUDARSKA 9,.,52220 LABIN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2.246,40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 CENTAR PETEK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17491977848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ETANSKA CESTA 8,IVANIĆ GRAD,10310 IVANIĆ 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7.663,58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 KATANUŠIĆ vl.Zoran Katanušić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58807941535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Blajburška 65,.,21260 IMOTSKI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13.995,00</w:t>
            </w:r>
          </w:p>
        </w:tc>
      </w:tr>
      <w:tr w:rsidTr="00F325AF" w:rsidR="002A260F" w:rsidRPr="00DB0E6C">
        <w:trPr>
          <w:trHeight w:val="4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 OBRT DADO vl.Alenka Uranić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48596388031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S.S.Kranjčevića 3,.,47000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1.486,50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 SERVIS - VUJEVIĆ, Knin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22348411397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TVRTKOVA 1,KNIN,23400 KNIN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1.901,27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ELEKTROKOVINA d.o.o., Hrvatski Leskovac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31397555146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STARA CESTA 32,.,10251 HRVATSKI LESKOVAC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75.367,61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ELEKTROMEHANIKA PODREKA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60813696263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Brajde 18,.,52465 TAR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1.771,38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ELEKTROMETAL d.d.,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45669853088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FERDE RUSANA 21,.,43000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86.103,95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33129193032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Jelačića 166,Vinkovci,32100 VINKOVCI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26.817,92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ELEKTRO-TEAM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26176974494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RIJEČKA 16/A,.,20000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34.479,14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EL-GRI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72662515745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Grada Mainza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7.950,00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ELI INŽENJERING d.o.o., Cavtat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75699600129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S.S.Kranjčevića 58,Cavtat,20210 CAVTAT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1.670,78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ELIWELL&amp;CONTROLLI SRL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DEL INDUSTRIA 15,, 32010 PIEVE D ALPAGO (BL),ITALY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1.037,91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ELLABO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48062605125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KAMENARKA 24, ZAGREB,10010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2.533,87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ELTERM d.o.o., Komin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62485662067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Radoišće 3,Komin,10383 KOMIN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25.331,12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ELTERM vl. Vjekoslav Markovčić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24218169213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Naselje A.Hebranga 5D/II,.,35000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12.536,25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ENERGO-TEHNA d.o.o., Sv.Nedjelja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86792286330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OBRTNIČKA 5,SVETA NEDELJA,10431 SVETA NEDELJA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25.615,79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ERSTE CARD CLUB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85941596441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FRANA FOLNEGOVIĆA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15.909,43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EUROMONT INTRO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46289034988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Kanalski put 20,Zagreb,10000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46.441,34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EURO-REZ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22928352798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Bjelovarska 94,Lukarišće,10370 DUGO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4.758,19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EUROSTAKLO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82755591935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Bana Jelačića bb,.,31421 SATNICA ĐAKOVAČKA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12.125,48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EXPLORIA d.o.o., Metković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73944066268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Ante Starčevića 9,.,20350 METKOVIĆ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224.145,42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EXTERIM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79596529276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HRVATSKE REPUBLIKE 19D,.,31000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2.286,35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FARBO INTERIJERI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92990510016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hrvatskih Pavlina 13,.,10000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11.493,55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FELLER d.o.o., Ivanić 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95917276599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Stjepana Gregorka 5,Ivanić Grad,10310 IVANIĆ 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213.569,06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FINAL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05173943972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PODGORAČKA 17,OSIJEK,31000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5.802,43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70,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961,08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FITTICH CH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35790026325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Ilica 143/I,.,10000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13.513,94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FM FRIGOTEHNIK vl.Željko Matić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22438977793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PETRA KREŠIMIRA IV 17,.,21218 SEGET DONJI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2.745,20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FOND ZA ZAŠTITU OKOLIŠA I ENERGETSKU UČINKOVITOST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85828625994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80,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484,57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 2000 S.R.L.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VIALE FULVIO TESTI 125,, ..,REPUBLIKA HRVATSKA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20.253,96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 DM vl.Josip Korić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72523313729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TRAVIČIĆI 3,.,51414 IČIĆI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27.192,63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FRIGO-KOR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31190261041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MAJSTORSKA 11,ZAGREB,10000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25.353,49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FRIGO-PENĐAK j.d.o.o., vl. Mario Penđak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56712869294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Dulepska 37,.,10340 VRBOVEC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40.687,50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FRIŠČIĆ SERVIS j.d.o.o., Ivanec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91311178247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Rudolfa Rajtera 133,.,42240 IVANEC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7.841,24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FRITZ ELEKTRONIKA vl.Franko Bestulić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90128607311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Brnobići 96,.,52464 KAŠTELIR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1.200,00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GEBRUDER WEISS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05216322294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JANKOMIR 25,ZAGREB,10000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15.072,75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GENERALI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10840749604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284,.,10000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15.411,17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GENERALIĆ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01298136282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JOKE KNEŽEVIĆA 1,.,21310 OMIŠ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120.459,78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GORAN i ZORAN d.o.o., Solin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45716968513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Petra Krešimira IV 73,.,21210 SOLIN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1.875,00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GRABAR D.O.O.,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64278190908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306,VARAŽDIN,42000 VARAŽDIN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6.932,00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 NOVI VINODOLSKI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40046437733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VINODOLSKOG ZAKONA 1,.,51250 NOVI VINODOLSKI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15.308,48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GRADBENA IN MONTAŽNA DELA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 Težki vodi 44 a,, 8000 Novo Mesto,SLOVENIJA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64.785,36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GRADSKA PLINARA ZAGREB-OPSKRBA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74364571096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1,ZAGREB,10000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3.255,57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GRAĐEVINSKI OBRT DOMUS, vl.Andrej Krijan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86237993803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V.Klaića 15,.,35000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18.261,41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GRAFIKA GRAFOPRINT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57236264858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PODREBER 3A,.,10437 BESTOVJE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4.675,00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GRANDIS d.o.o.,Velika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41396589417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Juraja Habdelića 17,.,10410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6.611,21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GRUBEŠA Consultum  j.d.o.o., Sv.I.Zelina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17016303979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Vatrogasna 2,.,10380 SVETI IVAN ZELINA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1.518,99</w:t>
            </w:r>
          </w:p>
        </w:tc>
      </w:tr>
      <w:tr w:rsidTr="00F325AF" w:rsidR="002A260F" w:rsidRPr="00DB0E6C">
        <w:trPr>
          <w:trHeight w:val="25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03365973101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Tuškanac 14,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999,40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GUBERAC SERVIS uslužni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32570298020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VRTNA 92,BRIJEŠĆE,31000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54.063,25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GUŠTIN d.o.o., Ozalj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15549655602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VRŠKOVAC 16,.,47280 OZALJ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5.077,72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H&amp;B INSTALACIJE POŽEGA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82888691356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HRVATSKIH BRANITELJA 73,POŽEGA,34000 POŽEGA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8.650,00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HAURDIĆ TAPETARIJA vl. Jasmin Haurdić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96988818617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A.ŠTAMPARA 49, 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13.125,00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HELP TRADE - DUBROVNIK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31971630496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STJEPANA CVIJIĆA 14,.,20000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7.538,50</w:t>
            </w:r>
          </w:p>
        </w:tc>
      </w:tr>
      <w:tr w:rsidTr="00F325AF" w:rsidR="002A260F" w:rsidRPr="00DB0E6C">
        <w:trPr>
          <w:trHeight w:val="1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HEP - OPSKRBA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63073332379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37,ZGAREB,10020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7.855,41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HEP ELEKTRA d.o.o.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43965974818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GUNDULIĆEVA 32,.,10000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123,80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46830600751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37,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4.529,19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HERMI d.o.o., Sv.Ivan Zelina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43729691578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Obrež Zelinski 51,Sv.Ivan Zelina,10380 SVETI IVAN ZELINA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3.408,25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HIDROCOM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70713219811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A.Mihanovića bb,.,33405 PITOMAČA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28.379,44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HL Distribution Center Europe sp.z.o.o.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AL.JANA NOWAKA-JEZIORANSKIEGO 1,, 44-164 KLESZEZOW, POLJSKA,POLJSKA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2.471,55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HOKKAIDO 1000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60227027406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ZAVRTNICA 17,.,10000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6.784,00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HOTEL OSIJEK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58839546584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Šamačka 4,.,31000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3.560,00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HP - Hrvatska pošta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87311810356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Jurišićeva 13,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3.233,33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HRVATSKA RADIOTELEVIZIJA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Prisavlje 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13.216,40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HRVATSKA STRUČNA UDRUGA ZA PLIN,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07359925707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ŠUBIĆEVA 29,ZAGREB,10000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1.375,00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220,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45.081,37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Roberta Frangeša Mihanovića 9,.,10000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2.084,92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HYGIA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20362328606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Kopernikova 10,.,10010 ZAGREB SLOBOŠTINA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4.093,75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IDM-GRADNJA d.o.o., Našice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80649357684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V.Nazora 39,Našice,34500 NAŠICE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7.176,71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IMC INŽENJERING-SERVIS I MONTAŽA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71785710948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Rubeši 6,.,51215 KASTAV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15.370,00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INCOLD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VIALE A. GRANDI 7,, ..,ITALY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200.639,31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ING ATEST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21777333810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Hrvatske mornarice 1A,Split,21000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18.168,75</w:t>
            </w:r>
          </w:p>
        </w:tc>
      </w:tr>
      <w:tr w:rsidTr="00F325AF" w:rsidR="002A260F" w:rsidRPr="00DB0E6C">
        <w:trPr>
          <w:trHeight w:val="1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INSPEKT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24609583524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Avenija Dubrovnik 15,Zagrebački velesajam, paviljon 34 a,10020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45.215,33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INSPEKT-ING 1 d.o.o.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68998842172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Gundulićeva 5,.,31000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54.177,01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INSTALACIJSKI SUSTAVI FIŠTREK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45913546403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JEZERSKI PUT 28,.,42240 IVANEC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6.687,50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INSTRUKTAŽNI CENTAR, Križevci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24632315791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Franje Račkog 4,.,48260 KRIŽEVCI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2.267,50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INTERUTILIS d.o.o.,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97752068672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Meštrovića 9A,Šibenik,22000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5.661,81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IPC d.o.o.,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96029153234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MIHOVLJANSKA 72,.,40000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54.085,31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ISKRAEMECO Sarajevo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Hifzi Bjelevca 13,, 71000 SARAJEVO,BOSNA I HERCEGOVINA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38.122,31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ISTRABENZ PLINI d.o.o., Bakar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98426608580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Pristanište Podbok 3,.,51222 BAKAR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7.488,56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ITALSERRANDE ROLOVRATA PROIZV.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12974080059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Industrijska cesta 30,.,10360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65.035,25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IZO-ING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61842729505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Vulišinec 2 E,.,42250 LEPOGLAVA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JADRANSKI LUKSUZNI HOTELI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22797775374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Masarykov put 20,.,20000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62.387,50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JADROLINIJA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38453148181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RIVA 16, P.P. 123 ,RIJEKA,51000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3.088,46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JAVNI BILJEŽNIK - ANICA HUKELJ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57556630385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Ul.Matije Mrazovića 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6.083,00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JAVNI BILJEŽNIK - JOŽICA RUŽDJAK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23556614682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KNEZA VIŠESLAVA 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3.588,10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JOLLY AUTO LINE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17898328148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ANTE ŠUPUKA 10,.,22000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3.418,88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JUREN GAMMA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10093201268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Jelengradska 4,IVANIĆ GARD,10310 IVANIĆ 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18.188,75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JVC PROFESSIONAL EUROPE LTD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GRUENER WEG 10,, ..,REPUBLIKA HRVATSKA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20.694,43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KAMENIČKI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21295124407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MARIJANA ČAVIĆA 1A,.,10000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9.311,82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KA-MONT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75117249017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LJUDEVITA JONKEA 3,.,47000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165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KARIĆ AUTOMOBILI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76458124064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ŠARENGRADSKA 15,.,10000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1.323,01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KARIKA KLIMATIZACIJA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29858360199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Pojišanska 4,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32.555,06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KAR-MAT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52650063331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Dravska 59,Strahoninec,40000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6.153,00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KELAVA I SINOVI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39247891091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Glogovečka 5/d,.,10000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1.487,50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KIN.SI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Naselje heroja Maroka 17,, 8290 Sevnica,REPUBLIKA HRVATSKA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8.933,59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KLEMM SIGURNOST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35596498125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Drage Gervaisa 3,.,10090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99.037,42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KLIMATIZACIJA ŠMELCER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Zgornje Pirniče 124,, 1215 MEDVODE,SLOVENIJA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15.981,39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KOMUNALNO TRGOVAČKO DRUŠTVO IVANJ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97741129364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VINODOLSKOG ZAKONA 5,P.P.88,51250 NOVI VINODOLSKI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1.057,68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KONE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15526597734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cesta 145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109.291,06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KONT d.o.o.,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78248864531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GORNJA ČIBAČA 14A,MLINI 3,20207 MLINI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2.261,20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KONZUM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29955634590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MARIJANA ČAVIĆA 1A,ZAGREB,10000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157.647,51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KORONA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47284877201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GIUSEPPEA VERDIA 23,.,51410 OPATIJA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20.387,50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KO-SA uslužni obrt, vl.Ivica Sarić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74003330104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Sv.L.B.Mandića 48,.,31000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69.204,03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KOUDAI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10019959430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Matije Gupca 120,Pojatno,10294 DONJA PUŠĆA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1.250,00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KREDITNA BANKA ZAGREB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70663193635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UL.GRADA VUKOVARA 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557,82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KROLID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77061493317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Prigorska 68,.,48260 KRIŽEVCI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318.560,00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KUĆA ZA ODMOR KNEŽEVIĆ,VL.IVAN KNEŽEVIĆ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48126916380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GORAVA 34,DONJE OBULJENO,20236 MOKOŠICA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3.240,00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KUEHNE &amp; NAGEL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81210206592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J. LONČARA 9,ZAGREB,10090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6.726,43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KVB, vl. Dominik Guliš, Sv.Nedjelja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58222781442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Dekanići 58,Kerestinec,10431 SVETA NEDELJA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511.415,10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LEDO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87955947581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Marijana Čavića 1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360.139,91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LEGURA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56561000993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J.Kozarca 42,.,31220 VIŠNJEVAC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24.522,44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LIBERTAS RIXOS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17023134211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Liechtensteinov put 3,.,20000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15.365,88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LIMARIJA VOLDIN - OBRT, vl. JOSIP VOLDIN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92833399132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Dore Pejačević 17,Petrijevci,31208 PETRIJEVCI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20.603,68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LIQUIDUS PROJEKTI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75859615701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Banjavčićeva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144.048,68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L-KOP d.o.o., vl.Ante Latković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16228701072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Kneza Mitimira 4,.,21311 STOBREĆ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2.835,81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LOUD &amp; LOUDER d.o.o. Beograd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SIMINA 10 a,, 11000 BEOGRAD,SRBIJA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21.212,88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L-PROFIL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84879092676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BARANJSKE BRIGADE 5,.,31326 DARDA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2.118,06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LUX OBRT vl.Luka Šibalić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21326542885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Josipa Runjanina 6,.,32100 VINKOVCI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10.116,25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M.K.KLIMA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29374354423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SV.KLARE 16,.,21000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11.250,00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MAČEK TVORNICA VIJAKA 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48633701387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OGRIZOVIĆEVA 41,.,10000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81.314,44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MAGURO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75560023090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Savska cesta 182,.,10000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6.779,90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MANTIS d.o.o., Kemij.čišć.parnih i t.p.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41274793973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Varaždinska 51,.,21000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MANU - kreativna radionica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42147938288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Bauerova 15,.,10000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MARJAN AUTO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73749851633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Matice Hrvatske 15 a,.,21000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1.658,50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MARK-OBRT, vl.Marko Škorić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11501717692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Gundulića 4,.,22000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12.376,70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MARPA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82194466172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I.B.MAŽURANIĆ 70,.,10090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10.201,25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MATEL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11899215110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Magazinska 11,.,10000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11.477,41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MB-USLUGE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25694208916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Selčinska 22,.,10360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8.951,47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MD PROFIL d.o.o., Đakovo-veza Š-7176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55786870275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INDUSTRIJSKA ZONA BB, Đakovo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1.178,01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Mens korman Grupa d.o.o., Bapska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04436522142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A.Šenoe 6,Bapska,32235 BAPSKA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1.184,17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MERC &amp; DUJMOVIĆ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99856125569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KARLOVAČKA ULICA 1,.,21000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8.548,13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MERCEDES-BENZ Leasing Hrvatska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17080997510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Kovinska 5,.,10090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9.318,59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METAL BENETON d.o.o., Sv.Križ Začretje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95559473876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Kukuljevića Sakcinskog 2,.,49223 SVETI KRIŽ ZAČRETJE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9.295,23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METALAC-SEVER vl.Stjepan Sever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76337815204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Cerik 39,.,10340 VRBOVEC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4.135,00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METALOPLAST vl.Stjepan Pejak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80520708489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KAČIĆEVA 19,.,10410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2.057,93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METALPROM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76147579166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SVETONEDELJSKA 19A,.,10430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80.182,26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METAL-TRGOVINA-FILKO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24235944240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MARŠALA TITA 121,.,10290 ZAPREŠIĆ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25.401,75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METRONET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23269006802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269 D,ZAGREB,10020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4.276,04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METRONIK  SUSTAVI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07734962300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Škorpikova 14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40.430,00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MILOC d.o.o.,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78512182254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ANTUNA MIHANOVIĆA 13B,BJELOVAR,43000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9.273,74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MI-MONT d.o.o.,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71092544125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P. PRERADOVIĆA 6,ČAKOVEC,40000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3.077,93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MINISTARSTVO FINANCIJA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Katančićeva 5,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803.611,19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MONTIZO j.d.o.o., A.Šangulin,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99468912550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Kostanjevec 36,.,10000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6.024,21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MORULA d.o.o., Podstrana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88833097372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SV.FLORIJANA 46,.,21204 DUGOPOLJE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1.991,25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MPR Obrt, vl.Željko Mališ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24206274466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Preseka Petrovka 35,.,49234 PETROVSKO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3.076,25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M-S.V.A. INŽENJERING d.o.o., Karlovac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41252430234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Banija 99,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27.933,82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NAJAM RIWAL d.o.o., Dugo Selo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97446189704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Bjelovarska 51,LUKARIŠĆE,10370 DUGO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12.331,99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NENO INSTALACIJE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45717704785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Ljudevita Gaja 45,Donje Ladanje,42243 MARUŠEVEC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3.279,76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NOBL TRUCKS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43754347093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OD FONTANE 3,DUBROVNIK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12.200,00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NOVO-SYSTEMS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97213196638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Josipa Lončara bb,.,10090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14.480,00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NUOVA IMAS s.r.l., Italy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Roma 163,, 31020 San Zenone Ezz.,ITALY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22.668,79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PLAMENKO vl.Zlatko Alerić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15499646450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Šandora Petefija 147,.,31000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32.137,50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SPAS vl.Saša Lančić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15161124464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Dobrilina 10,.,52100 PULA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7.470,00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TINA vl.Valentina Šimunić-Premerl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39134800330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Stella Maris 33,.,52470 UMAG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114.549,07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ZA PRIJEVOZ vl. NEDJELJKO TEŠIJA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63318738680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Sestara Karmelićanki 8,.,21000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za prod., ugrad.i održ.-KLARIĆ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00317161057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SRNEGLA 18,.,52420 BUZET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41.924,37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 za usl.i trg.DANDY, vl.M.Marković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39998493498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Obrtnička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2.200,00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ODA MONT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77835201723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Maksimirska 129/5,Zagreb,10000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1.600,00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ODVJETNIČKO DRUŠTVO BORIĆ &amp; TOŠ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73065460190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34,.,10000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6.149,94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OMBLAMAR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66021941616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Trogirska 1,.,20000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6.250,00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OMNINO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56679323824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Savski gaj IX. put 2a,.,10000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6.236,25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ORIOELEKTRO vl.Leonardo Orešković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92296950753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A. Cesarca 9,.,35250 ORIOVAC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7.044,13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OSCARTIELLE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bOFFALORA 1/A,, 24048 TREVIOLO,ITALY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7.813,78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OTP BANKA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br/>
              <w:t>52508873833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 SVETE STOŠIJE ,ZADAR,23000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8.970,79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OZONE PLUS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83769358350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Karlovačka cesta 4/J,Zagreb,10000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18.704,74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P.A.M. STIL, vl.Marijo Pušić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23288433577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K.Š.Đalskog 10,.,10410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PALK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50925763209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MREŽNIČKA 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4.800,13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PANTER Europa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77784551961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Marina Kneževića 25,.,20236 MOKOŠICA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4.177,16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PANTERA 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99673085672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Gračanska cesta 227,.,10000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4.424,13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PASTOR TVA d.d., Bestovje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17140959007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Novačka cesta 2,Rakitje,10437 BESTOVJE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31.166,36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PAVO-PROMET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70565662783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MASARYKOVA 15,.,10000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87.807,86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PBP 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46246469773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Pirovec 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122.717,00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PBZ Card d.o.o  AMERICAN EXPRESS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28495895537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44,ZAGREB,10000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8.133,36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PELAGIUS NOVIGRAD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38031114374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Candida travagina 6,.,52466 NOVIGRAD (CITTANOV)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28.766,97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PEMO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36390325978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Vukovarska 26,.,20000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24.321,80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PERSPEKTIVA GRUPA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49991693001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Av.Većeslava Holjevca 27,.,10000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44.473,48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PET-IT-DUO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36793406433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Teslina 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2.366,00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PETRA ŠIMIĆ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65597659786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KORANSKA 6,.,31000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17.702,00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PETREKOVIĆ Uslužni obrt, vl. K. Majcan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00763282523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Nikole Mikca 1,.,44000 SISAK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4.021,33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PINOKIO vl. Elvis Čepek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11309190106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Milana Rešetara 22,.,10090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32.125,00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PIREKO d.o.o., Oroslavlje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88078264306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MILANA PRPIĆA 115 a,OROSLAVLJE,49243 OROSLAVJE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66.151,35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PIS POSLOVNO INFORMATIČKI SISTEMI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78839398048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Vitezovićeva 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5.850,93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PLAN d.o.o., Slatina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14840342037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Matije Gupca 159, Slatina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16.970,00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POLYPLASTIC acrylic solutions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Vlaardingweg 98,, 3044 CK Rotterdam,NIZOZEMSKA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1.200,62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PORTAdizajn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13828914049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Šibla 9,.,10020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4.343,92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POSLOVNI PARK VIROVITICA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03136769948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Trga bana Josipa Jelačića 21/3,.,33000 VIROVITICA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8.930,57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PricewaterhouseCoopers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81744835353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kneza Ljudevita Posavskog 31,.,10000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108.750,00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PRIJEVOZI STOJANOVIĆ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70127755603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ANTUNA ŠOLJANA 7,.,10090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PRIJEVOZNIČKI OBRT BORISLAV DEUR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12977295498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Splitska 29,.,23000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PRIMORCI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21611416951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grada Vukovara 239,.,10000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25.040,90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PRINT STUDIO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25170721692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ZAVRTNICA 17,.,10000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52.132,61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 AUTOMATIKA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87357644223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PUT KAMENJAKA 18,.,22000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8.536,25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PRO.KOP, vl.Alberto Petrović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74095647042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DONJI BANOVEC 16,.,48000 KOPRIVNICA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39.560,81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PROFI BAUCENTAR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61095212969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Petra Preradovića 212,.,31400 ĐAKOVO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15.130,16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PROFI-AL-obrt vl.Dubravko Šaban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43661159989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MIKULINCI 4A,.,10410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10.379,58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PROFIL-ISOLATION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10001972839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dr.Franje Tuđmana 144,.,21212 KAŠTEL SUĆURAC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6.263,95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PROMET GRAĐENJE d.o.o., Požega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37123159229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Industrijska 28, Požega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11.248,39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PROMMING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03195007039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Dr.Ivana Novaka 48,.,40000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9.165,13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PROTUPOŽARNI SISTEMI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41959064215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Braće Vajs 2,.,40000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10.395,30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PTP-ZAPREŠIĆ d.o.o., Zaprešić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13388634586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ILIJE GREGORIĆA 20,ZAPREŠIĆ,10290 ZAPREŠIĆ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11.840,17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R.B.S.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64281565380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VLADIMIRA NAZORA 33A,.,51260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2.956,64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RADMAN GRUPA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65160168936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Nova cesta 2,.,10434 STRMEC SAMOBORSKI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3.188,21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RECORTEX GRUPA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65988008881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Kupinečka 34,.,10020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35.041,71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REHAK USLUGE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78489520015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KAMENARKA 28E,.,10000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28.996,67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REMIS Hungary Kft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Angyalka u. 1/A 2,, H-2030,MAĐARSKA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1.204,04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RENA-PROM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62753962184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Podgaj 32,.,10000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15.000,00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RETON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LJERKE ŠRAM 22,ZAGREB,10000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RIDIS d.o.o.,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18829765742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Vukovarska 21,NEDEFINIRANO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72.852,09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RIGIPS AUSTRIA GMBH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Unterkainisch 24,, A-8990 Bad Aussee,AUSTRIJA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13.914,69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RIGO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11258234686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SVILAJSKA 14,.,31000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2.837,50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ROOMS TESSA - ROMAC BOŽANA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38795270981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Ivana Gundulića 22,.,21000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2.700,00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ROTO ULAGANJA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28189962659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TOME STRIŽIĆA 8,.,51000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27.576,55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ROTOMETAL 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42362921136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Svetonedeljska 19,.,10430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7.642,63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RUS RIJEČKI USLUŽNI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89570662388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Andrije Medulića 4,.,51000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9.625,74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 BIŠĆAN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14814013239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PODVOŽIĆ 16,.,47250 DUGA RESA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41.697,71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SAFIR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33548604975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HORVAĆANSKA 17,.,10000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10.155,87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SAMOBORKA d.d.,Samobor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53149109818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32/A,SAMOBOR,10430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16.011,64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SANITAT DUBROVNIK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99080716453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Marka Marojice 5,.,20000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1.390,00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SANKOVIĆI vl.Zdravko Bulum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50777061064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Jeovci 33/2,Metković,20350 METKOVIĆ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14.352,44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SBS spa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Circonvallazione ,, 28010 MIASINO,ITALY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10.777,93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SCHRACK SECONET AG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Eibesbrunnergasse 18,, Vienna,AUSTRIJA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99.186,35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SERVIS KUĆANSKIH APARATA, FRIGO,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28731811008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KRALJA ZVONIMIRA 54,.,35420 STARO PETROVO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9.513,39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SIGNON informacijske tehnologije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>82350572589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Hirčeva 10,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5.162,50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298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SIKA CROATIA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19934019379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PUŠKARIĆEVA 77a,LUČKO,ZAGREB,10250 LUČKO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4.905,10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SMART SERVICE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45613785734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36,.,10360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5.249,10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SMIT COMMERCE d.o.o., Gornji Stupnik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95243482140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GORNJOSTUPNIČKA 9B,STUPNIK,10255 GORNJI STUPNIK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7.201,72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SOLARVENTPROJEKT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35260472725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Babukićeva 7,.,10000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35.000,00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SOLIUM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92590810053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Lastovska 64,.,31000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1.703,00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SPAN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19680551758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KOTURAŠKA 47,ZAGREB,10000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2.938,78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SPEC.ORD.MEDIC.RADA dr.J.Božin-Juračić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47637657078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Ive Marinkovića 11,.,51000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1.155,00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SPECIJALISTIČKA ORDINACIJA medicine rada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53687162111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Baštijanova 52,Zagreb,10000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1.848,20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SPECIJALNA OPREMA - LUČKO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35577665151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DOLENICA 20,ZAGREB - LUČKO,10250 LUČKO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1.112,50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SRUK ELEKTRON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78980146558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MLJEKARSKA 17,ZAGREB,10000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22.359,92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ST.S. CENTAROPREMA d.o.o.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64813555114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LOŠINJSKA 16,.,51000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1.223,01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Staklarski obrt STAKLO-KNIN vl.Ivo Galić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99534151521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MASLENIČKA 2,.,22300 KNIN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1.010,00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STAKLO KONSTRUKT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00583674900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Remetska cesta 7/a,.,10000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STILGLAS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32934826935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Gradek 16 ,.,10255 GORNJI STUPNIK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23.104,58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STP podopolagačke usluge,vl.SAŠA TUS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52840337884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ČAVJA 41,.,51219 ČAVLE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3.213,75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STRENUUS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58736975910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Zagrebačka 1,.,49250 ZLATAR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53.603,75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STROPING-Obrt za gradit.i trg.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56912962882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Alojzije Stepinca 7,.,21238 OTOK (DALMACIJA)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5.465,40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STRUCTURA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53433018409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Mirogojska 3,Sivica,40317 PODTUREN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1.800,00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SUMA OBRT ZA USLUGE GRAĐEV.STROJEVIMA,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44013717247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Luke Botića 25,.,35000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19.512,69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SYSTEMA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Via ASntonio Ceccon 3,, 35010 Loreggia,ITALY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24.838,38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ŠAH-MAT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87005778113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ŽUPANJSKA 33,.,10000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15.098,09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ŠEGONMONT vl.Josip Šegon, Motovun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12220205593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Borgo 43,Motovun,52424 MOTOVUN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4.359,60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ŠKALAC INSTALACIJE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08928113307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Bistrec 45,Lug Samoborski,10432 BREGANA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8.198,46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ŠOTI MARIJA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91154709527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Riviera 5,.,20207 MLINI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ŠPINA d.o.o., Poreč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74884350149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M. VLAŠIĆA 43A,.,52440 POREČ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29.925,00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ŠTASNI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96874956915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SAMOBORSKA 294,.,10000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15.786,58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 i Z  OBRT, vl.TONKO ĆALUŠIĆ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52848976886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HVARSKA 6,ZADAR,23000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TAPETARIJA  DJURIĆ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26133048528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Hrvatsko proljeće 123,Ribnica,10415 NOVO ČIČE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7.242,50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TEHNIČAR COPYSERVIS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51390945090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Kranjčevićeva 25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3.550,76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TEHNIČKE INSTALACIJE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93832919757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Kijevska 6,.,21000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62.590,02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TEHNO SERVIS vl. Matej Cerić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17390008295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OSJEČKA 1A,JOSIPOVAC,31000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1.477,84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TEHNOGUMA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38867318377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OBRTNIČKA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4.674,04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TEHNOKOR-PROJEKT d.o.o., Nemec,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84623842087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Maksimirska 96,.,10000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9.175,00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TEHNOZAVOD-MARUŠIĆ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21926472791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XIII Podbrežje 26,KAJZERICA,10020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26.130,00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TEKNODOR Instanbul Turska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Tepeuren Mahallesi ITOSP 4,, Istanbul,TURSKA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8.382,19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TELUR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64720212310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DUBRAVKIN TRG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26.606,46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TEPIH CENTAR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82118227192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Avenija Dubrovnik 15,ZAGREB,10020 ZAGREB-NOVI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25.559,27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TERMAG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23906639896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KVARNERSKA CESTA 35,.,51211 MATULJI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2.100,71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48671346974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UL. GRADA VUKOVARA 72,ZAGREB,10000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1.762,08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TERMOKOL INSTALACIJE vl. Ivan Kološa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92575932107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Zavrtnica 3,OGULINEC,10417 BUŠEVEC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1.370,84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TERMOLAKIRERSKA RADIONA VIDOVIĆ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25172552599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Lazinska 35,.,10000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1.175,00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TERMOMONT vl.Danijel Hunjadi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37945832036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Dubrava 41,.,10000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2.743,75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TERMONT OBRT vl.Boris Goljevšček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09179289209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Jadarska 10 A,.,10040 ZAGREB-DUBRAVA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64.939,75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TERMOSOFT- I.R. montaža uređ.za grijanje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70060417314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ZAGORSKA 23,GRABOVAC,31325 ČEMINAC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16.876,62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TIM NOVAK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42404861700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ŠKORPIKOVA 2A,.,10090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28.029,09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TISAK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75917721668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SLAVONSKA  AVENIJA 11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57.844,00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TOPLI DOM d.o.o.,vl.Petar Čosić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51398296151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30. Svibnja 1990 39 a,.,35000 SLAVONSKI BROD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1.102,72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TOXIKON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76634179949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Karlovačka cesta 119 d,.,10000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21.250,00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TRGOMETAL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26261409086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Gorica 11 b,.,52341 ŽMINJ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8.375,00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TRIGLAV OSIGURANJE 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29743547503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Antuna Heinza 4,ZAGREB,10000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636,45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TROMONT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30461667075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DRAČEVAC 11,SPLIT,21000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7.317,60</w:t>
            </w:r>
          </w:p>
        </w:tc>
      </w:tr>
      <w:tr w:rsidTr="00F325AF" w:rsidR="002A260F" w:rsidRPr="00DB0E6C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UG.OBRT "MAKI"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17422226622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BUDAČKA 200,GOSPIĆ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1.236,00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UGO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35541129347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GORNJA DRAGA 40,.,51260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4.982,50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UKRAS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55269070381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Sv.L.B.Mandića 111 p,.,31000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12.972,12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UNIQA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75665455333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Planinska 13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8.884,07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UP LIFTS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00866998010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184,.,10000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28.622,19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URED 2D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90909314875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Mlinovi 7a,.,10000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59.905,29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Ured osl.inž.geodezije vl.Goran Kopljar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41477812195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Sunekova 195,.,10040 ZAGREB-DUBRAVA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4.000,00</w:t>
            </w:r>
          </w:p>
        </w:tc>
      </w:tr>
      <w:tr w:rsidTr="00F325AF" w:rsidR="002A260F" w:rsidRPr="00DB0E6C">
        <w:trPr>
          <w:trHeight w:val="12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URED OVL.ARHIT. vl.Ksenija Brlobašić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78884279557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Dugoselska cesta 41,Sesvete,10361 SESVETSKI KRALJEVEC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4.500,00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UTVRDA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53622674785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P.Svačića 37 a,.,31220 VIŠNJEVAC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2.150,11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VATRO-PROMET, društvo s ograničenom odgovornošću za usluge, trgovinu i uvoz-izvoz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57189591567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HORVATOVA 82,.,10000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32.880,88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VELEKEM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62347407589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ULICA KNEZA LJ.POSAVSKOG 13,.,10360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29.486,25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VELPRO-CENTAR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46660800468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Marijana Čavića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472.360,83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VELTEH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63291092454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LANIŠTE 9 E,.,10000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7.200,00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VERLAG DASHOFER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92176483054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DRAŠKOVIĆEVA 49,.,10000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1.735,68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VE-TRGO 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81457592651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BUKOVAČKA 23,ZAGREB,10000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1.956,56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VIDIKOM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86696758078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Heinzelova 60,.,10000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5.487,50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VIZOR d.o.o.,Varaždin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28579840610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Koprivnička 1,Varaždin,42000 VARAŽDIN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12.984,00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VODOELEKTRO,obrt za uslu vl.Hrvoje Sučić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53096051144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Eugena Kvaternika 20,.,10410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1.150,00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VODOINSTAL.I PLINOINSTAL.OBRT TERMO RAJ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85954022385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V.Raduša 7,.,32100 VINKOVCI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11.704,00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VODOOPSKRBA I ODVODNJA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83416546499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Folnegovićeva 1,.,10000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15.302,82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VODOS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13046742847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Marijana Matijaševića 7,.,31205 ALJMAŠ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136.615,22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VODOSKOK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34134218058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ČULINEČKA CESTA 221C,ZAGREB,10040 ZAGREB-DUBRAVA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76.395,58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VUJIĆ 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39983264752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Veleniki 38 a,.,52440 POREČ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18.870,34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VULKAL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90439696130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SAMOBORSKA C. 310,.,10090 ZAGREB-SUSEDGRAD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54.316,29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WISINTIN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92585813519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Bibići 50,.,52342 SVETVINČENAT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6.825,00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WURTH  HRVATSKA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52641439848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FRANJE LUČIĆA 23/III 23/II,ZAGREB,10000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336,45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ZABAVICA 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47900065553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Vladimira Gortana 4,.,23000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57.930,93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ZAGREBAČKI HOLDING d.o.o. - PODRUŽNICA ČISTOĆA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RADNIČKA CESTA 82,ZAGREB,10000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17.832,38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ZAGREBAČKI MAMUT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74316143482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Ljubljanska avenija 18,.,10437 BESTOVJE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8.213,08</w:t>
            </w:r>
          </w:p>
        </w:tc>
      </w:tr>
      <w:tr w:rsidTr="00F325AF" w:rsidR="002A260F" w:rsidRPr="00DB0E6C">
        <w:trPr>
          <w:trHeight w:val="1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ZAGREB-BETON D.O.O., SESV. KRALJEVEC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90475183197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STROJARSKA BB ,SESV. KRALJEVEC,10361 SESVETSKI KRALJEVEC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6.496,00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ZAVOD ZA INTEGRALNU KONTROLU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51028550278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Maksimirska 57 a,.,10000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6.750,00</w:t>
            </w:r>
          </w:p>
        </w:tc>
      </w:tr>
      <w:tr w:rsidTr="00F325AF" w:rsidR="002A260F" w:rsidRPr="00DB0E6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ZB-MIS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27683827693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Goričanski odvojak 21 a,.,10040 ZAGREB-DUBRAVA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20.734,20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ZG-MONT, OBRT ZA USLUGE,UGOST.I TRG.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96736087374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1.Petruševec IV.odvojak 99,.,10000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11.518,35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ZONA ZAŠTITE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11372198935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Remete 99,.,10000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6.002,41</w:t>
            </w:r>
          </w:p>
        </w:tc>
      </w:tr>
      <w:tr w:rsidTr="00F325AF" w:rsidR="002A260F" w:rsidRPr="00DB0E6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ZUSTOVIĆ OBRT, vl. Vlado Zustović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53884108740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Čepić 41,.,52232 KRŠAN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3E57D9" w:rsidR="002A260F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2.137,50</w:t>
            </w:r>
          </w:p>
        </w:tc>
      </w:tr>
    </w:tbl>
    <w:p w:rsidRDefault="003E57D9" w:rsidP="003E57D9" w:rsidR="003E57D9">
      <w:pPr>
        <w:ind w:firstLine="720"/>
        <w:jc w:val="both"/>
        <w:rPr>
          <w:sz w:val="22"/>
          <w:szCs w:val="22"/>
        </w:rPr>
      </w:pPr>
    </w:p>
    <w:p w:rsidRDefault="006F27A0" w:rsidP="003E57D9" w:rsidR="006F27A0">
      <w:pPr>
        <w:ind w:firstLine="720"/>
        <w:jc w:val="both"/>
        <w:rPr>
          <w:sz w:val="22"/>
          <w:szCs w:val="22"/>
        </w:rPr>
      </w:pPr>
    </w:p>
    <w:p w:rsidRDefault="006F27A0" w:rsidP="003E57D9" w:rsidR="006F27A0" w:rsidRPr="00D36484">
      <w:pPr>
        <w:ind w:firstLine="720"/>
        <w:jc w:val="both"/>
        <w:rPr>
          <w:sz w:val="22"/>
          <w:szCs w:val="22"/>
        </w:rPr>
      </w:pPr>
    </w:p>
    <w:p w:rsidRDefault="002A260F" w:rsidP="002A260F" w:rsidR="002A260F" w:rsidRPr="003F2FAA">
      <w:pPr>
        <w:ind w:firstLine="720"/>
        <w:jc w:val="both"/>
        <w:rPr>
          <w:b/>
        </w:rPr>
      </w:pPr>
      <w:r w:rsidRPr="003F2FAA">
        <w:rPr>
          <w:b/>
        </w:rPr>
        <w:t>treća skupina – tip namirenja Financijske institucije</w:t>
      </w:r>
    </w:p>
    <w:p w:rsidRDefault="002A260F" w:rsidP="002A260F" w:rsidR="002A260F">
      <w:pPr>
        <w:ind w:firstLine="720"/>
        <w:jc w:val="both"/>
      </w:pPr>
    </w:p>
    <w:tbl>
      <w:tblPr>
        <w:tblW w:type="dxa" w:w="8647"/>
        <w:tblInd w:type="dxa" w:w="-5"/>
        <w:tblLook w:val="04A0" w:noVBand="1" w:noHBand="0" w:lastColumn="0" w:firstColumn="1" w:lastRow="0" w:firstRow="1"/>
      </w:tblPr>
      <w:tblGrid>
        <w:gridCol w:w="709"/>
        <w:gridCol w:w="2410"/>
        <w:gridCol w:w="1559"/>
        <w:gridCol w:w="2268"/>
        <w:gridCol w:w="1701"/>
      </w:tblGrid>
      <w:tr w:rsidTr="006F27A0" w:rsidR="002A260F" w:rsidRPr="008810BC">
        <w:trPr>
          <w:trHeight w:val="9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Sjedište / 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Utvrđen i</w:t>
            </w:r>
            <w:r w:rsidRPr="008810BC">
              <w:rPr>
                <w:color w:val="000000"/>
                <w:sz w:val="22"/>
                <w:szCs w:val="22"/>
              </w:rPr>
              <w:t>znos tražbine</w:t>
            </w:r>
          </w:p>
        </w:tc>
      </w:tr>
      <w:tr w:rsidTr="006F27A0" w:rsidR="002A260F" w:rsidRPr="008810B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ERSTE FACTORING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10194059689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Ivana Lučića 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39.811.288,94</w:t>
            </w:r>
          </w:p>
        </w:tc>
      </w:tr>
      <w:tr w:rsidTr="006F27A0" w:rsidR="002A260F" w:rsidRPr="008810BC">
        <w:trPr>
          <w:trHeight w:val="9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KentBank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73656725926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GUNDULIĆEVA 1,.ZAGREB,10000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731.097,05</w:t>
            </w:r>
          </w:p>
        </w:tc>
      </w:tr>
      <w:tr w:rsidTr="006F27A0" w:rsidR="002A260F" w:rsidRPr="008810B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VB LEASING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55525619967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HORVATOVA 82,.,10000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11.808,61</w:t>
            </w:r>
          </w:p>
        </w:tc>
      </w:tr>
      <w:tr w:rsidTr="006F27A0" w:rsidR="002A260F" w:rsidRPr="008810BC">
        <w:trPr>
          <w:trHeight w:val="6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ZAGREBAČKA BANKA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92963223473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TRG BANA J.JELAČIĆA 10,</w:t>
            </w:r>
            <w:r w:rsidRPr="008810BC">
              <w:rPr>
                <w:color w:val="000000"/>
                <w:sz w:val="22"/>
                <w:szCs w:val="22"/>
              </w:rPr>
              <w:t>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60F" w:rsidP="002A260F" w:rsidR="002A260F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5.559.333,69</w:t>
            </w:r>
          </w:p>
        </w:tc>
      </w:tr>
    </w:tbl>
    <w:p w:rsidRDefault="002A260F" w:rsidP="002A260F" w:rsidR="002A260F" w:rsidRPr="008810BC">
      <w:pPr>
        <w:ind w:firstLine="720"/>
        <w:jc w:val="both"/>
        <w:rPr>
          <w:sz w:val="22"/>
          <w:szCs w:val="22"/>
        </w:rPr>
      </w:pPr>
    </w:p>
    <w:p w:rsidRDefault="003E57D9" w:rsidP="003E57D9" w:rsidR="003E57D9">
      <w:pPr>
        <w:ind w:firstLine="720"/>
        <w:jc w:val="both"/>
      </w:pPr>
    </w:p>
    <w:p w:rsidRDefault="00155057" w:rsidP="007B0473" w:rsidR="00155057">
      <w:pPr>
        <w:pStyle w:val="Bezproreda"/>
        <w:jc w:val="both"/>
        <w:rPr>
          <w:szCs w:val="24"/>
        </w:rPr>
      </w:pPr>
    </w:p>
    <w:p w:rsidRDefault="001174FB" w:rsidP="005015C0" w:rsidR="00BB713B">
      <w:pPr>
        <w:pStyle w:val="Bezproreda"/>
        <w:ind w:firstLine="476"/>
        <w:jc w:val="both"/>
        <w:rPr>
          <w:szCs w:val="24"/>
        </w:rPr>
      </w:pPr>
      <w:r w:rsidRPr="001174FB">
        <w:rPr>
          <w:szCs w:val="24"/>
        </w:rPr>
        <w:t>2.</w:t>
      </w:r>
      <w:r w:rsidR="009E5AD1">
        <w:rPr>
          <w:szCs w:val="24"/>
        </w:rPr>
        <w:t xml:space="preserve"> </w:t>
      </w:r>
      <w:r w:rsidR="00BB713B">
        <w:rPr>
          <w:szCs w:val="24"/>
        </w:rPr>
        <w:t>N</w:t>
      </w:r>
      <w:r w:rsidR="00BB713B" w:rsidRPr="005015C0">
        <w:rPr>
          <w:szCs w:val="24"/>
        </w:rPr>
        <w:t xml:space="preserve">ačin i rokovi namirenja </w:t>
      </w:r>
      <w:r w:rsidR="006F27A0">
        <w:rPr>
          <w:szCs w:val="24"/>
        </w:rPr>
        <w:t xml:space="preserve">tražbina </w:t>
      </w:r>
      <w:r w:rsidR="00BB713B" w:rsidRPr="005015C0">
        <w:rPr>
          <w:szCs w:val="24"/>
        </w:rPr>
        <w:t>vjerovnika</w:t>
      </w:r>
    </w:p>
    <w:p w:rsidRDefault="00047181" w:rsidP="00E42E94" w:rsidR="00047181">
      <w:pPr>
        <w:pStyle w:val="Bezproreda"/>
        <w:jc w:val="both"/>
        <w:rPr>
          <w:szCs w:val="24"/>
        </w:rPr>
      </w:pPr>
    </w:p>
    <w:p w:rsidRDefault="006B50C1" w:rsidP="006B50C1" w:rsidR="00FB1A09">
      <w:pPr>
        <w:pStyle w:val="Bezproreda"/>
        <w:ind w:firstLine="476"/>
        <w:jc w:val="both"/>
        <w:rPr>
          <w:szCs w:val="24"/>
        </w:rPr>
      </w:pPr>
      <w:r w:rsidRPr="00A0337D">
        <w:rPr>
          <w:szCs w:val="24"/>
        </w:rPr>
        <w:t xml:space="preserve">2.1. </w:t>
      </w:r>
      <w:r w:rsidRPr="00A0337D">
        <w:rPr>
          <w:b/>
          <w:szCs w:val="24"/>
        </w:rPr>
        <w:t xml:space="preserve">Vjerovnicima </w:t>
      </w:r>
      <w:r w:rsidR="00E34D56" w:rsidRPr="00A0337D">
        <w:rPr>
          <w:b/>
          <w:szCs w:val="24"/>
        </w:rPr>
        <w:t xml:space="preserve">prve skupine </w:t>
      </w:r>
      <w:r w:rsidRPr="00A0337D">
        <w:rPr>
          <w:b/>
          <w:szCs w:val="24"/>
        </w:rPr>
        <w:t>- tip namirenja A</w:t>
      </w:r>
      <w:r w:rsidRPr="00A0337D">
        <w:rPr>
          <w:szCs w:val="24"/>
        </w:rPr>
        <w:t xml:space="preserve">, </w:t>
      </w:r>
      <w:r w:rsidR="006B5D08" w:rsidRPr="00A0337D">
        <w:rPr>
          <w:szCs w:val="24"/>
        </w:rPr>
        <w:t xml:space="preserve">tražbine </w:t>
      </w:r>
      <w:r w:rsidR="007C4DA1" w:rsidRPr="00A0337D">
        <w:rPr>
          <w:szCs w:val="24"/>
        </w:rPr>
        <w:t xml:space="preserve">utvrđene </w:t>
      </w:r>
      <w:r w:rsidR="006B5D08" w:rsidRPr="00A0337D">
        <w:rPr>
          <w:szCs w:val="24"/>
        </w:rPr>
        <w:t xml:space="preserve">u toč. II. 1. ovog rješenja </w:t>
      </w:r>
      <w:r w:rsidR="007C4DA1" w:rsidRPr="00A0337D">
        <w:rPr>
          <w:szCs w:val="24"/>
        </w:rPr>
        <w:t xml:space="preserve">se </w:t>
      </w:r>
      <w:r w:rsidR="001A1FD9" w:rsidRPr="00A0337D">
        <w:rPr>
          <w:szCs w:val="24"/>
        </w:rPr>
        <w:t xml:space="preserve">smanjuju </w:t>
      </w:r>
      <w:r w:rsidR="007C4DA1" w:rsidRPr="00A0337D">
        <w:rPr>
          <w:szCs w:val="24"/>
        </w:rPr>
        <w:t xml:space="preserve">za 35% </w:t>
      </w:r>
      <w:r w:rsidR="006B5D08" w:rsidRPr="00A0337D">
        <w:rPr>
          <w:szCs w:val="24"/>
        </w:rPr>
        <w:t>(</w:t>
      </w:r>
      <w:r w:rsidR="007C4DA1" w:rsidRPr="00A0337D">
        <w:rPr>
          <w:szCs w:val="24"/>
        </w:rPr>
        <w:t>otpis</w:t>
      </w:r>
      <w:r w:rsidR="006B5D08" w:rsidRPr="00A0337D">
        <w:rPr>
          <w:szCs w:val="24"/>
        </w:rPr>
        <w:t>)</w:t>
      </w:r>
      <w:r w:rsidR="007C4DA1" w:rsidRPr="00A0337D">
        <w:rPr>
          <w:szCs w:val="24"/>
        </w:rPr>
        <w:t xml:space="preserve">. </w:t>
      </w:r>
      <w:r w:rsidR="001A1FD9" w:rsidRPr="00A0337D">
        <w:rPr>
          <w:szCs w:val="24"/>
        </w:rPr>
        <w:t xml:space="preserve">Preostali iznos (65% utvrđene tražbine) dužnik se obvezuje namiriti vjerovnicima </w:t>
      </w:r>
      <w:r w:rsidR="00A0337D">
        <w:rPr>
          <w:szCs w:val="24"/>
        </w:rPr>
        <w:t xml:space="preserve">prve skupine - </w:t>
      </w:r>
      <w:r w:rsidR="001A1FD9" w:rsidRPr="00A0337D">
        <w:rPr>
          <w:szCs w:val="24"/>
        </w:rPr>
        <w:t>tip namirenja A</w:t>
      </w:r>
      <w:r w:rsidR="00A0337D" w:rsidRPr="00A0337D">
        <w:rPr>
          <w:szCs w:val="24"/>
        </w:rPr>
        <w:t>,</w:t>
      </w:r>
      <w:r w:rsidR="001A1FD9" w:rsidRPr="00A0337D">
        <w:rPr>
          <w:szCs w:val="24"/>
        </w:rPr>
        <w:t xml:space="preserve"> kroz 60 jednaki</w:t>
      </w:r>
      <w:r w:rsidR="005F72E0">
        <w:rPr>
          <w:szCs w:val="24"/>
        </w:rPr>
        <w:t>h</w:t>
      </w:r>
      <w:r w:rsidR="001A1FD9" w:rsidRPr="00A0337D">
        <w:rPr>
          <w:szCs w:val="24"/>
        </w:rPr>
        <w:t xml:space="preserve"> mjesečnih obroka, beskamatno</w:t>
      </w:r>
      <w:r w:rsidR="002427D2" w:rsidRPr="00A0337D">
        <w:rPr>
          <w:szCs w:val="24"/>
        </w:rPr>
        <w:t>,</w:t>
      </w:r>
      <w:r w:rsidR="00FB1A09" w:rsidRPr="00A0337D">
        <w:rPr>
          <w:szCs w:val="24"/>
        </w:rPr>
        <w:t xml:space="preserve"> s dospjećem mjesečnog obroka </w:t>
      </w:r>
      <w:r w:rsidR="00A0337D" w:rsidRPr="00A0337D">
        <w:rPr>
          <w:szCs w:val="24"/>
        </w:rPr>
        <w:t xml:space="preserve">svakog </w:t>
      </w:r>
      <w:r w:rsidR="00FB1A09" w:rsidRPr="00A0337D">
        <w:rPr>
          <w:szCs w:val="24"/>
        </w:rPr>
        <w:t>prvog dana u mjesecu, nakon počeka 12 (dvanest) mjeseci, računajući od pravomoćnosti ovog rješenja</w:t>
      </w:r>
      <w:r w:rsidR="008515A5">
        <w:rPr>
          <w:szCs w:val="24"/>
        </w:rPr>
        <w:t xml:space="preserve"> i to kako slijedi </w:t>
      </w:r>
      <w:r w:rsidR="00FB1A09" w:rsidRPr="00A0337D">
        <w:rPr>
          <w:szCs w:val="24"/>
        </w:rPr>
        <w:t>.</w:t>
      </w:r>
    </w:p>
    <w:p w:rsidRDefault="006C22D8" w:rsidP="006B50C1" w:rsidR="006C22D8">
      <w:pPr>
        <w:pStyle w:val="Bezproreda"/>
        <w:ind w:firstLine="476"/>
        <w:jc w:val="both"/>
        <w:rPr>
          <w:szCs w:val="24"/>
        </w:rPr>
      </w:pPr>
    </w:p>
    <w:p w:rsidRDefault="008515A5" w:rsidP="006B50C1" w:rsidR="008515A5" w:rsidRPr="00DB0E6C">
      <w:pPr>
        <w:pStyle w:val="Bezproreda"/>
        <w:ind w:firstLine="476"/>
        <w:jc w:val="both"/>
        <w:rPr>
          <w:sz w:val="20"/>
          <w:szCs w:val="20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75"/>
        <w:gridCol w:w="1889"/>
        <w:gridCol w:w="1467"/>
        <w:gridCol w:w="1281"/>
        <w:gridCol w:w="1281"/>
        <w:gridCol w:w="1281"/>
        <w:gridCol w:w="1082"/>
      </w:tblGrid>
      <w:tr w:rsidTr="00C0365C" w:rsidR="005C4579" w:rsidRPr="00DB0E6C">
        <w:trPr>
          <w:trHeight w:val="885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Rbr.</w:t>
            </w:r>
          </w:p>
        </w:tc>
        <w:tc>
          <w:tcPr>
            <w:tcW w:type="pct" w:w="1067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Naziv vjerovnika</w:t>
            </w:r>
          </w:p>
        </w:tc>
        <w:tc>
          <w:tcPr>
            <w:tcW w:type="pct" w:w="82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OIB</w:t>
            </w:r>
          </w:p>
        </w:tc>
        <w:tc>
          <w:tcPr>
            <w:tcW w:type="pct" w:w="72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Iznos tražbine</w:t>
            </w:r>
          </w:p>
        </w:tc>
        <w:tc>
          <w:tcPr>
            <w:tcW w:type="pct" w:w="72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Iznos smanjenja tražbine</w:t>
            </w:r>
          </w:p>
        </w:tc>
        <w:tc>
          <w:tcPr>
            <w:tcW w:type="pct" w:w="72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Iznos tražbine za namirenje nakon smanjenja</w:t>
            </w:r>
          </w:p>
        </w:tc>
        <w:tc>
          <w:tcPr>
            <w:tcW w:type="pct" w:w="6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E827F2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Iznos mjesečn</w:t>
            </w:r>
            <w:r w:rsidR="00E827F2" w:rsidRPr="00DB0E6C">
              <w:rPr>
                <w:color w:val="000000"/>
              </w:rPr>
              <w:t>og obroka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AKORN DISTRIBUTION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47334251464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273.823,86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95.838,35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177.985,51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2.966,43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ARNEG S.p.A.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55.755,60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19.514,46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36.241,14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604,02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AUTO KLUB "SIGET",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30716520726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52.110,47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18.238,66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33.871,81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564,53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BAKANT d.o.o., Stobreć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57926997437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36.420,53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12.747,19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23.673,34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394,56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BID KONTROLA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76516591598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63.955,99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22.384,60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41.571,39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692,86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BMK INFORMATIKA j.d.o.o.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81747263316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25.000,00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8.750,00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16.250,00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270,83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BORNA MONT j.d.o.o.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06082290015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46.742,70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16.359,95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30.382,76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506,38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BRAVARIJA GRUBIŠIĆ, vl.Dubravka Grubišić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73115172933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22.861,94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8.001,68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14.860,26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247,67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CETRA srl, Italy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62.661,84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21.931,64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40.730,20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678,84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DANFOSS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10993670080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29.691,98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10.392,19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19.299,79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321,66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DE RIGO REFRIGERATION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24.741,12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8.659,39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16.081,73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268,03 </w:t>
            </w:r>
          </w:p>
        </w:tc>
      </w:tr>
      <w:tr w:rsidTr="00C0365C" w:rsidR="005C4579" w:rsidRPr="00DB0E6C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DQS ZAGREB društvo s ograničenom odgovornošću za potvrđivanje sukladnosti poslovnih sustava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66002266393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25.322,26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8.862,79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16.459,47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274,32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ELITE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75.577,87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26.452,25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49.125,62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818,76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EMPOR, HLADILNI SISTEMI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52.490,92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18.371,82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34.119,10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568,65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EPTA INTERNATIONAL Kft., Hungary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3.275.225,00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1.146.328,75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2.128.896,25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35.481,60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EUROKLIMA d.o.o., Goričan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91538513762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265.984,76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93.094,67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172.890,09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2.881,50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17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EUROLUX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368.015,29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128.805,35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239.209,94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3.986,83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EUROVENT SISTEMI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79824224893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66.895,04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23.413,26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43.481,78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724,70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FERRUM FAGO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77885800253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10.635,00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3.722,25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6.912,75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115,21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FIVE TRADING AG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952.199,80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333.269,93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618.929,87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10.315,50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FOMA s.p.a., Italia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42.036,23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14.712,68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27.323,55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455,39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FRANKSTAHL ZAGREB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74438812930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64.084,64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22.429,62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41.655,02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694,25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FRIGO PLUS d.o.o., Sesvete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29619031071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26.727,21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9.354,52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17.372,69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289,54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GALLETTI S.p.A.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10.024,91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3.508,72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6.516,19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108,60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GE Hungary Kft.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1.173.336,94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410.667,93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762.669,01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12.711,15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GIP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39224329809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53.435,56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18.702,45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34.733,11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578,89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61817894937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205.414,81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71.895,18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133.519,63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2.225,33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GRADSKA PLINARA KRAPINA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25884640941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128.799,58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45.079,85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83.719,73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1.395,33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GRADSKA PLINARA Zagreb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20985255037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10.446,12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3.656,14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6.789,98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113,17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HOK OSIGURANJE d.d.,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00432869176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762.056,69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266.719,84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495.336,85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8.255,61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I.F. INTERFRIGO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270.888,20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94.810,87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176.077,33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2.934,62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IDE KLIMA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38588522971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52.454,22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18.358,98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34.095,24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568,25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IDEALAN STIL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16883820557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49.387,04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17.285,46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32.101,58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535,03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IMP CRPKE-ZAGREB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32695935393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44.868,75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15.704,06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29.164,69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486,08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IMP TERMOTEHNIKA REGULACIJA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77802735473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121.821,18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42.637,41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79.183,77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1.319,73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INA INDUSTRIJA NAFTE d.d.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27759560625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114.420,61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40.047,21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74.373,40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1.239,56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INSTALACIJSKI SUSTAVI ŠURKALOVIĆ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24041552431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108.483,42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37.969,20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70.514,22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1.175,24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INTERFRIGO S.R.L.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169.591,77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59.357,12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110.234,65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1.837,24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39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ITRON Ganz Meter Company Ltd.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526.367,94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184.228,78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342.139,16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5.702,32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JMI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162.236,81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56.782,88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105.453,93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1.757,57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KLIMAOPREMA d.d., Samobor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34383404032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265.447,47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92.906,61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172.540,86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2.875,68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LIPAPROMET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27060811148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25.543,49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8.940,22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16.603,27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276,72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MAJDAK PROJEKTI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56540517575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28.502,92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9.976,02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18.526,90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308,78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MERCATOR-Poslovni sistem MERCATOR d.d.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87.478,85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30.617,60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56.861,25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947,69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MESSER Croatia Plin d.o.o., Zaprešić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32179081874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100.117,93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35.041,28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65.076,65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1.084,61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MIJAKS-M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270.892,87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94.812,50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176.080,37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2.934,67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MITSUBISHI ELECTRIC (CLIMAVENETA)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184.613,97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64.614,89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119.999,08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1.999,98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MONDEL S.r.l.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150.317,06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52.610,97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97.706,09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1.628,43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MONOMEDIA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18296411226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44.848,23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15.696,88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29.151,35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485,86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MONTMONTAŽA-MKG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01940725059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221.994,04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77.697,91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144.296,13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2.404,94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ODVJ.DRUŠTVO GJURGJAN &amp; ŠRIBAR RADIĆ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78342040305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41.667,46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14.583,61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27.083,85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451,40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ORCUS HILT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72418555772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106.210,79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37.173,78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69.037,01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1.150,62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OTPREMNIK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05688683046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275.902,87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96.566,00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179.336,87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2.988,95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PANASONIC MARKETING EUROPE GmbH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334.612,41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117.114,34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217.498,07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3.624,97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BEOGRAD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131.052,99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45.868,55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85.184,44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1.419,74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SARAJEVO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19.407,65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6.792,68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12.614,97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210,25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d.o.o., SLOVENIJA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1.075.608,36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376.462,93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699.145,43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11.652,42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PET-PROM NEKRETNINE d.o.o., Zgb.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30512190648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278.840,59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97.594,21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181.246,38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3.020,77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PETROKOV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42599613313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199.920,50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69.972,18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129.948,33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2.165,81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PETROL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75550985023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41.018,11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14.356,34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26.661,77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444,36 </w:t>
            </w:r>
          </w:p>
        </w:tc>
      </w:tr>
      <w:tr w:rsidTr="00C0365C" w:rsidR="005C4579" w:rsidRPr="00DB0E6C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lastRenderedPageBreak/>
              <w:t>61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PHILIPS ROMANIA S.R.L.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738.746,89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258.561,41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480.185,48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8.003,09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PIPELIFE CIJEVNI SUSTAVI 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12257815953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1.443.693,52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505.292,73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938.400,79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15.640,01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PMB TEHNIČKA ZAŠTITA Vl. Marko Butorac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54480213731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52.813,92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18.484,87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34.329,05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572,15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PROJEKTGRADNJA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19659143269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66.055,66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23.119,48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42.936,18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715,60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RAJIĆ USLUGE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25786347840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92.249,16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32.287,21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59.961,95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999,37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SBT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31770065778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30.813,73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10.784,81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20.028,92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333,82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67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SCH-SCHACHERMAYER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96769806716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46.540,65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16.289,23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30.251,42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504,19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68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STROJOPROMET - ZAGREB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97994010225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46.223,78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16.178,32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30.045,46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500,76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69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TPZ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68119083236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124.066,39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43.423,24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80.643,15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1.344,05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70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TROX TECHNIK AUSTRIA GMBH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49.723,05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17.403,07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32.319,98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538,67 </w:t>
            </w:r>
          </w:p>
        </w:tc>
      </w:tr>
      <w:tr w:rsidTr="00C0365C" w:rsidR="005C4579" w:rsidRPr="00DB0E6C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71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VENTILACIJSKI SISTEMI MIKEC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16277651179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300.911,30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105.318,96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195.592,35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3.259,87 </w:t>
            </w:r>
          </w:p>
        </w:tc>
      </w:tr>
      <w:tr w:rsidTr="00C0365C" w:rsidR="005C4579" w:rsidRPr="00DB0E6C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72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VIESSMANN d.o.o., Zagreb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57545045005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61.450,75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21.507,76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39.942,99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665,72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73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VIP NET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29524210204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46.426,30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16.249,21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30.177,10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502,95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74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35512328675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677.694,81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237.193,18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440.501,63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7.341,69 </w:t>
            </w:r>
          </w:p>
        </w:tc>
      </w:tr>
      <w:tr w:rsidTr="00C0365C" w:rsidR="005C4579" w:rsidRPr="00DB0E6C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75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VODOLIMARIJA GRGEC d.o.o.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07690631507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193.121,89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67.592,66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125.529,23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2.092,15 </w:t>
            </w:r>
          </w:p>
        </w:tc>
      </w:tr>
      <w:tr w:rsidTr="00C0365C" w:rsidR="005C4579" w:rsidRPr="00DB0E6C">
        <w:trPr>
          <w:trHeight w:val="6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76</w:t>
            </w:r>
          </w:p>
        </w:tc>
        <w:tc>
          <w:tcPr>
            <w:tcW w:type="pct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rPr>
                <w:color w:val="000000"/>
              </w:rPr>
            </w:pPr>
            <w:r w:rsidRPr="00DB0E6C">
              <w:rPr>
                <w:color w:val="000000"/>
              </w:rPr>
              <w:t>ZUMTOBEL Lighting GmbH, Austria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center"/>
              <w:rPr>
                <w:color w:val="000000"/>
              </w:rPr>
            </w:pPr>
            <w:r w:rsidRPr="00DB0E6C">
              <w:rPr>
                <w:color w:val="000000"/>
              </w:rPr>
              <w:t> 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681.281,70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238.448,60 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442.833,11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C4579" w:rsidP="005C4579" w:rsidR="005C4579" w:rsidRPr="00DB0E6C">
            <w:pPr>
              <w:jc w:val="right"/>
              <w:rPr>
                <w:color w:val="000000"/>
              </w:rPr>
            </w:pPr>
            <w:r w:rsidRPr="00DB0E6C">
              <w:rPr>
                <w:color w:val="000000"/>
              </w:rPr>
              <w:t xml:space="preserve">7.380,55 </w:t>
            </w:r>
          </w:p>
        </w:tc>
      </w:tr>
    </w:tbl>
    <w:p w:rsidRDefault="00563675" w:rsidP="006B50C1" w:rsidR="00563675">
      <w:pPr>
        <w:pStyle w:val="Bezproreda"/>
        <w:ind w:firstLine="476"/>
        <w:jc w:val="both"/>
        <w:rPr>
          <w:sz w:val="22"/>
        </w:rPr>
      </w:pPr>
    </w:p>
    <w:p w:rsidRDefault="00C0365C" w:rsidP="006B50C1" w:rsidR="00C0365C">
      <w:pPr>
        <w:pStyle w:val="Bezproreda"/>
        <w:ind w:firstLine="476"/>
        <w:jc w:val="both"/>
        <w:rPr>
          <w:sz w:val="22"/>
        </w:rPr>
      </w:pPr>
    </w:p>
    <w:p w:rsidRDefault="006C22D8" w:rsidP="006B50C1" w:rsidR="006C22D8" w:rsidRPr="005C4579">
      <w:pPr>
        <w:pStyle w:val="Bezproreda"/>
        <w:ind w:firstLine="476"/>
        <w:jc w:val="both"/>
        <w:rPr>
          <w:sz w:val="22"/>
        </w:rPr>
      </w:pPr>
    </w:p>
    <w:p w:rsidRDefault="00563675" w:rsidP="006B50C1" w:rsidR="00563675" w:rsidRPr="00A0337D">
      <w:pPr>
        <w:pStyle w:val="Bezproreda"/>
        <w:ind w:firstLine="476"/>
        <w:jc w:val="both"/>
        <w:rPr>
          <w:szCs w:val="24"/>
        </w:rPr>
      </w:pPr>
      <w:r w:rsidRPr="005C4579">
        <w:rPr>
          <w:sz w:val="22"/>
        </w:rPr>
        <w:t xml:space="preserve">2.2. </w:t>
      </w:r>
      <w:r w:rsidRPr="005C4579">
        <w:rPr>
          <w:b/>
          <w:sz w:val="22"/>
        </w:rPr>
        <w:t>V</w:t>
      </w:r>
      <w:r w:rsidRPr="00A0337D">
        <w:rPr>
          <w:b/>
          <w:szCs w:val="24"/>
        </w:rPr>
        <w:t xml:space="preserve">jerovnicima </w:t>
      </w:r>
      <w:r>
        <w:rPr>
          <w:b/>
          <w:szCs w:val="24"/>
        </w:rPr>
        <w:t>druge</w:t>
      </w:r>
      <w:r w:rsidRPr="00A0337D">
        <w:rPr>
          <w:b/>
          <w:szCs w:val="24"/>
        </w:rPr>
        <w:t xml:space="preserve"> skupine - tip namirenja </w:t>
      </w:r>
      <w:r>
        <w:rPr>
          <w:b/>
          <w:szCs w:val="24"/>
        </w:rPr>
        <w:t>B</w:t>
      </w:r>
      <w:r w:rsidRPr="00A0337D">
        <w:rPr>
          <w:szCs w:val="24"/>
        </w:rPr>
        <w:t xml:space="preserve">, tražbine utvrđene u toč. II. 1. ovog rješenja se smanjuju za </w:t>
      </w:r>
      <w:r w:rsidR="00D24D77">
        <w:rPr>
          <w:szCs w:val="24"/>
        </w:rPr>
        <w:t>50</w:t>
      </w:r>
      <w:r w:rsidRPr="00A0337D">
        <w:rPr>
          <w:szCs w:val="24"/>
        </w:rPr>
        <w:t>% (otpis). Preostali iznos (</w:t>
      </w:r>
      <w:r w:rsidR="00D24D77">
        <w:rPr>
          <w:szCs w:val="24"/>
        </w:rPr>
        <w:t>50</w:t>
      </w:r>
      <w:r w:rsidRPr="00A0337D">
        <w:rPr>
          <w:szCs w:val="24"/>
        </w:rPr>
        <w:t xml:space="preserve">% utvrđene tražbine) dužnik se obvezuje namiriti vjerovnicima </w:t>
      </w:r>
      <w:r w:rsidR="00D24D77">
        <w:rPr>
          <w:szCs w:val="24"/>
        </w:rPr>
        <w:t xml:space="preserve">druge </w:t>
      </w:r>
      <w:r>
        <w:rPr>
          <w:szCs w:val="24"/>
        </w:rPr>
        <w:t xml:space="preserve">skupine - </w:t>
      </w:r>
      <w:r w:rsidRPr="00A0337D">
        <w:rPr>
          <w:szCs w:val="24"/>
        </w:rPr>
        <w:t xml:space="preserve">tip namirenja </w:t>
      </w:r>
      <w:r w:rsidR="00D24D77">
        <w:rPr>
          <w:szCs w:val="24"/>
        </w:rPr>
        <w:t>B</w:t>
      </w:r>
      <w:r w:rsidRPr="00A0337D">
        <w:rPr>
          <w:szCs w:val="24"/>
        </w:rPr>
        <w:t>, kroz 60 jednaki</w:t>
      </w:r>
      <w:r w:rsidR="005F72E0">
        <w:rPr>
          <w:szCs w:val="24"/>
        </w:rPr>
        <w:t>h</w:t>
      </w:r>
      <w:r w:rsidRPr="00A0337D">
        <w:rPr>
          <w:szCs w:val="24"/>
        </w:rPr>
        <w:t xml:space="preserve"> mjesečnih obroka, beskamatno, s dospjećem mjesečnog obroka svakog prvog dana u mjesecu, nakon počeka 12 (dvanest) mjeseci, računajući od pravomoćnosti ovog rješenja.</w:t>
      </w:r>
    </w:p>
    <w:p w:rsidRDefault="00054307" w:rsidP="006B50C1" w:rsidR="00054307">
      <w:pPr>
        <w:pStyle w:val="Bezproreda"/>
        <w:ind w:firstLine="476"/>
        <w:jc w:val="both"/>
        <w:rPr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75"/>
        <w:gridCol w:w="2342"/>
        <w:gridCol w:w="1394"/>
        <w:gridCol w:w="1286"/>
        <w:gridCol w:w="1167"/>
        <w:gridCol w:w="1130"/>
        <w:gridCol w:w="962"/>
      </w:tblGrid>
      <w:tr w:rsidTr="00570C09" w:rsidR="00570C09" w:rsidRPr="00570C09">
        <w:trPr>
          <w:trHeight w:val="885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Rbr.</w:t>
            </w:r>
          </w:p>
        </w:tc>
        <w:tc>
          <w:tcPr>
            <w:tcW w:type="pct" w:w="13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Naziv vjerovnika</w:t>
            </w:r>
          </w:p>
        </w:tc>
        <w:tc>
          <w:tcPr>
            <w:tcW w:type="pct" w:w="7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OIB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Iznos tražbine</w:t>
            </w:r>
          </w:p>
        </w:tc>
        <w:tc>
          <w:tcPr>
            <w:tcW w:type="pct" w:w="6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Iznos smanjenja tražbine</w:t>
            </w:r>
          </w:p>
        </w:tc>
        <w:tc>
          <w:tcPr>
            <w:tcW w:type="pct" w:w="6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Iznos tražbine za namirenje nakon smanjenja</w:t>
            </w:r>
          </w:p>
        </w:tc>
        <w:tc>
          <w:tcPr>
            <w:tcW w:type="pct" w:w="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Iznos mjesečne rate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A.C.KOTROMANOVIĆ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82564933243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11.047,11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5.523,56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5.523,56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92,06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A.T. RUŠENJE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25304381929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8.625,00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4.312,50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4.312,50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71,88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ABAKUS VJEŠTAČENJA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29594838593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28.062,50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14.031,25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14.031,25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233,85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ABSOLUTE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97586475497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3.180,00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1.590,00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1.590,00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ACI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17195049659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4.336,67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2.168,34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2.168,34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36,14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ACO GRAĐEVINSKI ELEMENTI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25074288719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410.308,51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205.154,26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205.154,26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3.419,24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ADDIKO BANK (HYPO)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14036333877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814.070,09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407.035,05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407.035,05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6.783,92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AEDIFICIUM j.d.o.o., Dugo Selo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28801824588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43.255,50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21.627,75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21.627,75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360,46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AGRIA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76958388708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71.892,41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35.946,21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35.946,21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599,10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AGROKOR TRGOVINA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40715974731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7.852,93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3.926,47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3.926,47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65,44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AKMADŽIĆ MARINA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18518985367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1.899,75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949,88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949,88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15,83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AKMADŽIĆ ZDENKA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21989901919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36.428,74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18.214,37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18.214,37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303,57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ALFA-MONT OBRT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84785689572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166,67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ALING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67349852816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5.251,25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2.625,63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2.625,63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43,76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ALLIANZ Zagreb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23759810849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13.677,13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6.838,57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6.838,57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113,98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ALTERRA GRUPA 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33688144353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80.346,22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40.173,11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40.173,11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669,55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ALU VITRUM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14325775019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192.306,46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96.153,23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96.153,23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1.602,55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AMPLUS PICTUS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14138952609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41.250,25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20.625,13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20.625,13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343,75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AQUA NAVIS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58411618728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12,50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ARDOR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45824021536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9.152,27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4.576,14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4.576,14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76,27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ARIJA NOVA d.o.o., Zadar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83573049849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21.370,92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10.685,46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10.685,46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178,09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ASSA  ABLOY CROATIA d.o.o., Bjelovar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13933798090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1.232,00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616,00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616,00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10,27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AUDAX d.o.o., Dugopolje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57716585491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25.066,65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12.533,33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12.533,33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208,89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 GRIFON d.o.o.,Zagreb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36117467723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19.708,54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9.854,27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9.854,27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164,24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 LIM-LAK, vl. Vlado Štefanac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48226428116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7.635,79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3.817,90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3.817,90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 PARTNER D.O.O., KOPRIVNICA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88168233460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4.861,26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2.430,63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2.430,63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40,51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 SERVIS P.M.O. LOVRIĆ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43539611332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12.485,00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6.242,50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6.242,50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104,04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AUTOFLOTA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96788157124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2.711,25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1.355,63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1.355,63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22,59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AUTOGLASS SERVIS vl. Krunoslav Grivić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82301125166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1.756,25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878,13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878,13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14,64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 M D d.o.o. kao upravitelj Stambene zgrade Jakova Gotovca 25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79273112873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958,26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479,13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479,13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7,99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BALAKOVIĆ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25886151381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5.150,74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2.575,37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2.575,37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42,92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BANJ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88986316674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1.535,16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767,58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767,58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12,79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BART ELEKTRONIKA d.o.o., Sisak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44760951367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26.505,24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13.252,62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13.252,62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220,88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BAUSTOFF+METALL HRVATSKA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02041255260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119.815,92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59.907,96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59.907,96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998,47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BB SERVIS RIJEKA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68782038736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BEL-TEL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98292179663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18.154,13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9.077,07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9.077,07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151,28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BERLINERLuft.Tehnika d.o.o.-veza Š-1500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40830860625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9.178,41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4.589,21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4.589,21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76,49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BIHOR d.o.o., Kunovec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25448831286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98.466,31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49.233,16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49.233,16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820,55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BILKO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18553299112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24.453,75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12.226,88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12.226,88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203,78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BKS Bank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61436608168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130.938,36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65.469,18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65.469,18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1.091,15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BM-KLIVENT vlo.Boris Makar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56473980105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BONUS SERVIS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54101863494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50,42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BOROVAC d.o.o., Metković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90132265617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17.610,54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8.805,27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8.805,27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146,75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BRAMINI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61883395124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5.820,00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2.910,00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2.910,00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BRAVARIJA GRACIJANO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48621469250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8.437,24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4.218,62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4.218,62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70,31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46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BS MECH d.o.o.(ZIG-ZAG)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58246803389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3.052,72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1.526,36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1.526,36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25,44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 Automobil Import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55279328758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16.122,80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8.061,40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8.061,40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134,36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CENTAR SUHE GRADNJE j.d.o.o.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08836098303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3.077,11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1.538,56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1.538,56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25,64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CENTAR ZA VOZILA HRVATSKE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73294314024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27.819,70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13.909,85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13.909,85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231,83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CMC EKOCON d.o.o., Buzet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21688419865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1.205,73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602,87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602,87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10,05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CONDITOR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76374675207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9.500,00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9.500,00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158,33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CONTAINEX-HANDELSGELLSCHAFT m.b.H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3.072,77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1.536,39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1.536,39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25,61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CORONA PROMET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34557796275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66.922,52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33.461,26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33.461,26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557,69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CRAZY HEART j.d.o.o., vl. Josip Radoš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13497513400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3.000,38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1.500,19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1.500,19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25,00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CROM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17145318195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13.618,17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6.809,09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6.809,09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113,48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ČAROBNI TIM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17346302043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1.975,00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1.975,00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32,92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 PROJEKT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72443908267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83,33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D.D. FRIGO GRUPA d.o.o., Višnjevac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35066825133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3.796,34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1.898,17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1.898,17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31,64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DALMACIJA KLIMA d.o.o., Split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42661437820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3.699,81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1.849,91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1.849,91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30,83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DEROSSI METALI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90670754845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2.012,50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2.012,50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33,54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DIJAMANT-REZ d.o.o., Sesvetski Kraljevec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63932855896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124.323,14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62.161,57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62.161,57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1.036,03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DIMNJAK OSIJEK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93385987809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4.735,73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2.367,87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2.367,87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39,46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DM-COMMERC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46725741756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11,25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DMK SERVISI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99277549338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2.048,00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1.024,00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1.024,00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17,07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DOMO-TRANS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39572964090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DOMOULAGANJA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28535038033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27.032,00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13.516,00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13.516,00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225,27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DRIM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96004393355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1.270,33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635,17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635,17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10,59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DUO STEP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17569225279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11.312,49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5.656,25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5.656,25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94,27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DURAFLEX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77230090958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23.692,38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11.846,19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11.846,19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197,44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DVAKOM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86637426089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13.792,07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6.896,04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6.896,04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114,93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ECCO ING d.o.o., Hotel Vestibul Palace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28671967175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2.246,00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1.123,00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1.123,00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18,72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72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E-KOLEKTOR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50538578553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21.488,23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10.744,12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10.744,12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179,07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 BAKOTA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22856786599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7.193,43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3.596,72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3.596,72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59,95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53086210999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2.246,40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1.123,20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1.123,20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18,72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 CENTAR PETEK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17491977848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7.663,58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3.831,79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3.831,79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63,86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 KATANUŠIĆ vl.Zoran Katanušić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58807941535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13.995,00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6.997,50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6.997,50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116,63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 OBRT DADO vl.Alenka Uranić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48596388031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1.486,50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743,25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743,25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12,39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 SERVIS - VUJEVIĆ, Knin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22348411397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1.901,27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950,64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950,64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15,84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ELEKTROKOVINA d.o.o., Hrvatski Leskovac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31397555146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75.367,61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37.683,81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37.683,81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628,06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ELEKTROMEHANIKA PODREKA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60813696263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1.771,38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885,69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885,69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14,76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ELEKTROMETAL d.d., BJELOVAR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45669853088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86.103,95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43.051,98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43.051,98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717,53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ELEKTROSERVIS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33129193032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26.817,92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13.408,96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13.408,96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223,48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ELEKTRO-TEAM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26176974494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34.479,14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17.239,57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17.239,57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287,33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EL-GRI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72662515745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7.950,00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66,25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ELI INŽENJERING d.o.o., Cavtat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75699600129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1.670,78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835,39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835,39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13,92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ELIWELL&amp;CONTROLLI SRL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1.037,91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518,96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518,96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8,65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ELLABO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48062605125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2.533,87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1.266,94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1.266,94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21,12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ELTERM d.o.o., Komin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62485662067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25.331,12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12.665,56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12.665,56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211,09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ELTERM vl. Vjekoslav Markovčić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24218169213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12.536,25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6.268,13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6.268,13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104,47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ENERGO-TEHNA d.o.o., Sv.Nedjelja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86792286330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25.615,79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12.807,90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12.807,90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213,46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ERSTE CARD CLUB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85941596441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15.909,43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7.954,72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7.954,72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132,58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EUROMONT INTRO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46289034988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46.441,34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23.220,67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23.220,67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387,01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EURO-REZ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22928352798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4.758,19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2.379,10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2.379,10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39,65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EUROSTAKLO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82755591935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12.125,48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6.062,74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6.062,74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101,05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94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EXPLORIA d.o.o., Metković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73944066268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224.145,42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112.072,71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112.072,71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1.867,88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EXTERIM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79596529276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2.286,35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1.143,18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1.143,18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19,05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FARBO INTERIJERI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92990510016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11.493,55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5.746,78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5.746,78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95,78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FELLER d.o.o., Ivanić grad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95917276599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213.569,06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106.784,53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106.784,53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1.779,74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FINAL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05173943972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5.802,43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2.901,22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2.901,22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48,35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FINANCIJSKA AGENCIJA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85821130368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961,08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480,54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480,54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8,01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FITTICH CH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35790026325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13.513,94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6.756,97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6.756,97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112,62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FM FRIGOTEHNIK vl.Željko Matić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22438977793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2.745,20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1.372,60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1.372,60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FOND ZA ZAŠTITU OKOLIŠA I ENERGETSKU UČINKOVITOST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85828625994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484,57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242,29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242,29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4,04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FRIGO 2000 S.R.L.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20.253,96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10.126,98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10.126,98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168,78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FRIGO DM vl.Josip Korić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72523313729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27.192,63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13.596,32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13.596,32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226,61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FRIGO-KOR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31190261041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25.353,49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12.676,75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12.676,75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211,28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FRIGO-PENĐAK j.d.o.o., vl. Mario Penđak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56712869294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40.687,50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20.343,75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20.343,75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339,06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FRIŠČIĆ SERVIS j.d.o.o., Ivanec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91311178247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7.841,24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3.920,62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3.920,62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65,34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FRITZ ELEKTRONIKA vl.Franko Bestulić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90128607311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10,00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GEBRUDER WEISS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05216322294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15.072,75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7.536,38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7.536,38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125,61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GENERALI OSIGURANJE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10840749604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15.411,17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7.705,59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7.705,59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128,43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GENERALIĆ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01298136282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120.459,78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60.229,89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60.229,89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1.003,83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GORAN i ZORAN d.o.o., Solin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45716968513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937,50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937,50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GRABAR D.O.O., VARAŽDIN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64278190908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6.932,00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3.466,00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3.466,00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57,77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GRAD NOVI VINODOLSKI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40046437733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15.308,48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7.654,24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7.654,24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127,57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GRADBENA IN MONTAŽNA DELA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64.785,36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32.392,68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32.392,68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539,88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116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GRADSKA PLINARA ZAGREB-OPSKRBA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74364571096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3.255,57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1.627,79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1.627,79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27,13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GRAĐEVINSKI OBRT DOMUS, vl.Andrej Krijan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86237993803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18.261,41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9.130,71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9.130,71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152,18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GRAFIKA GRAFOPRINT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57236264858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2.337,50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2.337,50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38,96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GRANDIS d.o.o.,Velika Gorica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41396589417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6.611,21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3.305,61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3.305,61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55,09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GRUBEŠA Consultum  j.d.o.o., Sv.I.Zelina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17016303979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1.518,99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759,50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759,50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12,66 </w:t>
            </w:r>
          </w:p>
        </w:tc>
      </w:tr>
      <w:tr w:rsidTr="00570C09" w:rsidR="00570C09" w:rsidRPr="00570C09">
        <w:trPr>
          <w:trHeight w:val="189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03365973101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999,40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499,70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499,70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GUBERAC SERVIS uslužni obrt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32570298020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54.063,25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27.031,63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27.031,63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450,53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GUŠTIN d.o.o., Ozalj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15549655602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5.077,72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2.538,86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2.538,86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42,31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H&amp;B INSTALACIJE POŽEGA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82888691356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8.650,00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72,08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HAURDIĆ TAPETARIJA vl. Jasmin Haurdić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96988818617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13.125,00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6.562,50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6.562,50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109,38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HELP TRADE - DUBROVNIK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31971630496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7.538,50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3.769,25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3.769,25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62,82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HEP - OPSKRBA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63073332379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7.855,41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3.927,71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3.927,71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65,46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HEP ELEKTRA d.o.o.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43965974818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123,80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61,90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61,90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1,03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HEP-Operator distribucijskog sustava d.o.o. za distribuciju i opskrbu električne energije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46830600751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4.529,19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2.264,60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2.264,60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37,74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HERMI d.o.o., Sv.Ivan Zelina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43729691578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3.408,25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1.704,13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1.704,13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28,40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HIDROCOM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70713219811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28.379,44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14.189,72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14.189,72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236,50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132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HL Distribution Center Europe sp.z.o.o.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2.471,55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1.235,78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1.235,78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20,60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HOKKAIDO 1000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60227027406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6.784,00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3.392,00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3.392,00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56,53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HOTEL OSIJEK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58839546584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3.560,00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1.780,00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1.780,00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HP - Hrvatska pošta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87311810356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3.233,33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1.616,67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1.616,67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26,94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HRVATSKA RADIOTELEVIZIJA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68419124305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13.216,40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6.608,20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6.608,20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110,14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HRVATSKA STRUČNA UDRUGA ZA PLIN,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07359925707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HRVATSKE VODE, pravna osoba za upravljanje vodama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28921383001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45.081,37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22.540,69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22.540,69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375,68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HRVATSKI TELEKOM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81793146560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2.084,92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1.042,46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1.042,46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17,37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HYGIA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20362328606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4.093,75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2.046,88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2.046,88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34,11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IDM-GRADNJA d.o.o., Našice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80649357684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7.176,71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3.588,36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3.588,36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59,81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IMC INŽENJERING-SERVIS I MONTAŽA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71785710948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15.370,00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7.685,00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7.685,00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128,08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INCOLD S.p.A.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200.639,31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100.319,65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100.319,65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1.671,99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ING ATEST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21777333810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18.168,75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9.084,38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9.084,38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151,41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INSPEKT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24609583524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45.215,33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22.607,67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22.607,67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376,79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INSPEKT-ING 1 d.o.o.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68998842172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54.177,01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27.088,51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27.088,51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451,48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INSTALACIJSKI SUSTAVI FIŠTREK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45913546403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6.687,50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3.343,75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3.343,75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55,73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INSTRUKTAŽNI CENTAR, Križevci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24632315791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2.267,50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1.133,75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1.133,75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18,90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INTERUTILIS d.o.o., Šibenik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97752068672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5.661,81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2.830,91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2.830,91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47,18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IPC d.o.o., Čakovec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96029153234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54.085,31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27.042,66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27.042,66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450,71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ISKRAEMECO Sarajevo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38.122,31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19.061,16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19.061,16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317,69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ISTRABENZ PLINI d.o.o., Bakar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98426608580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7.488,56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3.744,28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3.744,28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62,40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ITALSERRANDE ROLOVRATA PROIZV.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12974080059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65.035,25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32.517,63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32.517,63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541,96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IZO-ING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61842729505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155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JADRANSKI LUKSUZNI HOTELI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22797775374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62.387,50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31.193,75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31.193,75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519,90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JADROLINIJA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38453148181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3.088,46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1.544,23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1.544,23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25,74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JAVNI BILJEŽNIK - ANICA HUKELJ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57556630385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6.083,00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3.041,50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3.041,50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50,69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JAVNI BILJEŽNIK - JOŽICA RUŽDJAK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23556614682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3.588,10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1.794,05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1.794,05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29,90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JOLLY AUTO LINE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17898328148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3.418,88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1.709,44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1.709,44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28,49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JUREN GAMMA d.o.o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10093201268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18.188,75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9.094,38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9.094,38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151,57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JVC PROFESSIONAL EUROPE LTD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20.694,43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10.347,22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10.347,22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172,45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KAMENIČKI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21295124407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9.311,82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4.655,91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4.655,91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77,60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KA-MONT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75117249017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9,17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KARIĆ AUTOMOBILI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76458124064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1.323,01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661,51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661,51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11,03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KARIKA KLIMATIZACIJA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29858360199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32.555,06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16.277,53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16.277,53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271,29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KAR-MAT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52650063331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6.153,00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3.076,50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3.076,50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51,28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KELAVA I SINOVI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39247891091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12,40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KIN.SI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8.933,59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4.466,80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4.466,80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74,45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KLEMM SIGURNOST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35596498125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99.037,42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49.518,71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49.518,71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825,31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KLIMATIZACIJA ŠMELCER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15.981,39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7.990,70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7.990,70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133,18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KOMUNALNO TRGOVAČKO DRUŠTVO IVANJ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97741129364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1.057,68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528,84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528,84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8,81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KONE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15526597734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109.291,06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54.645,53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54.645,53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910,76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KONT d.o.o., Dubrovnik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78248864531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2.261,20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1.130,60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1.130,60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18,84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KONZUM d.d.,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29955634590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157.647,51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78.823,76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78.823,76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1.313,73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KORONA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47284877201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20.387,50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10.193,75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10.193,75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169,90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KO-SA uslužni obrt, vl.Ivica Sarić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74003330104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69.204,03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34.602,02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34.602,02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576,70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KOUDAI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10019959430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10,42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178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KREDITNA BANKA ZAGREB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70663193635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557,82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278,91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278,91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4,65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KROLID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77061493317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318.560,00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159.280,00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159.280,00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2.654,67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KUĆA ZA ODMOR KNEŽEVIĆ,VL.IVAN KNEŽEVIĆ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48126916380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3.240,00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27,00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KUEHNE &amp; NAGEL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81210206592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6.726,43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3.363,22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3.363,22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56,05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KVB, vl. Dominik Guliš, Sv.Nedjelja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58222781442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511.415,10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255.707,55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255.707,55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4.261,79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LEDO d.d.,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87955947581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360.139,91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180.069,96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180.069,96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3.001,17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LEGURA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56561000993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24.522,44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12.261,22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12.261,22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204,35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LIBERTAS RIXOS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17023134211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15.365,88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7.682,94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7.682,94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128,05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LIMARIJA VOLDIN - OBRT, vl. JOSIP VOLDIN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92833399132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20.603,68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10.301,84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10.301,84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171,70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LIQUIDUS PROJEKTI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75859615701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144.048,68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72.024,34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72.024,34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1.200,41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L-KOP d.o.o., vl.Ante Latković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16228701072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2.835,81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1.417,91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1.417,91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LOUD &amp; LOUDER d.o.o. Beograd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21.212,88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10.606,44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10.606,44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176,77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L-PROFIL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84879092676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2.118,06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1.059,03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1.059,03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17,65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LUX OBRT vl.Luka Šibalić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21326542885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10.116,25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5.058,13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5.058,13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84,30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M.K.KLIMA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29374354423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93,75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MAČEK TVORNICA VIJAKA ZAGREB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48633701387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81.314,44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40.657,22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40.657,22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677,62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MAGURO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75560023090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6.779,90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3.389,95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3.389,95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MANTIS d.o.o., Kemij.čišć.parnih i t.p.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41274793973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54,17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MANU - kreativna radionica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42147938288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9,38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MARJAN AUTO d.o.o., Split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73749851633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1.658,50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829,25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829,25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13,82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MARK-OBRT, vl.Marko Škorić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11501717692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12.376,70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6.188,35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6.188,35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103,14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MARPA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82194466172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10.201,25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5.100,63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5.100,63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85,01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MATEL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11899215110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11.477,41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5.738,71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5.738,71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95,65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MB-USLUGE Obrt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25694208916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8.951,47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4.475,74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4.475,74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74,60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MD PROFIL d.o.o., Đakovo-veza Š-7176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55786870275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1.178,01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589,01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589,01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9,82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 xml:space="preserve">Mens korman Grupa </w:t>
            </w:r>
            <w:r w:rsidRPr="00570C09">
              <w:rPr>
                <w:color w:val="000000"/>
              </w:rPr>
              <w:lastRenderedPageBreak/>
              <w:t>d.o.o., Bapska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04436522142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1.184,17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592,09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592,09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9,87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204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MERC &amp; DUJMOVIĆ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99856125569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8.548,13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4.274,07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4.274,07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71,23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MERCEDES-BENZ Leasing Hrvatska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17080997510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9.318,59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4.659,30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4.659,30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77,65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METAL BENETON d.o.o., Sv.Križ Začretje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95559473876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9.295,23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4.647,62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4.647,62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77,46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METALAC-SEVER vl.Stjepan Sever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76337815204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4.135,00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2.067,50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2.067,50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METALOPLAST vl.Stjepan Pejak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80520708489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2.057,93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1.028,97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1.028,97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17,15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209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METALPROM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76147579166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80.182,26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40.091,13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40.091,13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668,19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METAL-TRGOVINA-FILKO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24235944240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25.401,75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12.700,88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12.700,88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211,68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METRONET d.d.,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23269006802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4.276,04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2.138,02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2.138,02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35,63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METRONIK  SUSTAVI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07734962300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40.430,00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20.215,00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20.215,00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336,92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MILOC d.o.o., Bjelovar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78512182254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9.273,74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4.636,87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4.636,87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77,28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MI-MONT d.o.o., Čakovec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71092544125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3.077,93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1.538,97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1.538,97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25,65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MINISTARSTVO FINANCIJA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18683136487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803.611,19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401.805,60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401.805,60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6.696,76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MONTIZO j.d.o.o., A.Šangulin,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99468912550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6.024,21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3.012,11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3.012,11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50,20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MORULA d.o.o., Podstrana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88833097372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1.991,25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995,63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995,63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16,59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MPR Obrt, vl.Željko Mališ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24206274466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1.538,13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25,64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M-S.V.A. INŽENJERING d.o.o., Karlovac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41252430234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27.933,82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13.966,91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13.966,91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232,78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NAJAM RIWAL d.o.o., Dugo Selo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97446189704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12.331,99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6.166,00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6.166,00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102,77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NENO INSTALACIJE j.d.o.o.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45717704785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3.279,76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1.639,88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1.639,88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NOBL TRUCKS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43754347093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12.200,00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101,67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NOVO-SYSTEMS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97213196638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14.480,00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7.240,00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7.240,00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120,67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NUOVA IMAS s.r.l., Italy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22.668,79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11.334,40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11.334,40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188,91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225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PLAMENKO vl.Zlatko Alerić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15499646450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32.137,50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16.068,75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16.068,75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267,81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SPAS vl.Saša Lančić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15161124464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7.470,00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3.735,00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3.735,00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62,25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TINA vl.Valentina Šimunić-Premerl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39134800330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114.549,07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57.274,54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57.274,54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954,58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ZA PRIJEVOZ vl. NEDJELJKO TEŠIJA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63318738680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27,08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229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za prod., ugrad.i održ.-KLARIĆ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00317161057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41.924,37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20.962,19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20.962,19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349,37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Obrt za usl.i trg.DANDY, vl.M.Marković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39998493498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18,33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ODA MONT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77835201723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13,33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ODVJETNIČKO DRUŠTVO BORIĆ &amp; TOŠ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73065460190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6.149,94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3.074,97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3.074,97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51,25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OMBLAMAR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66021941616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52,08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OMNINO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56679323824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6.236,25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3.118,13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3.118,13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51,97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ORIOELEKTRO vl.Leonardo Orešković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92296950753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7.044,13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3.522,07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3.522,07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58,70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OSCARTIELLE S.p.A.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7.813,78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3.906,89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3.906,89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65,11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OTP BANKA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br/>
              <w:t>52508873833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8.970,79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4.485,40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4.485,40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74,76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OZONE PLUS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83769358350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18.704,74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9.352,37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9.352,37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155,87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P.A.M. STIL, vl.Marijo Pušić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23288433577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83,33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PALK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50925763209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4.800,13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2.400,07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2.400,07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40,00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PANTER Europa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77784551961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4.177,16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2.088,58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2.088,58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34,81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PANTERA PROJEKT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99673085672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4.424,13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2.212,07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2.212,07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36,87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PASTOR TVA d.d., Bestovje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17140959007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31.166,36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15.583,18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15.583,18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259,72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PAVO-PROMET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70565662783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87.807,86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43.903,93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43.903,93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731,73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PBP GRADNJA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46246469773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122.717,00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61.358,50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61.358,50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1.022,64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PBZ Card d.o.o  AMERICAN EXPRESS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28495895537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8.133,36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4.066,68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4.066,68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67,78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PELAGIUS NOVIGRAD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38031114374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28.766,97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14.383,49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14.383,49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239,72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248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PEMO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36390325978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24.321,80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12.160,90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12.160,90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202,68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249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PERSPEKTIVA GRUPA 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49991693001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44.473,48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22.236,74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22.236,74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370,61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PET-IT-DUO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36793406433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2.366,00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1.183,00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1.183,00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19,72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PETRA ŠIMIĆ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65597659786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17.702,00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8.851,00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8.851,00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147,52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PETREKOVIĆ Uslužni obrt, vl. K. Majcan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00763282523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4.021,33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2.010,67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2.010,67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33,51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PINOKIO vl. Elvis Čepek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11309190106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32.125,00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16.062,50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16.062,50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267,71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PIREKO d.o.o., Oroslavlje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88078264306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66.151,35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33.075,68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33.075,68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551,26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PIS POSLOVNO INFORMATIČKI SISTEMI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78839398048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5.850,93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2.925,47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2.925,47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48,76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PLAN d.o.o., Slatina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14840342037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16.970,00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8.485,00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8.485,00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141,42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POLYPLASTIC acrylic solutions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1.200,62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600,31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600,31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10,01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PORTAdizajn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13828914049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4.343,92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2.171,96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2.171,96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36,20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POSLOVNI PARK VIROVITICA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03136769948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8.930,57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4.465,29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4.465,29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74,42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PricewaterhouseCoopers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81744835353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108.750,00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54.375,00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54.375,00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906,25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PRIJEVOZI STOJANOVIĆ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70127755603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9,17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PRIJEVOZNIČKI OBRT BORISLAV DEUR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12977295498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37,50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PRIMORCI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21611416951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25.040,90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12.520,45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12.520,45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208,67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PRINT STUDIO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25170721692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52.132,61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26.066,31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26.066,31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434,44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 AUTOMATIKA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87357644223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8.536,25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4.268,13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4.268,13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71,14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PRO.KOP, vl.Alberto Petrović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74095647042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39.560,81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19.780,41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19.780,41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329,67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PROFI BAUCENTAR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61095212969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15.130,16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7.565,08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7.565,08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126,08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PROFI-AL-obrt vl.Dubravko Šaban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43661159989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10.379,58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5.189,79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5.189,79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86,50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PROFIL-ISOLATION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10001972839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6.263,95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3.131,98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3.131,98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52,20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PROMET GRAĐENJE d.o.o., Požega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37123159229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11.248,39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5.624,20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5.624,20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93,74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PROMMING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03195007039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9.165,13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4.582,57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4.582,57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76,38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272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PROTUPOŽARNI SISTEMI j.d.o.o.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41959064215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10.395,30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5.197,65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5.197,65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86,63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PTP-ZAPREŠIĆ d.o.o., Zaprešić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13388634586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11.840,17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5.920,09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5.920,09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98,67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R.B.S.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64281565380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2.956,64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1.478,32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1.478,32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24,64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RADMAN GRUPA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65160168936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3.188,21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1.594,11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1.594,11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26,57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RECORTEX GRUPA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65988008881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35.041,71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17.520,86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17.520,86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292,01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REHAK USLUGE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78489520015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28.996,67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14.498,34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14.498,34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241,64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REMIS Hungary Kft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1.204,04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602,02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602,02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10,03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RENA-PROM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62753962184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125,00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RETON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20,83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RIDIS d.o.o., Rijeka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18829765742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72.852,09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36.426,05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36.426,05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607,10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RIGIPS AUSTRIA GMBH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13.914,69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6.957,35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6.957,35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115,96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RIGO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11258234686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2.837,50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1.418,75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1.418,75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23,65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ROOMS TESSA - ROMAC BOŽANA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38795270981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ROTO ULAGANJA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28189962659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27.576,55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13.788,28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13.788,28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229,80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ROTOMETAL PROMET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42362921136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7.642,63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3.821,32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3.821,32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63,69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RUS RIJEČKI USLUŽNI SERVIS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89570662388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9.625,74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4.812,87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4.812,87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80,21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SA BIŠĆAN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14814013239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41.697,71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20.848,86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20.848,86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347,48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SAFIR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33548604975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10.155,87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5.077,94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5.077,94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84,63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SAMOBORKA d.d.,Samobor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53149109818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16.011,64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8.005,82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8.005,82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133,43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SANITAT DUBROVNIK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99080716453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1.390,00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695,00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695,00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11,58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SANKOVIĆI vl.Zdravko Bulum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50777061064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14.352,44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7.176,22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7.176,22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119,60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SBS spa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10.777,93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5.388,97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5.388,97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89,82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SCHRACK SECONET AG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99.186,35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49.593,18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49.593,18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826,55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SERVIS KUĆANSKIH APARATA, FRIGO,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28731811008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9.513,39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4.756,70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4.756,70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79,28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SIGNON informacijske tehnologije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82350572589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5.162,50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2.581,25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2.581,25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43,02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SIKA CROATIA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19934019379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4.905,10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2.452,55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2.452,55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40,88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298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SMART SERVICE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45613785734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5.249,10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2.624,55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2.624,55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43,74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SMIT COMMERCE d.o.o., Gornji Stupnik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95243482140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7.201,72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3.600,86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3.600,86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60,01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SOLARVENTPROJEKT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35260472725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35.000,00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17.500,00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17.500,00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291,67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SOLIUM d.o.o., Osijek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92590810053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1.703,00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851,50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851,50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14,19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SPAN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19680551758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2.938,78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1.469,39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1.469,39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24,49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SPEC.ORD.MEDIC.RADA dr.J.Božin-Juračić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47637657078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1.155,00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9,63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SPECIJALISTIČKA ORDINACIJA medicine rada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53687162111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1.848,20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924,10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924,10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15,40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SPECIJALNA OPREMA - LUČKO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35577665151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1.112,50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556,25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556,25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9,27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SRUK ELEKTRON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78980146558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22.359,92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11.179,96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11.179,96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186,33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ST.S. CENTAROPREMA d.o.o. Rijeka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64813555114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1.223,01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611,51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611,51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10,19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Staklarski obrt STAKLO-KNIN vl.Ivo Galić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99534151521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1.010,00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8,42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STAKLO KONSTRUKT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00583674900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9,38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STILGLAS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32934826935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23.104,58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11.552,29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11.552,29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192,54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STP podopolagačke usluge,vl.SAŠA TUS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52840337884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3.213,75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1.606,88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1.606,88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26,78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STRENUUS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58736975910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53.603,75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26.801,88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26.801,88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446,70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STROPING-Obrt za gradit.i trg.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56912962882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5.465,40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2.732,70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2.732,70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45,55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STRUCTURA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53433018409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1.800,00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15,00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SUMA OBRT ZA USLUGE GRAĐEV.STROJEVIMA,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44013717247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19.512,69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9.756,35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9.756,35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162,61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SYSTEMA S.P.A.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24.838,38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12.419,19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12.419,19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206,99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ŠAH-MAT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87005778113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15.098,09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7.549,05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7.549,05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125,82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ŠEGONMONT vl.Josip Šegon, Motovun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12220205593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4.359,60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2.179,80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2.179,80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36,33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319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ŠKALAC INSTALACIJE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08928113307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8.198,46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4.099,23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4.099,23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68,32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ŠOTI MARIJA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91154709527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5.250,00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5.250,00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87,50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ŠPINA d.o.o., Poreč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74884350149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29.925,00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14.962,50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14.962,50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249,38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ŠTASNI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96874956915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15.786,58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7.893,29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7.893,29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131,55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323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 i Z  OBRT, vl.TONKO ĆALUŠIĆ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52848976886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10,42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TAPETARIJA  DJURIĆ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26133048528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7.242,50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3.621,25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3.621,25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60,35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TEHNIČAR COPYSERVIS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51390945090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3.550,76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1.775,38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1.775,38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29,59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TEHNIČKE INSTALACIJE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93832919757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62.590,02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31.295,01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31.295,01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521,58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TEHNO SERVIS vl. Matej Cerić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17390008295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1.477,84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738,92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738,92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12,32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TEHNOGUMA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38867318377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4.674,04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2.337,02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2.337,02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38,95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329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TEHNOKOR-PROJEKT d.o.o., Nemec,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84623842087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9.175,00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4.587,50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TEHNOZAVOD-MARUŠIĆ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21926472791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26.130,00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13.065,00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13.065,00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217,75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TEKNODOR Instanbul Turska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 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8.382,19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4.191,10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4.191,10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69,85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TELUR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64720212310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26.606,46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13.303,23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13.303,23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221,72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TEPIH CENTAR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82118227192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25.559,27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12.779,64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12.779,64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212,99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TERMAG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23906639896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2.100,71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1.050,36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1.050,36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17,51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 SERVIS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48671346974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1.762,08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881,04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881,04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14,68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TERMOKOL INSTALACIJE vl. Ivan Kološa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92575932107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1.370,84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685,42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685,42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11,42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TERMOLAKIRERSKA RADIONA VIDOVIĆ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25172552599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587,50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587,50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9,79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TERMOMONT vl.Danijel Hunjadi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37945832036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2.743,75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1.371,88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1.371,88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22,86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339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TERMONT OBRT vl.Boris Goljevšček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09179289209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64.939,75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32.469,88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32.469,88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541,16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TERMOSOFT- I.R. montaža uređ.za grijanje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70060417314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16.876,62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8.438,31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8.438,31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140,64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TIM NOVAK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42404861700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28.029,09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14.014,55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14.014,55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233,58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TISAK d.d.,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75917721668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57.844,00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28.922,00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28.922,00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482,03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TOPLI DOM d.o.o.,vl.Petar Čosić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51398296151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1.102,72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551,36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551,36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9,19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TOXIKON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76634179949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21.250,00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10.625,00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10.625,00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177,08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TRGOMETAL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26261409086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8.375,00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4.187,50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4.187,50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69,79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346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TRIGLAV OSIGURANJE  d.d.,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29743547503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636,45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318,23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318,23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5,30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TROMONT d.o.o., Split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30461667075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7.317,60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3.658,80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3.658,80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60,98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UG.OBRT "MAKI"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17422226622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1.236,00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618,00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618,00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10,30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UGO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35541129347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4.982,50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2.491,25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2.491,25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41,52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UKRAS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55269070381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12.972,12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6.486,06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6.486,06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108,10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UNIQA OSIGURANJE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75665455333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8.884,07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4.442,04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4.442,04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74,03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UP LIFTS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00866998010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28.622,19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14.311,10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14.311,10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238,52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URED 2D d.o.o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90909314875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59.905,29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29.952,65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29.952,65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499,21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Ured osl.inž.geodezije vl.Goran Kopljar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41477812195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4.000,00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2.000,00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33,33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URED OVL.ARHIT. vl.Ksenija Brlobašić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78884279557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4.500,00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2.250,00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2.250,00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37,50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UTVRDA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53622674785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2.150,11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1.075,06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1.075,06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17,92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VATRO-PROMET, društvo s ograničenom odgovornošću za usluge, trgovinu i uvoz-izvoz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57189591567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32.880,88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16.440,44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16.440,44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274,01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VELEKEM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62347407589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29.486,25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14.743,13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14.743,13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245,72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359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VELPRO-CENTAR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46660800468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472.360,83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236.180,42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236.180,42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3.936,34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VELTEH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63291092454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7.200,00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3.600,00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3.600,00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60,00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VERLAG DASHOFER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92176483054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1.735,68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867,84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867,84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14,46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VE-TRGO 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81457592651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1.956,56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978,28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978,28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16,30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VIDIKOM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86696758078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5.487,50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2.743,75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2.743,75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45,73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VIZOR d.o.o.,Varaždin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28579840610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12.984,00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6.492,00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6.492,00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108,20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VODOELEKTRO,obrt za uslu vl.Hrvoje Sučić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53096051144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9,58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VODOINSTAL.I PLINOINSTAL.OBRT TERMO RAJ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85954022385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11.704,00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5.852,00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5.852,00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97,53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VODOOPSKRBA I ODVODNJA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83416546499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15.302,82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7.651,41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7.651,41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127,52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368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VODOS j.d.o.o.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13046742847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136.615,22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68.307,61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68.307,61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1.138,46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lastRenderedPageBreak/>
              <w:t>369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VODOSKOK D.D.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34134218058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76.395,58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38.197,79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38.197,79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636,63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VUJIĆ GRADNJA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39983264752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18.870,34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9.435,17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9.435,17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157,25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VULKAL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90439696130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54.316,29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27.158,15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27.158,15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452,64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WISINTIN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92585813519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6.825,00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3.412,50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3.412,50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56,88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373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WURTH  HRVATSKA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52641439848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336,45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168,23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168,23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2,80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374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ZABAVICA  j.d.o.o.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47900065553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57.930,93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28.965,47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28.965,47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482,76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ZAGREBAČKI HOLDING d.o.o. - PODRUŽNICA ČISTOĆA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85584865987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17.832,38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8.916,19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8.916,19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148,60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376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ZAGREBAČKI MAMUT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74316143482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8.213,08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4.106,54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4.106,54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68,44 </w:t>
            </w:r>
          </w:p>
        </w:tc>
      </w:tr>
      <w:tr w:rsidTr="00570C09" w:rsidR="00570C09" w:rsidRPr="00570C09">
        <w:trPr>
          <w:trHeight w:val="94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377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ZAGREB-BETON D.O.O., SESV. KRALJEVEC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90475183197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6.496,00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3.248,00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3.248,00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54,13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ZAVOD ZA INTEGRALNU KONTROLU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51028550278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6.750,00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3.375,00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3.375,00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56,25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379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ZB-MIS d.o.o., Zagreb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27683827693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20.734,20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10.367,10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10.367,10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172,79 </w:t>
            </w:r>
          </w:p>
        </w:tc>
      </w:tr>
      <w:tr w:rsidTr="00570C09" w:rsidR="00570C09" w:rsidRPr="00570C09">
        <w:trPr>
          <w:trHeight w:val="6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380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ZG-MONT, OBRT ZA USLUGE,UGOST.I TRG.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96736087374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11.518,35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5.759,18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5.759,18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95,99 </w:t>
            </w:r>
          </w:p>
        </w:tc>
      </w:tr>
      <w:tr w:rsidTr="00570C09" w:rsidR="00570C09" w:rsidRPr="00570C09">
        <w:trPr>
          <w:trHeight w:val="315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381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ZONA ZAŠTITE d.o.o.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11372198935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6.002,41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3.001,21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3.001,21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50,02 </w:t>
            </w:r>
          </w:p>
        </w:tc>
      </w:tr>
      <w:tr w:rsidTr="00570C09" w:rsidR="00570C09" w:rsidRPr="00570C09">
        <w:trPr>
          <w:trHeight w:val="330"/>
        </w:trPr>
        <w:tc>
          <w:tcPr>
            <w:tcW w:type="pct" w:w="3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382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rPr>
                <w:color w:val="000000"/>
              </w:rPr>
            </w:pPr>
            <w:r w:rsidRPr="00570C09">
              <w:rPr>
                <w:color w:val="000000"/>
              </w:rPr>
              <w:t>ZUSTOVIĆ OBRT, vl. Vlado Zustović</w:t>
            </w:r>
          </w:p>
        </w:tc>
        <w:tc>
          <w:tcPr>
            <w:tcW w:type="pct" w:w="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center"/>
              <w:rPr>
                <w:color w:val="000000"/>
              </w:rPr>
            </w:pPr>
            <w:r w:rsidRPr="00570C09">
              <w:rPr>
                <w:color w:val="000000"/>
              </w:rPr>
              <w:t>53884108740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2.137,50 </w:t>
            </w:r>
          </w:p>
        </w:tc>
        <w:tc>
          <w:tcPr>
            <w:tcW w:type="pct" w:w="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1.068,75 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1.068,75 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70C09" w:rsidP="00570C09" w:rsidR="00570C09" w:rsidRPr="00570C09">
            <w:pPr>
              <w:jc w:val="right"/>
              <w:rPr>
                <w:color w:val="000000"/>
              </w:rPr>
            </w:pPr>
            <w:r w:rsidRPr="00570C09">
              <w:rPr>
                <w:color w:val="000000"/>
              </w:rPr>
              <w:t xml:space="preserve">17,81 </w:t>
            </w:r>
          </w:p>
        </w:tc>
      </w:tr>
    </w:tbl>
    <w:p w:rsidRDefault="00570C09" w:rsidP="00570C09" w:rsidR="00570C09">
      <w:pPr>
        <w:spacing w:after="120"/>
        <w:rPr>
          <w:rFonts w:hAnsiTheme="minorHAnsi" w:asciiTheme="minorHAnsi"/>
        </w:rPr>
      </w:pPr>
    </w:p>
    <w:p w:rsidRDefault="001F75BD" w:rsidP="00570C09" w:rsidR="001F75BD">
      <w:pPr>
        <w:spacing w:after="120"/>
        <w:rPr>
          <w:rFonts w:hAnsiTheme="minorHAnsi" w:asciiTheme="minorHAnsi"/>
        </w:rPr>
      </w:pPr>
    </w:p>
    <w:p w:rsidRDefault="00C81516" w:rsidP="00A240C3" w:rsidR="00C81516">
      <w:pPr>
        <w:widowControl w:val="false"/>
        <w:spacing w:after="120"/>
        <w:ind w:firstLine="708"/>
        <w:jc w:val="both"/>
        <w:rPr>
          <w:sz w:val="24"/>
          <w:szCs w:val="24"/>
        </w:rPr>
      </w:pPr>
      <w:r w:rsidRPr="00064290">
        <w:rPr>
          <w:sz w:val="24"/>
          <w:szCs w:val="24"/>
        </w:rPr>
        <w:t xml:space="preserve">2.3. </w:t>
      </w:r>
      <w:r w:rsidR="008C2F66" w:rsidRPr="00D07F0C">
        <w:rPr>
          <w:b/>
          <w:sz w:val="24"/>
          <w:szCs w:val="24"/>
        </w:rPr>
        <w:t xml:space="preserve">vjerovnicima  </w:t>
      </w:r>
      <w:r w:rsidR="00D07F0C" w:rsidRPr="00D07F0C">
        <w:rPr>
          <w:b/>
          <w:sz w:val="24"/>
          <w:szCs w:val="24"/>
        </w:rPr>
        <w:t xml:space="preserve">treće skupine  - </w:t>
      </w:r>
      <w:r w:rsidR="008C2F66" w:rsidRPr="00D07F0C">
        <w:rPr>
          <w:b/>
          <w:sz w:val="24"/>
          <w:szCs w:val="24"/>
        </w:rPr>
        <w:t xml:space="preserve"> </w:t>
      </w:r>
      <w:r w:rsidR="0044362E">
        <w:rPr>
          <w:b/>
          <w:sz w:val="24"/>
          <w:szCs w:val="24"/>
        </w:rPr>
        <w:t xml:space="preserve">tip namirenja </w:t>
      </w:r>
      <w:r w:rsidR="008C2F66" w:rsidRPr="00D07F0C">
        <w:rPr>
          <w:b/>
          <w:sz w:val="24"/>
          <w:szCs w:val="24"/>
        </w:rPr>
        <w:t>Financijske institucije</w:t>
      </w:r>
      <w:r w:rsidR="008C2F66">
        <w:rPr>
          <w:sz w:val="24"/>
          <w:szCs w:val="24"/>
        </w:rPr>
        <w:t>, t</w:t>
      </w:r>
      <w:r w:rsidR="00064290">
        <w:rPr>
          <w:sz w:val="24"/>
          <w:szCs w:val="24"/>
        </w:rPr>
        <w:t xml:space="preserve">ražbine utvrđene u toč. II. </w:t>
      </w:r>
      <w:r w:rsidR="008C2F66">
        <w:rPr>
          <w:sz w:val="24"/>
          <w:szCs w:val="24"/>
        </w:rPr>
        <w:t>1</w:t>
      </w:r>
      <w:r w:rsidR="0030078D">
        <w:rPr>
          <w:sz w:val="24"/>
          <w:szCs w:val="24"/>
        </w:rPr>
        <w:t>. ovog rješenja</w:t>
      </w:r>
      <w:r w:rsidR="008C2F66">
        <w:rPr>
          <w:sz w:val="24"/>
          <w:szCs w:val="24"/>
        </w:rPr>
        <w:t xml:space="preserve"> se smanjuju za </w:t>
      </w:r>
      <w:r w:rsidRPr="00064290">
        <w:rPr>
          <w:sz w:val="24"/>
          <w:szCs w:val="24"/>
        </w:rPr>
        <w:t xml:space="preserve">70 % </w:t>
      </w:r>
      <w:r w:rsidR="005A1735">
        <w:rPr>
          <w:sz w:val="24"/>
          <w:szCs w:val="24"/>
        </w:rPr>
        <w:t>(</w:t>
      </w:r>
      <w:r w:rsidRPr="00064290">
        <w:rPr>
          <w:sz w:val="24"/>
          <w:szCs w:val="24"/>
        </w:rPr>
        <w:t>otpis</w:t>
      </w:r>
      <w:r w:rsidR="005A1735">
        <w:rPr>
          <w:sz w:val="24"/>
          <w:szCs w:val="24"/>
        </w:rPr>
        <w:t xml:space="preserve">). Preostali iznos (30% utvrđene tražbine) dužnik se obvezuje isplatiti vjerovnicima </w:t>
      </w:r>
      <w:r w:rsidRPr="00064290">
        <w:rPr>
          <w:sz w:val="24"/>
          <w:szCs w:val="24"/>
        </w:rPr>
        <w:t>u 60 (še</w:t>
      </w:r>
      <w:r w:rsidR="005F72E0">
        <w:rPr>
          <w:sz w:val="24"/>
          <w:szCs w:val="24"/>
        </w:rPr>
        <w:t>s</w:t>
      </w:r>
      <w:r w:rsidRPr="00064290">
        <w:rPr>
          <w:sz w:val="24"/>
          <w:szCs w:val="24"/>
        </w:rPr>
        <w:t xml:space="preserve">deset) jednakih mjesečnih </w:t>
      </w:r>
      <w:r w:rsidR="006C6976">
        <w:rPr>
          <w:sz w:val="24"/>
          <w:szCs w:val="24"/>
        </w:rPr>
        <w:t>obroka</w:t>
      </w:r>
      <w:r w:rsidRPr="00064290">
        <w:rPr>
          <w:sz w:val="24"/>
          <w:szCs w:val="24"/>
        </w:rPr>
        <w:t xml:space="preserve"> beskamatno, s dospijećem svak</w:t>
      </w:r>
      <w:r w:rsidR="006C6976">
        <w:rPr>
          <w:sz w:val="24"/>
          <w:szCs w:val="24"/>
        </w:rPr>
        <w:t xml:space="preserve">og mjesečnog obroka </w:t>
      </w:r>
      <w:r w:rsidRPr="00064290">
        <w:rPr>
          <w:sz w:val="24"/>
          <w:szCs w:val="24"/>
        </w:rPr>
        <w:t xml:space="preserve">prvog dana u mjesecu nakon počeka od 12 (dvanaest) mjeseci računajući od dana pravomoćnosti </w:t>
      </w:r>
      <w:r w:rsidR="001F75BD">
        <w:rPr>
          <w:sz w:val="24"/>
          <w:szCs w:val="24"/>
        </w:rPr>
        <w:t>ovog rješenja.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82"/>
        <w:gridCol w:w="2680"/>
        <w:gridCol w:w="1351"/>
        <w:gridCol w:w="1415"/>
        <w:gridCol w:w="1415"/>
        <w:gridCol w:w="1413"/>
      </w:tblGrid>
      <w:tr w:rsidTr="001F75BD" w:rsidR="00C81516" w:rsidRPr="00A240C3">
        <w:trPr>
          <w:trHeight w:val="960"/>
        </w:trPr>
        <w:tc>
          <w:tcPr>
            <w:tcW w:type="pct" w:w="3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Rbr.</w:t>
            </w:r>
          </w:p>
        </w:tc>
        <w:tc>
          <w:tcPr>
            <w:tcW w:type="pct" w:w="15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Naziv vjerovnika</w:t>
            </w:r>
          </w:p>
        </w:tc>
        <w:tc>
          <w:tcPr>
            <w:tcW w:type="pct" w:w="7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OIB</w:t>
            </w:r>
          </w:p>
        </w:tc>
        <w:tc>
          <w:tcPr>
            <w:tcW w:type="pct" w:w="7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Iznos tražbine</w:t>
            </w:r>
          </w:p>
        </w:tc>
        <w:tc>
          <w:tcPr>
            <w:tcW w:type="pct" w:w="7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Iznos smanjenja tražbine</w:t>
            </w:r>
          </w:p>
        </w:tc>
        <w:tc>
          <w:tcPr>
            <w:tcW w:type="pct" w:w="7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Iznos tražbine za namirenje nakon smanjenja</w:t>
            </w:r>
          </w:p>
        </w:tc>
      </w:tr>
      <w:tr w:rsidTr="001F75BD" w:rsidR="00C81516" w:rsidRPr="00A240C3">
        <w:trPr>
          <w:trHeight w:val="585"/>
        </w:trPr>
        <w:tc>
          <w:tcPr>
            <w:tcW w:type="pct" w:w="3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1</w:t>
            </w:r>
          </w:p>
        </w:tc>
        <w:tc>
          <w:tcPr>
            <w:tcW w:type="pct" w:w="15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rPr>
                <w:color w:val="000000"/>
              </w:rPr>
            </w:pPr>
            <w:r w:rsidRPr="00A240C3">
              <w:rPr>
                <w:color w:val="000000"/>
              </w:rPr>
              <w:t>ERSTE FACTORING d.o.o.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10194059689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39.811.288,94 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27.867.902,26 </w:t>
            </w:r>
          </w:p>
        </w:tc>
        <w:tc>
          <w:tcPr>
            <w:tcW w:type="pct" w:w="7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11.943.386,68 </w:t>
            </w:r>
          </w:p>
        </w:tc>
      </w:tr>
      <w:tr w:rsidTr="001F75BD" w:rsidR="00C81516" w:rsidRPr="00A240C3">
        <w:trPr>
          <w:trHeight w:val="585"/>
        </w:trPr>
        <w:tc>
          <w:tcPr>
            <w:tcW w:type="pct" w:w="3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lastRenderedPageBreak/>
              <w:t>2</w:t>
            </w:r>
          </w:p>
        </w:tc>
        <w:tc>
          <w:tcPr>
            <w:tcW w:type="pct" w:w="1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rPr>
                <w:color w:val="000000"/>
              </w:rPr>
            </w:pPr>
            <w:r w:rsidRPr="00A240C3">
              <w:rPr>
                <w:color w:val="000000"/>
              </w:rPr>
              <w:t>KentBank d.d.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73656725926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731.097,05 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511.767,94 </w:t>
            </w:r>
          </w:p>
        </w:tc>
        <w:tc>
          <w:tcPr>
            <w:tcW w:type="pct" w:w="79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219.329,12 </w:t>
            </w:r>
          </w:p>
        </w:tc>
      </w:tr>
      <w:tr w:rsidTr="001F75BD" w:rsidR="00C81516" w:rsidRPr="00A240C3">
        <w:trPr>
          <w:trHeight w:val="585"/>
        </w:trPr>
        <w:tc>
          <w:tcPr>
            <w:tcW w:type="pct" w:w="3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3</w:t>
            </w:r>
          </w:p>
        </w:tc>
        <w:tc>
          <w:tcPr>
            <w:tcW w:type="pct" w:w="1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rPr>
                <w:color w:val="000000"/>
              </w:rPr>
            </w:pPr>
            <w:r w:rsidRPr="00A240C3">
              <w:rPr>
                <w:color w:val="000000"/>
              </w:rPr>
              <w:t>VB LEASING d.d.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55525619967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11.808,61 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8.266,03 </w:t>
            </w:r>
          </w:p>
        </w:tc>
        <w:tc>
          <w:tcPr>
            <w:tcW w:type="pct" w:w="79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3.542,58 </w:t>
            </w:r>
          </w:p>
        </w:tc>
      </w:tr>
      <w:tr w:rsidTr="001F75BD" w:rsidR="00C81516" w:rsidRPr="00A240C3">
        <w:trPr>
          <w:trHeight w:val="585"/>
        </w:trPr>
        <w:tc>
          <w:tcPr>
            <w:tcW w:type="pct" w:w="3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4</w:t>
            </w:r>
          </w:p>
        </w:tc>
        <w:tc>
          <w:tcPr>
            <w:tcW w:type="pct" w:w="1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rPr>
                <w:color w:val="000000"/>
              </w:rPr>
            </w:pPr>
            <w:r w:rsidRPr="00A240C3">
              <w:rPr>
                <w:color w:val="000000"/>
              </w:rPr>
              <w:t>ZAGREBAČKA BANKA D.D.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center"/>
              <w:rPr>
                <w:color w:val="000000"/>
              </w:rPr>
            </w:pPr>
            <w:r w:rsidRPr="00A240C3">
              <w:rPr>
                <w:color w:val="000000"/>
              </w:rPr>
              <w:t>92963223473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5.559.333,69 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3.891.533,58 </w:t>
            </w:r>
          </w:p>
        </w:tc>
        <w:tc>
          <w:tcPr>
            <w:tcW w:type="pct" w:w="79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A240C3">
            <w:pPr>
              <w:jc w:val="right"/>
              <w:rPr>
                <w:color w:val="000000"/>
              </w:rPr>
            </w:pPr>
            <w:r w:rsidRPr="00A240C3">
              <w:rPr>
                <w:color w:val="000000"/>
              </w:rPr>
              <w:t xml:space="preserve">1.667.800,11 </w:t>
            </w:r>
          </w:p>
        </w:tc>
      </w:tr>
    </w:tbl>
    <w:p w:rsidRDefault="00BB39C4" w:rsidP="00DC1A90" w:rsidR="00C81516" w:rsidRPr="00D07F0C">
      <w:pPr>
        <w:spacing w:before="360"/>
        <w:ind w:firstLine="708"/>
        <w:outlineLvl w:val="1"/>
        <w:rPr>
          <w:b/>
          <w:color w:val="4F81BD"/>
          <w:sz w:val="24"/>
          <w:szCs w:val="24"/>
        </w:rPr>
      </w:pPr>
      <w:r w:rsidRPr="00D07F0C">
        <w:rPr>
          <w:b/>
          <w:color w:val="4F81BD"/>
          <w:sz w:val="24"/>
          <w:szCs w:val="24"/>
        </w:rPr>
        <w:t>3.</w:t>
      </w:r>
      <w:r w:rsidR="00C81516" w:rsidRPr="00D07F0C">
        <w:rPr>
          <w:b/>
          <w:color w:val="4F81BD"/>
          <w:sz w:val="24"/>
          <w:szCs w:val="24"/>
        </w:rPr>
        <w:t>Uvjetne tražbine</w:t>
      </w:r>
    </w:p>
    <w:p w:rsidRDefault="00225E46" w:rsidP="00DC1A90" w:rsidR="00C81516" w:rsidRPr="00225E46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F21752" w:rsidRPr="00225E46">
        <w:rPr>
          <w:sz w:val="24"/>
          <w:szCs w:val="24"/>
        </w:rPr>
        <w:t xml:space="preserve"> slučaju neispunjenja obveze </w:t>
      </w:r>
      <w:r w:rsidR="00C81516" w:rsidRPr="00225E46">
        <w:rPr>
          <w:sz w:val="24"/>
          <w:szCs w:val="24"/>
        </w:rPr>
        <w:t xml:space="preserve">od strane glavnog dužnika, </w:t>
      </w:r>
      <w:r>
        <w:rPr>
          <w:sz w:val="24"/>
          <w:szCs w:val="24"/>
        </w:rPr>
        <w:t>v</w:t>
      </w:r>
      <w:r w:rsidRPr="00225E46">
        <w:rPr>
          <w:sz w:val="24"/>
          <w:szCs w:val="24"/>
        </w:rPr>
        <w:t xml:space="preserve">jerovnicima uvjetnih tražbina </w:t>
      </w:r>
      <w:r w:rsidR="00F21752" w:rsidRPr="00225E46">
        <w:rPr>
          <w:sz w:val="24"/>
          <w:szCs w:val="24"/>
        </w:rPr>
        <w:t xml:space="preserve">dužnik se </w:t>
      </w:r>
      <w:r w:rsidR="00C81516" w:rsidRPr="00225E46">
        <w:rPr>
          <w:sz w:val="24"/>
          <w:szCs w:val="24"/>
        </w:rPr>
        <w:t xml:space="preserve">obvezuje namiriti </w:t>
      </w:r>
      <w:r w:rsidR="008C765A" w:rsidRPr="00225E46">
        <w:rPr>
          <w:sz w:val="24"/>
          <w:szCs w:val="24"/>
        </w:rPr>
        <w:t xml:space="preserve">tražbine utvrđene u predstečjnom postupku sukladno </w:t>
      </w:r>
      <w:r w:rsidR="00C81516" w:rsidRPr="00225E46">
        <w:rPr>
          <w:sz w:val="24"/>
          <w:szCs w:val="24"/>
        </w:rPr>
        <w:t>pojedinačnim ugovorima iz kojih te tražbine proizlaze.</w:t>
      </w:r>
    </w:p>
    <w:p w:rsidRDefault="009033E8" w:rsidP="00C81516" w:rsidR="009033E8">
      <w:pPr>
        <w:spacing w:after="12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7"/>
        <w:gridCol w:w="2393"/>
        <w:gridCol w:w="1557"/>
        <w:gridCol w:w="2520"/>
        <w:gridCol w:w="1739"/>
      </w:tblGrid>
      <w:tr w:rsidTr="00BB39C4" w:rsidR="00646137" w:rsidRPr="00933572">
        <w:trPr>
          <w:trHeight w:val="960"/>
        </w:trPr>
        <w:tc>
          <w:tcPr>
            <w:tcW w:type="pct" w:w="36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Rbr.</w:t>
            </w:r>
          </w:p>
        </w:tc>
        <w:tc>
          <w:tcPr>
            <w:tcW w:type="pct" w:w="13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Naziv vjerovnika</w:t>
            </w:r>
          </w:p>
        </w:tc>
        <w:tc>
          <w:tcPr>
            <w:tcW w:type="pct" w:w="8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OIB</w:t>
            </w:r>
          </w:p>
        </w:tc>
        <w:tc>
          <w:tcPr>
            <w:tcW w:type="pct" w:w="14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Sjedište / adresa</w:t>
            </w:r>
          </w:p>
        </w:tc>
        <w:tc>
          <w:tcPr>
            <w:tcW w:type="pct" w:w="9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46137" w:rsidP="00646137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Utvrđeni iznos uvjetne tražbine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</w:t>
            </w:r>
          </w:p>
        </w:tc>
        <w:tc>
          <w:tcPr>
            <w:tcW w:type="pct" w:w="13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AKORN DISTRIBUTION d.o.o.</w:t>
            </w:r>
          </w:p>
        </w:tc>
        <w:tc>
          <w:tcPr>
            <w:tcW w:type="pct" w:w="8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47334251464</w:t>
            </w:r>
          </w:p>
        </w:tc>
        <w:tc>
          <w:tcPr>
            <w:tcW w:type="pct" w:w="1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Vrtni put 5,.,10000 ZAGREB</w:t>
            </w:r>
          </w:p>
        </w:tc>
        <w:tc>
          <w:tcPr>
            <w:tcW w:type="pct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97.115.470,00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CENTAR BUNDEK d.o.o., Zagreb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33746159577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Ede Murtića 11,.,10000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3.265,00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3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ELECTROLUX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66577083673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SLAVONSKA  AVENIJA 3,.,10000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2.592.642,15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4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ELEKTROMETAL d.d., BJELOVAR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45669853088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FERDE RUSANA 21,.,43000 BJELOVAR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236.315,00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5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ENERGO-TEHNA d.o.o., Sv.Nedjelja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86792286330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OBRTNIČKA 5,SVETA NEDELJA,10431 SVETA NEDELJA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10.000,00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6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EUROKLIMA d.o.o., Goričan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91538513762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Zrinskih 2 a,GORIČAN,40324 GORIČAN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400.000,00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7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FRANC MONT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53489415621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Koparska 40,.,10000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100.000,00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8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Galletti S.p.A., Italija - za Five Trading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 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40010, Betivoglio, Via L.Romagnoli 12/a, Ialija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370.377,45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9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GORENJE ZAGREB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17323115409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Slavonska avenija 26/4,.,10000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450.000,00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10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GRADNJA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77971360833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Ribarska 1, 31000 Osijek,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1.034.100,00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11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INA INDUSTRIJA NAFTE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27759560625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AVENIJA VEĆESLAVA HOLJEVCA 10,.,10020 ZAGREB-NOVI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291.446,00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12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INTERSPORT H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87301734795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Ljudevita Posavskog 5,.,10360 SESVETE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217.510,00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13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KAMGRAD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89931241548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JOSIPA LONČARA 1H,.,10090 ZAGREB-SUSEDGRAD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609.340,77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14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KentBank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73656725926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GUNDULIĆEVA 1,.ZAGREB,10000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1.050.354,04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lastRenderedPageBreak/>
              <w:t>15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KONOS CONSTRUCTION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55858475794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Ventilatorska 24, 10250 Lučko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806.951,74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16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LIBERTAS RIXOS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17023134211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Liechtensteinov put 3,.,20000 DUBROVNIK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15.500,00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17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MERCATOR - H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10045107278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Ljudevita Posavskog 5, 10360 Sesvete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226.348,00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18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MERCATOR-Poslovni sistem MERCATOR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 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Dunajska cesta 107,, 1001 Ljubljana,SLOVENIJA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7.156.016,41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19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MITSUBISHI ELECTRIC (CLIMAVENETA)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 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VIA L.SEITZ 47,, TREVISO,ITALY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1.165.241,38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20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M-PROFIL d.o.o. u stečaju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02586214731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PRILAZ DR. FRANJE TUĐMANA 11,ZABOK,49210 ZABOK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760.000,00 </w:t>
            </w:r>
          </w:p>
        </w:tc>
      </w:tr>
      <w:tr w:rsidTr="00BB39C4" w:rsidR="00646137" w:rsidRPr="00933572">
        <w:trPr>
          <w:trHeight w:val="94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21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OTP BANKA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br/>
              <w:t>52508873833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TRG SVETE STOŠIJE ,ZADAR,23000 ZADAR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1.059.531,36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22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PET-PROM NEKRETNINE d.o.o., Zgb.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30512190648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Vrtni put 5,.,10000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97.115.470,00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23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PEVEC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73660371074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SAVSLA CESTA 84,.,10360 SESVETE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68.918,00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24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Privredna banka Zagreb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02535697732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Zagreb, Radnička cesta 50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1.382.217,01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25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PROJEKTGRADNJA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19659143269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Vrbska ulica 3,.,35207 GORNJA VRBA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6.828.399,07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26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Sberbank BH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 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Sarajevo, Ulica Fra Anđela Zvizdovića 1, BiH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7.822.609,26 </w:t>
            </w:r>
          </w:p>
        </w:tc>
      </w:tr>
      <w:tr w:rsidTr="00BB39C4" w:rsidR="00646137" w:rsidRPr="00933572">
        <w:trPr>
          <w:trHeight w:val="31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27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SCH-SCHACHERMAYER d.o.o.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96769806716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VRTNI PUT 5,.,10000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67.216,00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28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TEHNIKA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73037001250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UL.GRADA VUKOVARA 274,.,10000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3.828.648,08 </w:t>
            </w:r>
          </w:p>
        </w:tc>
      </w:tr>
      <w:tr w:rsidTr="00BB39C4" w:rsidR="00646137" w:rsidRPr="00933572">
        <w:trPr>
          <w:trHeight w:val="630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29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VULKAL d.o.o., Zagreb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90439696130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SAMOBORSKA C. 310,.,10090 ZAGREB-SUSEDGRAD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225.560,00 </w:t>
            </w:r>
          </w:p>
        </w:tc>
      </w:tr>
      <w:tr w:rsidTr="00BB39C4" w:rsidR="00646137" w:rsidRPr="00933572">
        <w:trPr>
          <w:trHeight w:val="645"/>
        </w:trPr>
        <w:tc>
          <w:tcPr>
            <w:tcW w:type="pct" w:w="3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30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ZAGREBAČKA BANKA D.D.</w:t>
            </w:r>
          </w:p>
        </w:tc>
        <w:tc>
          <w:tcPr>
            <w:tcW w:type="pct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center"/>
              <w:rPr>
                <w:color w:val="000000"/>
              </w:rPr>
            </w:pPr>
            <w:r w:rsidRPr="00933572">
              <w:rPr>
                <w:color w:val="000000"/>
              </w:rPr>
              <w:t>92963223473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rPr>
                <w:color w:val="000000"/>
              </w:rPr>
            </w:pPr>
            <w:r w:rsidRPr="00933572">
              <w:rPr>
                <w:color w:val="000000"/>
              </w:rPr>
              <w:t>TRG BANA J.JELAČIĆA 10,.,10000 ZAGREB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1516" w:rsidP="0045288C" w:rsidR="00C81516" w:rsidRPr="00933572">
            <w:pPr>
              <w:jc w:val="right"/>
              <w:rPr>
                <w:color w:val="000000"/>
              </w:rPr>
            </w:pPr>
            <w:r w:rsidRPr="00933572">
              <w:rPr>
                <w:color w:val="000000"/>
              </w:rPr>
              <w:t xml:space="preserve">11.827.645,04 </w:t>
            </w:r>
          </w:p>
        </w:tc>
      </w:tr>
    </w:tbl>
    <w:p w:rsidRDefault="00054307" w:rsidP="002E3E25" w:rsidR="00054307" w:rsidRPr="002E3E25">
      <w:pPr>
        <w:pStyle w:val="Bezproreda"/>
        <w:jc w:val="both"/>
        <w:rPr>
          <w:szCs w:val="24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22073F" w:rsidP="0022073F" w:rsidR="0022073F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22073F" w:rsidP="0022073F" w:rsidR="0022073F" w:rsidRPr="00FC007A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="00152AB9" w:rsidRPr="00CE17E4">
        <w:rPr>
          <w:sz w:val="24"/>
          <w:szCs w:val="24"/>
        </w:rPr>
        <w:t>PET-PROM d.o.o.</w:t>
      </w:r>
      <w:r w:rsidR="00152AB9" w:rsidRPr="003262DE">
        <w:rPr>
          <w:sz w:val="24"/>
          <w:szCs w:val="24"/>
        </w:rPr>
        <w:t xml:space="preserve">, Zagreb, </w:t>
      </w:r>
      <w:r w:rsidR="00152AB9" w:rsidRPr="00CE17E4">
        <w:rPr>
          <w:sz w:val="24"/>
          <w:szCs w:val="24"/>
        </w:rPr>
        <w:t xml:space="preserve">Vrtni put 5 </w:t>
      </w:r>
      <w:r w:rsidR="00152AB9" w:rsidRPr="003262DE">
        <w:rPr>
          <w:sz w:val="24"/>
          <w:szCs w:val="24"/>
        </w:rPr>
        <w:t xml:space="preserve">(OIB </w:t>
      </w:r>
      <w:r w:rsidR="00152AB9" w:rsidRPr="00CE17E4">
        <w:rPr>
          <w:sz w:val="24"/>
          <w:szCs w:val="24"/>
        </w:rPr>
        <w:t>67247311476</w:t>
      </w:r>
      <w:r w:rsidR="00152AB9" w:rsidRPr="003262DE">
        <w:rPr>
          <w:sz w:val="24"/>
          <w:szCs w:val="24"/>
        </w:rPr>
        <w:t>)</w:t>
      </w:r>
      <w:r w:rsidR="00152AB9" w:rsidRPr="00AD2F45">
        <w:rPr>
          <w:sz w:val="24"/>
          <w:szCs w:val="24"/>
        </w:rPr>
        <w:t>,</w:t>
      </w:r>
      <w:r w:rsidR="00152AB9">
        <w:rPr>
          <w:sz w:val="24"/>
          <w:szCs w:val="24"/>
        </w:rPr>
        <w:t xml:space="preserve"> </w:t>
      </w:r>
      <w:r w:rsidRPr="00FC007A">
        <w:rPr>
          <w:sz w:val="24"/>
          <w:szCs w:val="24"/>
        </w:rPr>
        <w:t>podnio jer ovom sudu temeljem odredbe članka 25. stavak  1. Stečajnog zakona (</w:t>
      </w:r>
      <w:r w:rsidR="00047181"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71/2015</w:t>
      </w:r>
      <w:r w:rsidR="00152AB9">
        <w:rPr>
          <w:sz w:val="24"/>
          <w:szCs w:val="24"/>
        </w:rPr>
        <w:t xml:space="preserve"> i 104/17</w:t>
      </w:r>
      <w:r w:rsidRPr="00FC007A">
        <w:rPr>
          <w:sz w:val="24"/>
          <w:szCs w:val="24"/>
        </w:rPr>
        <w:t>: dalje: SZ) prijedlog za otvaranje predstečajnog postupka</w:t>
      </w:r>
      <w:r w:rsidR="00FC007A">
        <w:rPr>
          <w:sz w:val="24"/>
          <w:szCs w:val="24"/>
        </w:rPr>
        <w:t xml:space="preserve">, </w:t>
      </w:r>
    </w:p>
    <w:p w:rsidRDefault="0022073F" w:rsidP="00FC007A" w:rsidR="00FC007A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-pravomoćnim rješenjem ovog suda od </w:t>
      </w:r>
      <w:r w:rsidR="00A10FDC">
        <w:rPr>
          <w:sz w:val="24"/>
          <w:szCs w:val="24"/>
        </w:rPr>
        <w:t xml:space="preserve">7.lipnja 2017. </w:t>
      </w:r>
      <w:r w:rsidR="00FC007A" w:rsidRPr="00FC007A">
        <w:rPr>
          <w:sz w:val="24"/>
          <w:szCs w:val="24"/>
        </w:rPr>
        <w:t>nad dužnikom je otvoren</w:t>
      </w:r>
      <w:r w:rsidR="00FC007A" w:rsidRPr="001B7F1E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predstečajni postupak</w:t>
      </w:r>
      <w:r w:rsidR="00FC007A" w:rsidRPr="001B7F1E">
        <w:rPr>
          <w:sz w:val="24"/>
          <w:szCs w:val="24"/>
        </w:rPr>
        <w:t>,</w:t>
      </w:r>
    </w:p>
    <w:p w:rsidRDefault="00FC007A" w:rsidP="00FC007A" w:rsidR="00BE73F8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lastRenderedPageBreak/>
        <w:t xml:space="preserve">-nakon ročišta za ispitivanje tražbina održanog dana </w:t>
      </w:r>
      <w:r w:rsidR="00A10FDC">
        <w:rPr>
          <w:sz w:val="24"/>
          <w:szCs w:val="24"/>
        </w:rPr>
        <w:t xml:space="preserve">8.studenog </w:t>
      </w:r>
      <w:r w:rsidRPr="001B7F1E">
        <w:rPr>
          <w:sz w:val="24"/>
          <w:szCs w:val="24"/>
        </w:rPr>
        <w:t>201</w:t>
      </w:r>
      <w:r w:rsidR="00A10FDC">
        <w:rPr>
          <w:sz w:val="24"/>
          <w:szCs w:val="24"/>
        </w:rPr>
        <w:t>7</w:t>
      </w:r>
      <w:r w:rsidRPr="001B7F1E">
        <w:rPr>
          <w:sz w:val="24"/>
          <w:szCs w:val="24"/>
        </w:rPr>
        <w:t xml:space="preserve">. </w:t>
      </w:r>
      <w:r w:rsidR="00530B64" w:rsidRPr="001B7F1E">
        <w:rPr>
          <w:sz w:val="24"/>
          <w:szCs w:val="24"/>
        </w:rPr>
        <w:t>doneseno je rješenje o utvrđenim i osporenim tražbinama (članak 50. SZ-a)</w:t>
      </w:r>
      <w:r w:rsidR="001B7F1E">
        <w:rPr>
          <w:sz w:val="24"/>
          <w:szCs w:val="24"/>
        </w:rPr>
        <w:t>,</w:t>
      </w:r>
    </w:p>
    <w:p w:rsidRDefault="00530B64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4304BC">
        <w:rPr>
          <w:sz w:val="24"/>
          <w:szCs w:val="24"/>
        </w:rPr>
        <w:t xml:space="preserve">11.travnja </w:t>
      </w:r>
      <w:r w:rsidRPr="001B7F1E">
        <w:rPr>
          <w:sz w:val="24"/>
          <w:szCs w:val="24"/>
        </w:rPr>
        <w:t>201</w:t>
      </w:r>
      <w:r w:rsidR="004304BC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popis vjerovnika i prava glasa koja vjerovnicima pripadaju (članak 57. SZ-a)</w:t>
      </w:r>
      <w:r w:rsidR="000862A7" w:rsidRPr="001B7F1E">
        <w:rPr>
          <w:sz w:val="24"/>
          <w:szCs w:val="24"/>
        </w:rPr>
        <w:t>,</w:t>
      </w:r>
    </w:p>
    <w:p w:rsidRDefault="000862A7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4304BC">
        <w:rPr>
          <w:sz w:val="24"/>
          <w:szCs w:val="24"/>
        </w:rPr>
        <w:t>13.travnja</w:t>
      </w:r>
      <w:r w:rsidRPr="001B7F1E">
        <w:rPr>
          <w:sz w:val="24"/>
          <w:szCs w:val="24"/>
        </w:rPr>
        <w:t xml:space="preserve"> 201</w:t>
      </w:r>
      <w:r w:rsidR="007905BD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izmijenjeni plan restrukturiranja dužnika,</w:t>
      </w:r>
    </w:p>
    <w:p w:rsidRDefault="00530B64" w:rsidP="000862A7" w:rsidR="00FB6CF3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</w:t>
      </w:r>
      <w:r w:rsidR="00FB6CF3" w:rsidRPr="001B7F1E">
        <w:rPr>
          <w:sz w:val="24"/>
          <w:szCs w:val="24"/>
        </w:rPr>
        <w:t>dana 1</w:t>
      </w:r>
      <w:r w:rsidR="007905BD">
        <w:rPr>
          <w:sz w:val="24"/>
          <w:szCs w:val="24"/>
        </w:rPr>
        <w:t>0.svibnja</w:t>
      </w:r>
      <w:r w:rsidR="00FB6CF3" w:rsidRPr="001B7F1E">
        <w:rPr>
          <w:sz w:val="24"/>
          <w:szCs w:val="24"/>
        </w:rPr>
        <w:t xml:space="preserve"> 2017. održano je ročište za glasovanje o planu restrukturiranja (članak 55. SZ-</w:t>
      </w:r>
      <w:r w:rsidR="00FB6CF3">
        <w:rPr>
          <w:sz w:val="24"/>
          <w:szCs w:val="24"/>
        </w:rPr>
        <w:t xml:space="preserve">a) </w:t>
      </w:r>
    </w:p>
    <w:p w:rsidRDefault="00FB6CF3" w:rsidP="000862A7" w:rsidR="00A330CC" w:rsidRPr="000862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5517E" w:rsidRPr="000862A7">
        <w:rPr>
          <w:sz w:val="24"/>
          <w:szCs w:val="24"/>
        </w:rPr>
        <w:t xml:space="preserve">temeljem </w:t>
      </w:r>
      <w:r w:rsidR="00530B64" w:rsidRPr="000862A7">
        <w:rPr>
          <w:sz w:val="24"/>
          <w:szCs w:val="24"/>
        </w:rPr>
        <w:t xml:space="preserve">popunjenih obrazac za glasovanje (obrazac br.11. Pravilnika o sadržaju i obliku obrazaca na kojima se podnose podnesci u predstečajnom i stečajnom postupku,  N.N.br, 197/15) </w:t>
      </w:r>
      <w:r w:rsidR="00C5517E" w:rsidRPr="000862A7">
        <w:rPr>
          <w:sz w:val="24"/>
          <w:szCs w:val="24"/>
        </w:rPr>
        <w:t>dostavljenih sudu prije početka ročišta</w:t>
      </w:r>
      <w:r w:rsidR="00A330CC" w:rsidRPr="000862A7">
        <w:rPr>
          <w:sz w:val="24"/>
          <w:szCs w:val="24"/>
        </w:rPr>
        <w:t>,</w:t>
      </w:r>
      <w:r w:rsidR="00C5517E" w:rsidRPr="000862A7">
        <w:rPr>
          <w:sz w:val="24"/>
          <w:szCs w:val="24"/>
        </w:rPr>
        <w:t xml:space="preserve"> te temeljem izjava vjerovnika na ročištu za glasovanje </w:t>
      </w:r>
      <w:r>
        <w:rPr>
          <w:sz w:val="24"/>
          <w:szCs w:val="24"/>
        </w:rPr>
        <w:t xml:space="preserve">o planu restrukturiranja utvrđeno je </w:t>
      </w:r>
      <w:r w:rsidR="00A330CC" w:rsidRPr="000862A7">
        <w:rPr>
          <w:sz w:val="24"/>
          <w:szCs w:val="24"/>
        </w:rPr>
        <w:t xml:space="preserve">kako je od ukupno </w:t>
      </w:r>
      <w:r w:rsidR="002C61A4">
        <w:rPr>
          <w:sz w:val="24"/>
          <w:szCs w:val="24"/>
        </w:rPr>
        <w:t xml:space="preserve">462 </w:t>
      </w:r>
      <w:r w:rsidR="00A330CC" w:rsidRPr="000862A7">
        <w:rPr>
          <w:sz w:val="24"/>
          <w:szCs w:val="24"/>
        </w:rPr>
        <w:t>vjerovnika sa utvrđenim tražbinama koji imaju pravo glasa</w:t>
      </w:r>
      <w:r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ZA prihvaćanje izmijenjenog  plana restrukturiranja glasovalo je </w:t>
      </w:r>
      <w:r w:rsidR="002C61A4">
        <w:rPr>
          <w:sz w:val="24"/>
          <w:szCs w:val="24"/>
        </w:rPr>
        <w:t>282</w:t>
      </w:r>
      <w:r w:rsidR="00A330CC" w:rsidRPr="000862A7">
        <w:rPr>
          <w:sz w:val="24"/>
          <w:szCs w:val="24"/>
        </w:rPr>
        <w:t xml:space="preserve"> vjerovnika, a PROTIV prihvaćanja  plana restrukturiranja glasovalo </w:t>
      </w:r>
      <w:r w:rsidR="002C61A4">
        <w:rPr>
          <w:sz w:val="24"/>
          <w:szCs w:val="24"/>
        </w:rPr>
        <w:t>174</w:t>
      </w:r>
      <w:r w:rsidR="00A330CC" w:rsidRPr="000862A7">
        <w:rPr>
          <w:sz w:val="24"/>
          <w:szCs w:val="24"/>
        </w:rPr>
        <w:t xml:space="preserve"> vjerovnika.  U odnosu na većine po skupinama, u prvoj skupini vjerovnika ZA prihvaćanje izmijenjenog plana restrukturiranja glasovali su vjerovnici čije tražbine iznose </w:t>
      </w:r>
      <w:r w:rsidR="000F74AC">
        <w:rPr>
          <w:sz w:val="24"/>
          <w:szCs w:val="24"/>
        </w:rPr>
        <w:t>16.940.645,49 kn</w:t>
      </w:r>
      <w:r w:rsidR="00A330CC" w:rsidRPr="000862A7">
        <w:rPr>
          <w:sz w:val="24"/>
          <w:szCs w:val="24"/>
        </w:rPr>
        <w:t xml:space="preserve">, a PROTIV prihvaćanja izmijenjenog plana restrukturiranja glasovali su vjerovnici tražbine iznose </w:t>
      </w:r>
      <w:r w:rsidR="000F74AC">
        <w:rPr>
          <w:sz w:val="24"/>
          <w:szCs w:val="24"/>
        </w:rPr>
        <w:t>1.478.161,17 kn</w:t>
      </w:r>
      <w:r w:rsidR="00A330CC" w:rsidRPr="000862A7">
        <w:rPr>
          <w:sz w:val="24"/>
          <w:szCs w:val="24"/>
        </w:rPr>
        <w:t xml:space="preserve">, </w:t>
      </w:r>
      <w:r w:rsidR="000862A7" w:rsidRPr="000862A7">
        <w:rPr>
          <w:sz w:val="24"/>
          <w:szCs w:val="24"/>
        </w:rPr>
        <w:t>u</w:t>
      </w:r>
      <w:r w:rsidR="00A330CC" w:rsidRPr="000862A7">
        <w:rPr>
          <w:sz w:val="24"/>
          <w:szCs w:val="24"/>
        </w:rPr>
        <w:t xml:space="preserve"> drugoj skupini vjerovnika</w:t>
      </w:r>
      <w:r w:rsidR="000862A7" w:rsidRPr="000862A7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0F74AC">
        <w:rPr>
          <w:sz w:val="24"/>
          <w:szCs w:val="24"/>
        </w:rPr>
        <w:t>7.910.834,29 kn</w:t>
      </w:r>
      <w:r w:rsidR="000862A7" w:rsidRPr="000862A7">
        <w:rPr>
          <w:sz w:val="24"/>
          <w:szCs w:val="24"/>
        </w:rPr>
        <w:t xml:space="preserve">, a </w:t>
      </w:r>
      <w:r w:rsidR="00A330CC" w:rsidRPr="000862A7">
        <w:rPr>
          <w:sz w:val="24"/>
          <w:szCs w:val="24"/>
        </w:rPr>
        <w:t xml:space="preserve">PROTIV prihvaćanja izmijenjenog plana restrukturiranja glasovali su vjerovnici čije tražbine iznose </w:t>
      </w:r>
      <w:r w:rsidR="00C91F19">
        <w:rPr>
          <w:sz w:val="24"/>
          <w:szCs w:val="24"/>
        </w:rPr>
        <w:t xml:space="preserve">2.850.268,02 kn, </w:t>
      </w:r>
      <w:r w:rsidR="00C91F19" w:rsidRPr="000862A7">
        <w:rPr>
          <w:sz w:val="24"/>
          <w:szCs w:val="24"/>
        </w:rPr>
        <w:t xml:space="preserve">u </w:t>
      </w:r>
      <w:r w:rsidR="00C91F19">
        <w:rPr>
          <w:sz w:val="24"/>
          <w:szCs w:val="24"/>
        </w:rPr>
        <w:t xml:space="preserve">trećoj </w:t>
      </w:r>
      <w:r w:rsidR="00C91F19" w:rsidRPr="000862A7">
        <w:rPr>
          <w:sz w:val="24"/>
          <w:szCs w:val="24"/>
        </w:rPr>
        <w:t xml:space="preserve">skupini vjerovnika ZA prihvaćanje izmijenjenog plana restrukturiranja glasovali su vjerovnici čije tražbine iznose </w:t>
      </w:r>
      <w:r w:rsidR="00C91F19">
        <w:rPr>
          <w:sz w:val="24"/>
          <w:szCs w:val="24"/>
        </w:rPr>
        <w:t>39.811.288,49  kn</w:t>
      </w:r>
      <w:r w:rsidR="00C91F19" w:rsidRPr="000862A7">
        <w:rPr>
          <w:sz w:val="24"/>
          <w:szCs w:val="24"/>
        </w:rPr>
        <w:t xml:space="preserve">, a PROTIV prihvaćanja izmijenjenog plana restrukturiranja glasovali su vjerovnici čije tražbine iznose </w:t>
      </w:r>
      <w:r w:rsidR="000E3C45">
        <w:rPr>
          <w:sz w:val="24"/>
          <w:szCs w:val="24"/>
        </w:rPr>
        <w:t>6.302.239,35 kn.</w:t>
      </w:r>
    </w:p>
    <w:p w:rsidRDefault="00A330CC" w:rsidP="00A330CC" w:rsidR="00A330CC" w:rsidRPr="00A330CC">
      <w:pPr>
        <w:ind w:firstLine="720"/>
        <w:jc w:val="both"/>
        <w:rPr>
          <w:sz w:val="24"/>
          <w:szCs w:val="24"/>
        </w:rPr>
      </w:pPr>
    </w:p>
    <w:p w:rsidRDefault="00A0358F" w:rsidP="00A0358F" w:rsidR="00A03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 w:rsidR="00DC5850">
        <w:rPr>
          <w:sz w:val="24"/>
          <w:szCs w:val="24"/>
        </w:rPr>
        <w:t xml:space="preserve"> 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>zbroj tražbina vjerovnika koji su glasovali za prihvaćanje plana dvostruko prelazi zbroj tražbina koji su glasovali protiv prihvaćanja plana restrukturiranja</w:t>
      </w:r>
    </w:p>
    <w:p w:rsidRDefault="006754E4" w:rsidP="00881179" w:rsidR="006754E4">
      <w:pPr>
        <w:ind w:firstLine="720"/>
        <w:jc w:val="both"/>
        <w:rPr>
          <w:sz w:val="24"/>
          <w:szCs w:val="24"/>
        </w:rPr>
      </w:pPr>
    </w:p>
    <w:p w:rsidRDefault="00881179" w:rsidP="00881179" w:rsidR="00881179" w:rsidRPr="006662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navedenih rezultata glasovanja o izmjenjenom planu restrukturiranja dužnika, te potrebnim većinama propisanim člankom 59. stavak 2. SZ-a  </w:t>
      </w:r>
      <w:r w:rsidRPr="00666265">
        <w:rPr>
          <w:sz w:val="24"/>
          <w:szCs w:val="24"/>
        </w:rPr>
        <w:t xml:space="preserve">sud </w:t>
      </w:r>
      <w:r>
        <w:rPr>
          <w:sz w:val="24"/>
          <w:szCs w:val="24"/>
        </w:rPr>
        <w:t>je utvrdio</w:t>
      </w:r>
      <w:r w:rsidR="006754E4">
        <w:rPr>
          <w:sz w:val="24"/>
          <w:szCs w:val="24"/>
        </w:rPr>
        <w:t xml:space="preserve"> kako slijedi</w:t>
      </w:r>
      <w:r>
        <w:rPr>
          <w:sz w:val="24"/>
          <w:szCs w:val="24"/>
        </w:rPr>
        <w:t>:</w:t>
      </w:r>
    </w:p>
    <w:p w:rsidRDefault="00881179" w:rsidP="00881179" w:rsidR="00881179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1. u odnosu na većinu ukupnog broja vjerovnika s pravom glasa (apsolutna većina, neovisno o iznosima tražbina), </w:t>
      </w:r>
      <w:r w:rsidR="006754E4">
        <w:rPr>
          <w:sz w:val="24"/>
          <w:szCs w:val="24"/>
        </w:rPr>
        <w:t>ZA</w:t>
      </w:r>
      <w:r w:rsidR="00E50C73">
        <w:rPr>
          <w:sz w:val="24"/>
          <w:szCs w:val="24"/>
        </w:rPr>
        <w:t xml:space="preserve"> prihvaćanj</w:t>
      </w:r>
      <w:r w:rsidR="006754E4">
        <w:rPr>
          <w:sz w:val="24"/>
          <w:szCs w:val="24"/>
        </w:rPr>
        <w:t>e</w:t>
      </w:r>
      <w:r w:rsidR="00E50C73">
        <w:rPr>
          <w:sz w:val="24"/>
          <w:szCs w:val="24"/>
        </w:rPr>
        <w:t xml:space="preserve"> plana </w:t>
      </w:r>
      <w:r w:rsidR="006754E4">
        <w:rPr>
          <w:sz w:val="24"/>
          <w:szCs w:val="24"/>
        </w:rPr>
        <w:t xml:space="preserve">restrukturiranja </w:t>
      </w:r>
      <w:r w:rsidRPr="00666265">
        <w:rPr>
          <w:sz w:val="24"/>
          <w:szCs w:val="24"/>
        </w:rPr>
        <w:t xml:space="preserve">glasovala </w:t>
      </w:r>
      <w:r w:rsidR="00E50C73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većina svih vjerovnika. </w:t>
      </w:r>
      <w:r w:rsidRPr="00666265">
        <w:rPr>
          <w:sz w:val="24"/>
          <w:szCs w:val="24"/>
        </w:rPr>
        <w:t xml:space="preserve">Dakle, ispunjen </w:t>
      </w:r>
      <w:r w:rsidR="006754E4">
        <w:rPr>
          <w:sz w:val="24"/>
          <w:szCs w:val="24"/>
        </w:rPr>
        <w:t xml:space="preserve">je </w:t>
      </w:r>
      <w:r w:rsidRPr="00666265">
        <w:rPr>
          <w:sz w:val="24"/>
          <w:szCs w:val="24"/>
        </w:rPr>
        <w:t>prvi od dva uvjeta u pogledu većina koji moraju biti kumulativno ispunjeni</w:t>
      </w:r>
      <w:r>
        <w:rPr>
          <w:sz w:val="24"/>
          <w:szCs w:val="24"/>
        </w:rPr>
        <w:t>.</w:t>
      </w:r>
    </w:p>
    <w:p w:rsidRDefault="00881179" w:rsidP="006754E4" w:rsidR="00881179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2. u odnosu na zbroj</w:t>
      </w:r>
      <w:r>
        <w:rPr>
          <w:sz w:val="24"/>
          <w:szCs w:val="24"/>
        </w:rPr>
        <w:t>a</w:t>
      </w:r>
      <w:r w:rsidRPr="00666265">
        <w:rPr>
          <w:sz w:val="24"/>
          <w:szCs w:val="24"/>
        </w:rPr>
        <w:t xml:space="preserve"> tražbina vjerovnika koji su glasovali </w:t>
      </w:r>
      <w:r w:rsidR="006754E4">
        <w:rPr>
          <w:sz w:val="24"/>
          <w:szCs w:val="24"/>
        </w:rPr>
        <w:t xml:space="preserve">po skupinama ZA prihvaćanje plana je u svakoj skupini </w:t>
      </w:r>
      <w:r>
        <w:rPr>
          <w:sz w:val="24"/>
          <w:szCs w:val="24"/>
        </w:rPr>
        <w:t>glasovala potrebna 2/3 većina</w:t>
      </w:r>
      <w:r w:rsidR="006754E4">
        <w:rPr>
          <w:sz w:val="24"/>
          <w:szCs w:val="24"/>
        </w:rPr>
        <w:t xml:space="preserve"> utvrđenih tražbina</w:t>
      </w:r>
      <w:r>
        <w:rPr>
          <w:sz w:val="24"/>
          <w:szCs w:val="24"/>
        </w:rPr>
        <w:t xml:space="preserve">. </w:t>
      </w:r>
      <w:r w:rsidRPr="00666265">
        <w:rPr>
          <w:sz w:val="24"/>
          <w:szCs w:val="24"/>
        </w:rPr>
        <w:t xml:space="preserve">Dakle,  ispunjen </w:t>
      </w:r>
      <w:r w:rsidR="0083543B">
        <w:rPr>
          <w:sz w:val="24"/>
          <w:szCs w:val="24"/>
        </w:rPr>
        <w:t xml:space="preserve">je i </w:t>
      </w:r>
      <w:r w:rsidRPr="00666265">
        <w:rPr>
          <w:sz w:val="24"/>
          <w:szCs w:val="24"/>
        </w:rPr>
        <w:t>drugi uvjet u pogledu većina koji moraju biti kumulativno ispunjeni</w:t>
      </w:r>
      <w:r>
        <w:rPr>
          <w:sz w:val="24"/>
          <w:szCs w:val="24"/>
        </w:rPr>
        <w:t>.</w:t>
      </w:r>
    </w:p>
    <w:p w:rsidRDefault="00881179" w:rsidP="00881179" w:rsidR="00881179" w:rsidRPr="00666265">
      <w:pPr>
        <w:ind w:firstLine="720"/>
        <w:jc w:val="both"/>
        <w:rPr>
          <w:sz w:val="24"/>
          <w:szCs w:val="24"/>
        </w:rPr>
      </w:pPr>
    </w:p>
    <w:p w:rsidRDefault="0083543B" w:rsidP="00A0358F" w:rsidR="00DC5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C5850">
        <w:rPr>
          <w:sz w:val="24"/>
          <w:szCs w:val="24"/>
        </w:rPr>
        <w:t>rema odredbi članka 61. stavak 1. SZ-a, ako vjerovnici prihvate plan restrukturiranja, sud će rješenjem utvrditi prihvaćanje plana restrukturiranja  i potvrditi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DC5850" w:rsidP="00D958C4" w:rsidR="00D958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 xml:space="preserve">inama propisanim člankom 59. stavak 2. SZ-a prihvatili </w:t>
      </w:r>
      <w:r w:rsidR="0083543B">
        <w:rPr>
          <w:sz w:val="24"/>
          <w:szCs w:val="24"/>
        </w:rPr>
        <w:t xml:space="preserve">izmjenjeni </w:t>
      </w:r>
      <w:r>
        <w:rPr>
          <w:sz w:val="24"/>
          <w:szCs w:val="24"/>
        </w:rPr>
        <w:t>plan restrukturiranja dužnika</w:t>
      </w:r>
      <w:r w:rsidR="00D958C4">
        <w:rPr>
          <w:sz w:val="24"/>
          <w:szCs w:val="24"/>
        </w:rPr>
        <w:t xml:space="preserve">, sud je temeljem naprijed citiranog članka 61. stavak 1. SZ-a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>utvrdio prihvaćanje plana restrukturiranja i potvrdio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5A28A2" w:rsidP="00833008" w:rsidR="005A28A2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1E0D6F">
        <w:rPr>
          <w:noProof/>
          <w:sz w:val="24"/>
          <w:szCs w:val="24"/>
        </w:rPr>
        <w:t>2</w:t>
      </w:r>
      <w:r w:rsidR="00CA65C8">
        <w:rPr>
          <w:noProof/>
          <w:sz w:val="24"/>
          <w:szCs w:val="24"/>
        </w:rPr>
        <w:t>2</w:t>
      </w:r>
      <w:r w:rsidR="001E0D6F">
        <w:rPr>
          <w:noProof/>
          <w:sz w:val="24"/>
          <w:szCs w:val="24"/>
        </w:rPr>
        <w:t>.</w:t>
      </w:r>
      <w:r w:rsidR="00492261">
        <w:rPr>
          <w:noProof/>
          <w:sz w:val="24"/>
          <w:szCs w:val="24"/>
        </w:rPr>
        <w:t>svibnja</w:t>
      </w:r>
      <w:r w:rsidR="008B1CAF" w:rsidRPr="00B84748">
        <w:rPr>
          <w:noProof/>
          <w:sz w:val="24"/>
          <w:szCs w:val="24"/>
        </w:rPr>
        <w:t xml:space="preserve"> 201</w:t>
      </w:r>
      <w:r w:rsidR="003A0D09">
        <w:rPr>
          <w:noProof/>
          <w:sz w:val="24"/>
          <w:szCs w:val="24"/>
        </w:rPr>
        <w:t>8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D36867" w:rsidR="00E7666A" w:rsidRPr="00B84748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45288C">
        <w:rPr>
          <w:noProof/>
          <w:sz w:val="24"/>
          <w:szCs w:val="24"/>
        </w:rPr>
        <w:t>v.r.</w:t>
      </w:r>
    </w:p>
    <w:p w:rsidRDefault="008B1CAF" w:rsidP="00A3236C" w:rsidR="008B1CAF" w:rsidRPr="00B84748">
      <w:pPr>
        <w:ind w:left="5040"/>
        <w:jc w:val="both"/>
        <w:rPr>
          <w:sz w:val="24"/>
          <w:szCs w:val="24"/>
        </w:rPr>
      </w:pP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</w:p>
    <w:p w:rsidRDefault="00492261" w:rsidP="00492261" w:rsidR="00492261" w:rsidRPr="001807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492261" w:rsidP="00492261" w:rsidR="00492261" w:rsidRP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A3236C" w:rsidP="00A3236C" w:rsidR="00A3236C" w:rsidRPr="00B84748">
      <w:pPr>
        <w:rPr>
          <w:noProof/>
          <w:sz w:val="24"/>
          <w:szCs w:val="24"/>
        </w:rPr>
      </w:pP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p w:rsidRDefault="0045288C" w:rsidP="0045288C" w:rsidR="0045288C">
      <w:pPr>
        <w:ind w:firstLine="708" w:left="4248"/>
        <w:jc w:val="both"/>
      </w:pPr>
      <w:r>
        <w:t>Za točnost otpravka, ovlašteni službenik:</w:t>
      </w:r>
    </w:p>
    <w:p w:rsidRDefault="0045288C" w:rsidP="0045288C" w:rsidR="0045288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E5FA7" w:rsidP="0045288C" w:rsidR="00AE5FA7" w:rsidRPr="00B8474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sectPr w:rsidSect="00B050C8" w:rsidR="00AE5FA7" w:rsidRPr="00B8474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88C" w:rsidR="0045288C">
      <w:r>
        <w:separator/>
      </w:r>
    </w:p>
  </w:endnote>
  <w:endnote w:id="0" w:type="continuationSeparator">
    <w:p w:rsidRDefault="0045288C" w:rsidR="0045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88C" w:rsidR="0045288C">
      <w:r>
        <w:separator/>
      </w:r>
    </w:p>
  </w:footnote>
  <w:footnote w:id="0" w:type="continuationSeparator">
    <w:p w:rsidRDefault="0045288C" w:rsidR="0045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88C" w:rsidP="00B050C8" w:rsidR="00452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288C" w:rsidR="00452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88C" w:rsidP="00B050C8" w:rsidR="00452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C3C">
      <w:rPr>
        <w:rStyle w:val="Brojstranice"/>
        <w:noProof/>
      </w:rPr>
      <w:t>55</w:t>
    </w:r>
    <w:r>
      <w:rPr>
        <w:rStyle w:val="Brojstranice"/>
      </w:rPr>
      <w:fldChar w:fldCharType="end"/>
    </w:r>
  </w:p>
  <w:p w:rsidRDefault="0045288C" w:rsidP="00B050C8" w:rsidR="0045288C">
    <w:pPr>
      <w:pStyle w:val="Zaglavlje"/>
      <w:jc w:val="right"/>
    </w:pPr>
    <w:r>
      <w:rPr>
        <w:sz w:val="24"/>
      </w:rPr>
      <w:tab/>
    </w:r>
    <w:r>
      <w:rPr>
        <w:sz w:val="24"/>
      </w:rPr>
      <w:tab/>
      <w:t>40. St-2353/2017</w:t>
    </w:r>
    <w:r w:rsidRPr="00B312E8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71B3D"/>
    <w:multiLevelType w:val="hybridMultilevel"/>
    <w:tmpl w:val="67C8D4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">
    <w:nsid w:val="1D9758E3"/>
    <w:multiLevelType w:val="hybridMultilevel"/>
    <w:tmpl w:val="89F4D9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2E5FD8"/>
    <w:multiLevelType w:val="hybridMultilevel"/>
    <w:tmpl w:val="58BE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20156DC0"/>
    <w:multiLevelType w:val="hybridMultilevel"/>
    <w:tmpl w:val="601208E2"/>
    <w:lvl w:tplc="8F90F62A" w:ilvl="0">
      <w:start w:val="1"/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826100"/>
    <w:multiLevelType w:val="hybridMultilevel"/>
    <w:tmpl w:val="0E8C752A"/>
    <w:lvl w:tplc="C65C4298" w:ilvl="0">
      <w:start w:val="5"/>
      <w:numFmt w:val="bullet"/>
      <w:lvlText w:val="-"/>
      <w:lvlJc w:val="left"/>
      <w:pPr>
        <w:ind w:hanging="360" w:left="117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5">
    <w:nsid w:val="24F05272"/>
    <w:multiLevelType w:val="hybridMultilevel"/>
    <w:tmpl w:val="D690D5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26C472B9"/>
    <w:multiLevelType w:val="hybridMultilevel"/>
    <w:tmpl w:val="E4567412"/>
    <w:lvl w:tplc="041A0001" w:ilvl="0">
      <w:start w:val="1"/>
      <w:numFmt w:val="bullet"/>
      <w:lvlText w:val=""/>
      <w:lvlJc w:val="left"/>
      <w:pPr>
        <w:tabs>
          <w:tab w:pos="2138" w:val="num"/>
        </w:tabs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8" w:val="num"/>
        </w:tabs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8" w:val="num"/>
        </w:tabs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8" w:val="num"/>
        </w:tabs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8" w:val="num"/>
        </w:tabs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8" w:val="num"/>
        </w:tabs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8" w:val="num"/>
        </w:tabs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8" w:val="num"/>
        </w:tabs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8" w:val="num"/>
        </w:tabs>
        <w:ind w:hanging="360" w:left="7898"/>
      </w:pPr>
      <w:rPr>
        <w:rFonts w:hAnsi="Wingdings" w:ascii="Wingdings" w:hint="default"/>
      </w:rPr>
    </w:lvl>
  </w:abstractNum>
  <w:abstractNum w:abstractNumId="7">
    <w:nsid w:val="2A18057E"/>
    <w:multiLevelType w:val="hybridMultilevel"/>
    <w:tmpl w:val="AEAA53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3A62E3B"/>
    <w:multiLevelType w:val="hybridMultilevel"/>
    <w:tmpl w:val="7A3CE2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3D54256"/>
    <w:multiLevelType w:val="hybridMultilevel"/>
    <w:tmpl w:val="5220F5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3134E7"/>
    <w:multiLevelType w:val="hybridMultilevel"/>
    <w:tmpl w:val="943A1D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8A7BFF"/>
    <w:multiLevelType w:val="hybridMultilevel"/>
    <w:tmpl w:val="9B7C5AC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97B2FB2"/>
    <w:multiLevelType w:val="hybridMultilevel"/>
    <w:tmpl w:val="EA94D67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4BB40ED6"/>
    <w:multiLevelType w:val="hybridMultilevel"/>
    <w:tmpl w:val="CBC875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606D17"/>
    <w:multiLevelType w:val="hybridMultilevel"/>
    <w:tmpl w:val="C08C4D0A"/>
    <w:lvl w:tplc="3AFE7D92" w:ilvl="0">
      <w:start w:val="3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05D4DAD"/>
    <w:multiLevelType w:val="hybridMultilevel"/>
    <w:tmpl w:val="66461AE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55E5735F"/>
    <w:multiLevelType w:val="hybridMultilevel"/>
    <w:tmpl w:val="56F2DD02"/>
    <w:lvl w:tplc="65FCF284" w:ilvl="0">
      <w:start w:val="1"/>
      <w:numFmt w:val="decimal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5CFC05FE"/>
    <w:multiLevelType w:val="hybridMultilevel"/>
    <w:tmpl w:val="6BFE6750"/>
    <w:lvl w:tplc="B98E08BE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 w:val="false"/>
      </w:rPr>
    </w:lvl>
    <w:lvl w:tplc="F6722DF4" w:ilvl="1">
      <w:start w:val="1"/>
      <w:numFmt w:val="lowerLetter"/>
      <w:lvlText w:val="%2."/>
      <w:lvlJc w:val="left"/>
      <w:pPr>
        <w:ind w:hanging="360" w:left="1440"/>
      </w:pPr>
      <w:rPr>
        <w:rFonts w:cs="Times New Roman" w:eastAsia="Times New Roman" w:hAnsi="Tahoma" w:ascii="Tahoma"/>
        <w:b w:val="false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5DC22972"/>
    <w:multiLevelType w:val="hybridMultilevel"/>
    <w:tmpl w:val="83E08634"/>
    <w:lvl w:tplc="6C34A24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F9E035C"/>
    <w:multiLevelType w:val="hybridMultilevel"/>
    <w:tmpl w:val="2DAA39D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6CE30DE9"/>
    <w:multiLevelType w:val="hybridMultilevel"/>
    <w:tmpl w:val="B4083226"/>
    <w:lvl w:tplc="041A0001" w:ilvl="0">
      <w:start w:val="1"/>
      <w:numFmt w:val="bullet"/>
      <w:lvlText w:val=""/>
      <w:lvlJc w:val="left"/>
      <w:pPr>
        <w:tabs>
          <w:tab w:pos="1910" w:val="num"/>
        </w:tabs>
        <w:ind w:hanging="360" w:left="191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30" w:val="num"/>
        </w:tabs>
        <w:ind w:hanging="360" w:left="2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50" w:val="num"/>
        </w:tabs>
        <w:ind w:hanging="360" w:left="3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70" w:val="num"/>
        </w:tabs>
        <w:ind w:hanging="360" w:left="4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90" w:val="num"/>
        </w:tabs>
        <w:ind w:hanging="360" w:left="4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10" w:val="num"/>
        </w:tabs>
        <w:ind w:hanging="360" w:left="5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30" w:val="num"/>
        </w:tabs>
        <w:ind w:hanging="360" w:left="6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50" w:val="num"/>
        </w:tabs>
        <w:ind w:hanging="360" w:left="6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70" w:val="num"/>
        </w:tabs>
        <w:ind w:hanging="360" w:left="7670"/>
      </w:pPr>
      <w:rPr>
        <w:rFonts w:hAnsi="Wingdings" w:ascii="Wingdings" w:hint="default"/>
      </w:rPr>
    </w:lvl>
  </w:abstractNum>
  <w:abstractNum w:abstractNumId="22">
    <w:nsid w:val="6E131C81"/>
    <w:multiLevelType w:val="hybridMultilevel"/>
    <w:tmpl w:val="52EA72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75424D0"/>
    <w:multiLevelType w:val="hybridMultilevel"/>
    <w:tmpl w:val="D0BC401C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abstractNum w:abstractNumId="24">
    <w:nsid w:val="78FB14C7"/>
    <w:multiLevelType w:val="hybridMultilevel"/>
    <w:tmpl w:val="2E8C2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AE00B0"/>
    <w:multiLevelType w:val="hybridMultilevel"/>
    <w:tmpl w:val="F6CA6E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E6E03DA"/>
    <w:multiLevelType w:val="hybridMultilevel"/>
    <w:tmpl w:val="1D84CB3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FAD5CE5"/>
    <w:multiLevelType w:val="hybridMultilevel"/>
    <w:tmpl w:val="3092B496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2"/>
  </w:num>
  <w:num w:numId="5">
    <w:abstractNumId w:val="25"/>
  </w:num>
  <w:num w:numId="6">
    <w:abstractNumId w:val="3"/>
  </w:num>
  <w:num w:numId="7">
    <w:abstractNumId w:val="16"/>
  </w:num>
  <w:num w:numId="8">
    <w:abstractNumId w:val="13"/>
  </w:num>
  <w:num w:numId="9">
    <w:abstractNumId w:val="26"/>
  </w:num>
  <w:num w:numId="10">
    <w:abstractNumId w:val="22"/>
  </w:num>
  <w:num w:numId="11">
    <w:abstractNumId w:val="5"/>
  </w:num>
  <w:num w:numId="12">
    <w:abstractNumId w:val="0"/>
  </w:num>
  <w:num w:numId="13">
    <w:abstractNumId w:val="8"/>
  </w:num>
  <w:num w:numId="14">
    <w:abstractNumId w:val="11"/>
  </w:num>
  <w:num w:numId="15">
    <w:abstractNumId w:val="17"/>
  </w:num>
  <w:num w:numId="16">
    <w:abstractNumId w:val="6"/>
  </w:num>
  <w:num w:numId="17">
    <w:abstractNumId w:val="23"/>
  </w:num>
  <w:num w:numId="18">
    <w:abstractNumId w:val="27"/>
  </w:num>
  <w:num w:numId="19">
    <w:abstractNumId w:val="15"/>
  </w:num>
  <w:num w:numId="20">
    <w:abstractNumId w:val="21"/>
  </w:num>
  <w:num w:numId="21">
    <w:abstractNumId w:val="10"/>
  </w:num>
  <w:num w:numId="22">
    <w:abstractNumId w:val="24"/>
  </w:num>
  <w:num w:numId="23">
    <w:abstractNumId w:val="1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4"/>
  </w:num>
  <w:num w:numId="27">
    <w:abstractNumId w:val="19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2325A"/>
    <w:rsid w:val="00033DA6"/>
    <w:rsid w:val="00047181"/>
    <w:rsid w:val="00054307"/>
    <w:rsid w:val="00064290"/>
    <w:rsid w:val="000650C3"/>
    <w:rsid w:val="00065371"/>
    <w:rsid w:val="000862A7"/>
    <w:rsid w:val="000A2FBC"/>
    <w:rsid w:val="000B032B"/>
    <w:rsid w:val="000E3C45"/>
    <w:rsid w:val="000F74AC"/>
    <w:rsid w:val="001174D2"/>
    <w:rsid w:val="001174FB"/>
    <w:rsid w:val="001438D7"/>
    <w:rsid w:val="00152AB9"/>
    <w:rsid w:val="00155057"/>
    <w:rsid w:val="00160648"/>
    <w:rsid w:val="001722C0"/>
    <w:rsid w:val="00183C87"/>
    <w:rsid w:val="001A1FD9"/>
    <w:rsid w:val="001B7F1E"/>
    <w:rsid w:val="001C0ECE"/>
    <w:rsid w:val="001D3081"/>
    <w:rsid w:val="001E0D6F"/>
    <w:rsid w:val="001E21C9"/>
    <w:rsid w:val="001E3B4D"/>
    <w:rsid w:val="001E6A10"/>
    <w:rsid w:val="001F75BD"/>
    <w:rsid w:val="00212847"/>
    <w:rsid w:val="0022073F"/>
    <w:rsid w:val="00225E46"/>
    <w:rsid w:val="002260C2"/>
    <w:rsid w:val="00226C25"/>
    <w:rsid w:val="002427D2"/>
    <w:rsid w:val="00255F0B"/>
    <w:rsid w:val="002727EE"/>
    <w:rsid w:val="00273C4E"/>
    <w:rsid w:val="00275FBA"/>
    <w:rsid w:val="002825EC"/>
    <w:rsid w:val="002A260F"/>
    <w:rsid w:val="002C4D10"/>
    <w:rsid w:val="002C61A4"/>
    <w:rsid w:val="002C7A0C"/>
    <w:rsid w:val="002D4977"/>
    <w:rsid w:val="002E3E25"/>
    <w:rsid w:val="002F3E22"/>
    <w:rsid w:val="0030078D"/>
    <w:rsid w:val="00303834"/>
    <w:rsid w:val="0030523A"/>
    <w:rsid w:val="00330787"/>
    <w:rsid w:val="00380EDA"/>
    <w:rsid w:val="0039240C"/>
    <w:rsid w:val="003A0D09"/>
    <w:rsid w:val="003A1A45"/>
    <w:rsid w:val="003B0A59"/>
    <w:rsid w:val="003C72DF"/>
    <w:rsid w:val="003D1764"/>
    <w:rsid w:val="003E57D9"/>
    <w:rsid w:val="003F07B5"/>
    <w:rsid w:val="003F0FE3"/>
    <w:rsid w:val="003F2FAA"/>
    <w:rsid w:val="00404249"/>
    <w:rsid w:val="004304BC"/>
    <w:rsid w:val="0044362E"/>
    <w:rsid w:val="0045288C"/>
    <w:rsid w:val="00472C54"/>
    <w:rsid w:val="00492261"/>
    <w:rsid w:val="004A1CFC"/>
    <w:rsid w:val="004E4B8F"/>
    <w:rsid w:val="004F2D2A"/>
    <w:rsid w:val="005015C0"/>
    <w:rsid w:val="00530B64"/>
    <w:rsid w:val="00545D0D"/>
    <w:rsid w:val="00547610"/>
    <w:rsid w:val="00563675"/>
    <w:rsid w:val="005639F0"/>
    <w:rsid w:val="00570C09"/>
    <w:rsid w:val="005A1735"/>
    <w:rsid w:val="005A28A2"/>
    <w:rsid w:val="005C4579"/>
    <w:rsid w:val="005F72E0"/>
    <w:rsid w:val="00645898"/>
    <w:rsid w:val="00646137"/>
    <w:rsid w:val="0065535F"/>
    <w:rsid w:val="00663D56"/>
    <w:rsid w:val="006754E4"/>
    <w:rsid w:val="00675B26"/>
    <w:rsid w:val="00681316"/>
    <w:rsid w:val="006B50C1"/>
    <w:rsid w:val="006B5D08"/>
    <w:rsid w:val="006C22D8"/>
    <w:rsid w:val="006C6976"/>
    <w:rsid w:val="006F097F"/>
    <w:rsid w:val="006F100B"/>
    <w:rsid w:val="006F27A0"/>
    <w:rsid w:val="00704909"/>
    <w:rsid w:val="0072793A"/>
    <w:rsid w:val="00757D01"/>
    <w:rsid w:val="00771991"/>
    <w:rsid w:val="007905BD"/>
    <w:rsid w:val="007A2F1C"/>
    <w:rsid w:val="007B0473"/>
    <w:rsid w:val="007C4DA1"/>
    <w:rsid w:val="007C5C3C"/>
    <w:rsid w:val="007D3138"/>
    <w:rsid w:val="00802FFB"/>
    <w:rsid w:val="008250BF"/>
    <w:rsid w:val="008261B2"/>
    <w:rsid w:val="00833008"/>
    <w:rsid w:val="0083543B"/>
    <w:rsid w:val="008515A5"/>
    <w:rsid w:val="00881179"/>
    <w:rsid w:val="008B1CAF"/>
    <w:rsid w:val="008B5951"/>
    <w:rsid w:val="008B60FB"/>
    <w:rsid w:val="008C2F66"/>
    <w:rsid w:val="008C765A"/>
    <w:rsid w:val="008D1A77"/>
    <w:rsid w:val="009033E8"/>
    <w:rsid w:val="0091410C"/>
    <w:rsid w:val="00933572"/>
    <w:rsid w:val="00936B55"/>
    <w:rsid w:val="00965A28"/>
    <w:rsid w:val="00967D1D"/>
    <w:rsid w:val="00973CB0"/>
    <w:rsid w:val="00993175"/>
    <w:rsid w:val="009D0D86"/>
    <w:rsid w:val="009D7FAD"/>
    <w:rsid w:val="009E0311"/>
    <w:rsid w:val="009E5AD1"/>
    <w:rsid w:val="009E7F50"/>
    <w:rsid w:val="009F0957"/>
    <w:rsid w:val="00A0337D"/>
    <w:rsid w:val="00A0358F"/>
    <w:rsid w:val="00A10FDC"/>
    <w:rsid w:val="00A240C3"/>
    <w:rsid w:val="00A3236C"/>
    <w:rsid w:val="00A330CC"/>
    <w:rsid w:val="00A57393"/>
    <w:rsid w:val="00A6441E"/>
    <w:rsid w:val="00A818DD"/>
    <w:rsid w:val="00A951F3"/>
    <w:rsid w:val="00AC6304"/>
    <w:rsid w:val="00AE5971"/>
    <w:rsid w:val="00AE5FA7"/>
    <w:rsid w:val="00B050C8"/>
    <w:rsid w:val="00B11146"/>
    <w:rsid w:val="00B24949"/>
    <w:rsid w:val="00B24D50"/>
    <w:rsid w:val="00B55211"/>
    <w:rsid w:val="00B6408C"/>
    <w:rsid w:val="00B84748"/>
    <w:rsid w:val="00B855B7"/>
    <w:rsid w:val="00BA6850"/>
    <w:rsid w:val="00BB39C4"/>
    <w:rsid w:val="00BB713B"/>
    <w:rsid w:val="00BC2BDC"/>
    <w:rsid w:val="00BE73F8"/>
    <w:rsid w:val="00C01CC6"/>
    <w:rsid w:val="00C0365C"/>
    <w:rsid w:val="00C16BE1"/>
    <w:rsid w:val="00C5517E"/>
    <w:rsid w:val="00C6755C"/>
    <w:rsid w:val="00C81516"/>
    <w:rsid w:val="00C85E5C"/>
    <w:rsid w:val="00C90822"/>
    <w:rsid w:val="00C91F19"/>
    <w:rsid w:val="00CA65C8"/>
    <w:rsid w:val="00CD155C"/>
    <w:rsid w:val="00CE3B05"/>
    <w:rsid w:val="00CE70A5"/>
    <w:rsid w:val="00D07F0C"/>
    <w:rsid w:val="00D24D77"/>
    <w:rsid w:val="00D36867"/>
    <w:rsid w:val="00D60C3E"/>
    <w:rsid w:val="00D739C1"/>
    <w:rsid w:val="00D875DF"/>
    <w:rsid w:val="00D90A6B"/>
    <w:rsid w:val="00D93674"/>
    <w:rsid w:val="00D958C4"/>
    <w:rsid w:val="00DB0E6C"/>
    <w:rsid w:val="00DB3EEB"/>
    <w:rsid w:val="00DC1A90"/>
    <w:rsid w:val="00DC5850"/>
    <w:rsid w:val="00E34D56"/>
    <w:rsid w:val="00E42E94"/>
    <w:rsid w:val="00E50C73"/>
    <w:rsid w:val="00E653E4"/>
    <w:rsid w:val="00E7666A"/>
    <w:rsid w:val="00E827F2"/>
    <w:rsid w:val="00E97A62"/>
    <w:rsid w:val="00EA4771"/>
    <w:rsid w:val="00EE36ED"/>
    <w:rsid w:val="00F21752"/>
    <w:rsid w:val="00F325AF"/>
    <w:rsid w:val="00FB1A09"/>
    <w:rsid w:val="00FB69F7"/>
    <w:rsid w:val="00FB6CF3"/>
    <w:rsid w:val="00FC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qFormat="true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annotation reference"/>
    <w:lsdException w:uiPriority="0" w:name="page number"/>
    <w:lsdException w:qFormat="true" w:unhideWhenUsed="false" w:semiHidden="false" w:uiPriority="0" w:name="Title"/>
    <w:lsdException w:uiPriority="1" w:name="Default Paragraph Font"/>
    <w:lsdException w:qFormat="true"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0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570C09"/>
    <w:pPr>
      <w:keepNext/>
      <w:spacing w:after="60" w:before="120"/>
      <w:jc w:val="center"/>
      <w:outlineLvl w:val="2"/>
    </w:pPr>
    <w:rPr>
      <w:rFonts w:cs="Arial" w:hAnsi="Tahoma" w:ascii="Tahoma"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3E57D9"/>
    <w:pPr>
      <w:widowControl w:val="false"/>
      <w:overflowPunct w:val="false"/>
      <w:autoSpaceDE w:val="false"/>
      <w:autoSpaceDN w:val="false"/>
      <w:adjustRightInd w:val="false"/>
      <w:jc w:val="center"/>
    </w:pPr>
    <w:rPr>
      <w:b/>
    </w:rPr>
  </w:style>
  <w:style w:customStyle="true" w:styleId="Tijeloteksta3Char" w:type="character">
    <w:name w:val="Tijelo teksta 3 Char"/>
    <w:basedOn w:val="Zadanifontodlomka"/>
    <w:link w:val="Tijeloteksta3"/>
    <w:rsid w:val="003E57D9"/>
    <w:rPr>
      <w:rFonts w:cs="Times New Roman" w:eastAsia="Times New Roman"/>
      <w:b/>
      <w:sz w:val="20"/>
      <w:szCs w:val="20"/>
      <w:lang w:eastAsia="hr-HR"/>
    </w:rPr>
  </w:style>
  <w:style w:customStyle="true" w:styleId="Standard" w:type="paragraph">
    <w:name w:val="Standard"/>
    <w:rsid w:val="003E57D9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/>
      <w:kern w:val="3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70C09"/>
    <w:rPr>
      <w:rFonts w:cs="Arial" w:eastAsia="Times New Roman" w:hAnsi="Tahoma" w:ascii="Tahoma"/>
      <w:bCs/>
      <w:sz w:val="28"/>
      <w:szCs w:val="26"/>
      <w:lang w:eastAsia="hr-HR"/>
    </w:rPr>
  </w:style>
  <w:style w:customStyle="true" w:styleId="ASC" w:type="character">
    <w:name w:val="ASC"/>
    <w:basedOn w:val="Zadanifontodlomka"/>
    <w:rsid w:val="00570C09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70C09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570C09"/>
    <w:pPr>
      <w:pBdr>
        <w:bottom w:space="4" w:sz="8" w:color="4F81BD" w:val="single"/>
      </w:pBdr>
      <w:spacing w:after="30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rsid w:val="00570C09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570C09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570C09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customStyle="true" w:styleId="Style16" w:type="paragraph">
    <w:name w:val="Style16"/>
    <w:basedOn w:val="Normal"/>
    <w:rsid w:val="00570C09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styleId="StandardWeb" w:type="paragraph">
    <w:name w:val="Normal (Web)"/>
    <w:basedOn w:val="Normal"/>
    <w:rsid w:val="00570C09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570C09"/>
    <w:pPr>
      <w:spacing w:afterAutospacing="true" w:after="100" w:beforeAutospacing="true" w:before="100"/>
    </w:pPr>
    <w:rPr>
      <w:sz w:val="24"/>
      <w:szCs w:val="24"/>
    </w:rPr>
  </w:style>
  <w:style w:customStyle="true" w:styleId="clanak" w:type="paragraph">
    <w:name w:val="clanak"/>
    <w:basedOn w:val="Normal"/>
    <w:rsid w:val="00570C09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kurziv1" w:type="character">
    <w:name w:val="kurziv1"/>
    <w:basedOn w:val="Zadanifontodlomka"/>
    <w:rsid w:val="00570C09"/>
    <w:rPr>
      <w:i/>
      <w:iCs/>
    </w:rPr>
  </w:style>
  <w:style w:styleId="SlijeenaHiperveza" w:type="character">
    <w:name w:val="FollowedHyperlink"/>
    <w:basedOn w:val="Zadanifontodlomka"/>
    <w:uiPriority w:val="99"/>
    <w:rsid w:val="00570C09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70C09"/>
    <w:pPr>
      <w:spacing w:lineRule="auto" w:line="276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70C09"/>
    <w:pPr>
      <w:spacing w:after="100" w:before="60"/>
      <w:ind w:firstLine="709" w:left="400"/>
    </w:pPr>
    <w:rPr>
      <w:rFonts w:hAnsi="Tahoma" w:asci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70C09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70C09"/>
    <w:pPr>
      <w:spacing w:after="60" w:before="60"/>
      <w:ind w:firstLine="709"/>
    </w:pPr>
    <w:rPr>
      <w:rFonts w:hAnsi="Tahoma" w:ascii="Tahoma"/>
    </w:rPr>
  </w:style>
  <w:style w:customStyle="true" w:styleId="TekstkomentaraChar" w:type="character">
    <w:name w:val="Tekst komentara Char"/>
    <w:basedOn w:val="Zadanifontodlomka"/>
    <w:link w:val="Tekstkomentara"/>
    <w:semiHidden/>
    <w:rsid w:val="00570C09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70C0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570C09"/>
    <w:rPr>
      <w:rFonts w:cs="Times New Roman" w:eastAsia="Times New Roman" w:hAnsi="Tahoma" w:ascii="Tahoma"/>
      <w:b/>
      <w:bCs/>
      <w:sz w:val="20"/>
      <w:szCs w:val="20"/>
      <w:lang w:eastAsia="hr-HR"/>
    </w:rPr>
  </w:style>
  <w:style w:customStyle="true" w:styleId="xl68" w:type="paragraph">
    <w:name w:val="xl68"/>
    <w:basedOn w:val="Normal"/>
    <w:rsid w:val="00570C09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9" w:type="paragraph">
    <w:name w:val="xl69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0" w:type="paragraph">
    <w:name w:val="xl70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71" w:type="paragraph">
    <w:name w:val="xl71"/>
    <w:basedOn w:val="Normal"/>
    <w:rsid w:val="00570C09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2" w:type="paragraph">
    <w:name w:val="xl72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73" w:type="paragraph">
    <w:name w:val="xl73"/>
    <w:basedOn w:val="Normal"/>
    <w:rsid w:val="00570C09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4" w:type="paragraph">
    <w:name w:val="xl74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5" w:type="paragraph">
    <w:name w:val="xl75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6" w:type="paragraph">
    <w:name w:val="xl76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7" w:type="paragraph">
    <w:name w:val="xl77"/>
    <w:basedOn w:val="Normal"/>
    <w:rsid w:val="00570C09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8" w:type="paragraph">
    <w:name w:val="xl78"/>
    <w:basedOn w:val="Normal"/>
    <w:rsid w:val="00570C09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9" w:type="paragraph">
    <w:name w:val="xl79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570C09"/>
    <w:pPr>
      <w:spacing w:afterAutospacing="true" w:after="100" w:beforeAutospacing="true" w:before="100"/>
    </w:pPr>
    <w:rPr>
      <w:sz w:val="24"/>
      <w:szCs w:val="24"/>
    </w:rPr>
  </w:style>
  <w:style w:customStyle="true" w:styleId="xl66" w:type="paragraph">
    <w:name w:val="xl66"/>
    <w:basedOn w:val="Normal"/>
    <w:rsid w:val="00570C09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7" w:type="paragraph">
    <w:name w:val="xl67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88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88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88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88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qFormat="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qFormat="1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570C09"/>
    <w:pPr>
      <w:keepNext/>
      <w:spacing w:after="60" w:before="120"/>
      <w:jc w:val="center"/>
      <w:outlineLvl w:val="2"/>
    </w:pPr>
    <w:rPr>
      <w:rFonts w:ascii="Tahoma" w:cs="Arial" w:hAnsi="Tahoma"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3E57D9"/>
    <w:pPr>
      <w:widowControl w:val="0"/>
      <w:overflowPunct w:val="0"/>
      <w:autoSpaceDE w:val="0"/>
      <w:autoSpaceDN w:val="0"/>
      <w:adjustRightInd w:val="0"/>
      <w:jc w:val="center"/>
    </w:pPr>
    <w:rPr>
      <w:b/>
    </w:rPr>
  </w:style>
  <w:style w:customStyle="1" w:styleId="Tijeloteksta3Char" w:type="character">
    <w:name w:val="Tijelo teksta 3 Char"/>
    <w:basedOn w:val="Zadanifontodlomka"/>
    <w:link w:val="Tijeloteksta3"/>
    <w:rsid w:val="003E57D9"/>
    <w:rPr>
      <w:rFonts w:cs="Times New Roman" w:eastAsia="Times New Roman"/>
      <w:b/>
      <w:sz w:val="20"/>
      <w:szCs w:val="20"/>
      <w:lang w:eastAsia="hr-HR"/>
    </w:rPr>
  </w:style>
  <w:style w:customStyle="1" w:styleId="Standard" w:type="paragraph">
    <w:name w:val="Standard"/>
    <w:rsid w:val="003E57D9"/>
    <w:pPr>
      <w:widowControl w:val="0"/>
      <w:suppressAutoHyphens/>
      <w:autoSpaceDN w:val="0"/>
      <w:spacing w:after="0" w:line="240" w:lineRule="auto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70C09"/>
    <w:rPr>
      <w:rFonts w:ascii="Tahoma" w:cs="Arial" w:eastAsia="Times New Roman" w:hAnsi="Tahoma"/>
      <w:bCs/>
      <w:sz w:val="28"/>
      <w:szCs w:val="26"/>
      <w:lang w:eastAsia="hr-HR"/>
    </w:rPr>
  </w:style>
  <w:style w:customStyle="1" w:styleId="ASC" w:type="character">
    <w:name w:val="ASC"/>
    <w:basedOn w:val="Zadanifontodlomka"/>
    <w:rsid w:val="00570C09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70C09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570C09"/>
    <w:pPr>
      <w:pBdr>
        <w:bottom w:color="4F81BD" w:space="4" w:sz="8" w:val="single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rsid w:val="00570C09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570C09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570C09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customStyle="1" w:styleId="Style16" w:type="paragraph">
    <w:name w:val="Style16"/>
    <w:basedOn w:val="Normal"/>
    <w:rsid w:val="00570C09"/>
    <w:pPr>
      <w:widowControl w:val="0"/>
      <w:tabs>
        <w:tab w:pos="8428" w:val="right"/>
        <w:tab w:pos="99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styleId="StandardWeb" w:type="paragraph">
    <w:name w:val="Normal (Web)"/>
    <w:basedOn w:val="Normal"/>
    <w:rsid w:val="00570C09"/>
    <w:pPr>
      <w:spacing w:after="100" w:afterAutospacing="1" w:before="100" w:beforeAutospacing="1"/>
    </w:pPr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570C09"/>
    <w:pPr>
      <w:spacing w:after="100" w:afterAutospacing="1" w:before="100" w:beforeAutospacing="1"/>
    </w:pPr>
    <w:rPr>
      <w:sz w:val="24"/>
      <w:szCs w:val="24"/>
    </w:rPr>
  </w:style>
  <w:style w:customStyle="1" w:styleId="clanak" w:type="paragraph">
    <w:name w:val="clanak"/>
    <w:basedOn w:val="Normal"/>
    <w:rsid w:val="00570C09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kurziv1" w:type="character">
    <w:name w:val="kurziv1"/>
    <w:basedOn w:val="Zadanifontodlomka"/>
    <w:rsid w:val="00570C09"/>
    <w:rPr>
      <w:i/>
      <w:iCs/>
    </w:rPr>
  </w:style>
  <w:style w:styleId="SlijeenaHiperveza" w:type="character">
    <w:name w:val="FollowedHyperlink"/>
    <w:basedOn w:val="Zadanifontodlomka"/>
    <w:uiPriority w:val="99"/>
    <w:rsid w:val="00570C09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70C09"/>
    <w:pPr>
      <w:spacing w:line="276" w:lineRule="auto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70C09"/>
    <w:pPr>
      <w:spacing w:after="100" w:before="60"/>
      <w:ind w:firstLine="709" w:left="400"/>
    </w:pPr>
    <w:rPr>
      <w:rFonts w:ascii="Tahoma" w:hAns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70C09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70C09"/>
    <w:pPr>
      <w:spacing w:after="60" w:before="60"/>
      <w:ind w:firstLine="709"/>
    </w:pPr>
    <w:rPr>
      <w:rFonts w:ascii="Tahoma" w:hAnsi="Tahoma"/>
    </w:rPr>
  </w:style>
  <w:style w:customStyle="1" w:styleId="TekstkomentaraChar" w:type="character">
    <w:name w:val="Tekst komentara Char"/>
    <w:basedOn w:val="Zadanifontodlomka"/>
    <w:link w:val="Tekstkomentara"/>
    <w:semiHidden/>
    <w:rsid w:val="00570C09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70C0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570C09"/>
    <w:rPr>
      <w:rFonts w:ascii="Tahoma" w:cs="Times New Roman" w:eastAsia="Times New Roman" w:hAnsi="Tahoma"/>
      <w:b/>
      <w:bCs/>
      <w:sz w:val="20"/>
      <w:szCs w:val="20"/>
      <w:lang w:eastAsia="hr-HR"/>
    </w:rPr>
  </w:style>
  <w:style w:customStyle="1" w:styleId="xl68" w:type="paragraph">
    <w:name w:val="xl68"/>
    <w:basedOn w:val="Normal"/>
    <w:rsid w:val="00570C09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9" w:type="paragraph">
    <w:name w:val="xl69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0" w:type="paragraph">
    <w:name w:val="xl70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71" w:type="paragraph">
    <w:name w:val="xl71"/>
    <w:basedOn w:val="Normal"/>
    <w:rsid w:val="00570C09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2" w:type="paragraph">
    <w:name w:val="xl72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73" w:type="paragraph">
    <w:name w:val="xl73"/>
    <w:basedOn w:val="Normal"/>
    <w:rsid w:val="00570C09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4" w:type="paragraph">
    <w:name w:val="xl74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5" w:type="paragraph">
    <w:name w:val="xl75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6" w:type="paragraph">
    <w:name w:val="xl76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7" w:type="paragraph">
    <w:name w:val="xl77"/>
    <w:basedOn w:val="Normal"/>
    <w:rsid w:val="00570C09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8" w:type="paragraph">
    <w:name w:val="xl78"/>
    <w:basedOn w:val="Normal"/>
    <w:rsid w:val="00570C09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9" w:type="paragraph">
    <w:name w:val="xl79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570C09"/>
    <w:pPr>
      <w:spacing w:after="100" w:afterAutospacing="1" w:before="100" w:beforeAutospacing="1"/>
    </w:pPr>
    <w:rPr>
      <w:sz w:val="24"/>
      <w:szCs w:val="24"/>
    </w:rPr>
  </w:style>
  <w:style w:customStyle="1" w:styleId="xl66" w:type="paragraph">
    <w:name w:val="xl66"/>
    <w:basedOn w:val="Normal"/>
    <w:rsid w:val="00570C09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7" w:type="paragraph">
    <w:name w:val="xl67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8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88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8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8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05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55</properties:Pages>
  <properties:Words>10409</properties:Words>
  <properties:Characters>73719</properties:Characters>
  <properties:Lines>7329</properties:Lines>
  <properties:Paragraphs>5687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2018-05-22T09:36:00Z</dcterms:created>
  <dc:creator>Nikola Ribarić</dc:creator>
  <cp:lastModifiedBy>Valentina Delač</cp:lastModifiedBy>
  <cp:lastPrinted>2018-05-22T09:43:00Z</cp:lastPrinted>
  <dcterms:modified xmlns:xsi="http://www.w3.org/2001/XMLSchema-instance" xsi:type="dcterms:W3CDTF">2018-05-22T09:43:00Z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 rj potvrda predstečajnog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55</vt:i4>
  </prop:property>
</prop:Properties>
</file>