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57bce" w14:paraId="eb57bce" w:rsidRDefault="003C0B07" w:rsidP="003C0B07" w:rsidR="003C0B0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0B07" w:rsidP="003C0B07" w:rsidR="003C0B0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C0B07" w:rsidP="003C0B07" w:rsidR="003C0B0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C0B07" w:rsidP="003C0B07" w:rsidR="003C0B0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C0B07" w:rsidP="003C0B07" w:rsidR="003C0B0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C0B07" w:rsidP="003C0B07" w:rsidR="003C0B0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C0B07" w:rsidP="003C0B07" w:rsidR="003C0B07" w:rsidRPr="005D578C">
      <w:pPr>
        <w:jc w:val="center"/>
        <w:rPr>
          <w:rFonts w:cs="Times New Roman" w:eastAsia="Times New Roman"/>
          <w:szCs w:val="24"/>
        </w:rPr>
      </w:pPr>
    </w:p>
    <w:p w:rsidRDefault="003C0B07" w:rsidP="003C0B07" w:rsidR="003C0B0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C0B07" w:rsidP="003C0B07" w:rsidR="003C0B07" w:rsidRPr="005D578C">
      <w:pPr>
        <w:rPr>
          <w:rFonts w:cs="Times New Roman" w:eastAsia="Times New Roman"/>
          <w:szCs w:val="24"/>
        </w:rPr>
      </w:pPr>
    </w:p>
    <w:p w:rsidRDefault="003C0B07" w:rsidP="003C0B07" w:rsidR="003C0B0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>Financijske agencije,</w:t>
      </w:r>
      <w:r w:rsidRPr="00E3498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OIB 85821130368,</w:t>
      </w:r>
      <w:r w:rsidRPr="008C0525">
        <w:rPr>
          <w:rFonts w:cs="Times New Roman" w:eastAsia="Times New Roman"/>
          <w:szCs w:val="24"/>
        </w:rPr>
        <w:t xml:space="preserve"> 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8121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INTERIJERI BARIŠIĆ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Musalež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67791558874, MBS 130038122, 12. veljače 2016.</w:t>
      </w:r>
    </w:p>
    <w:p w:rsidRDefault="003C0B07" w:rsidP="003C0B07" w:rsidR="003C0B07" w:rsidRPr="005D578C">
      <w:pPr>
        <w:rPr>
          <w:rFonts w:cs="Times New Roman" w:eastAsia="Times New Roman"/>
          <w:szCs w:val="24"/>
        </w:rPr>
      </w:pPr>
    </w:p>
    <w:p w:rsidRDefault="003C0B07" w:rsidP="003C0B07" w:rsidR="003C0B0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C0B07" w:rsidP="003C0B07" w:rsidR="003C0B07" w:rsidRPr="005D578C">
      <w:pPr>
        <w:rPr>
          <w:rFonts w:cs="Times New Roman" w:eastAsia="Times New Roman"/>
          <w:szCs w:val="24"/>
        </w:rPr>
      </w:pPr>
    </w:p>
    <w:p w:rsidRDefault="003C0B07" w:rsidP="003C0B07" w:rsidR="003C0B0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INTERIJERI BARIŠIĆ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Musalež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67791558874, MBS 130038122,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12.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12,00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3C0B07" w:rsidP="003C0B07" w:rsidR="003C0B07" w:rsidRPr="005D578C">
      <w:pPr>
        <w:rPr>
          <w:rFonts w:cs="Times New Roman" w:eastAsia="Times New Roman"/>
          <w:szCs w:val="24"/>
        </w:rPr>
      </w:pPr>
    </w:p>
    <w:p w:rsidRDefault="003C0B07" w:rsidP="003C0B07" w:rsidR="003C0B0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Zdenko Krstić iz Osijeka, Županijska 2, OIB 13827089798.</w:t>
      </w:r>
    </w:p>
    <w:p w:rsidRDefault="003C0B07" w:rsidP="003C0B07" w:rsidR="003C0B07">
      <w:pPr>
        <w:rPr>
          <w:rFonts w:cs="Times New Roman" w:eastAsia="Times New Roman"/>
          <w:szCs w:val="20"/>
        </w:rPr>
      </w:pPr>
    </w:p>
    <w:p w:rsidRDefault="003C0B07" w:rsidP="003C0B07" w:rsidR="003C0B0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INTERIJERI BARIŠIĆ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Musalež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67791558874, MBS 130038122.</w:t>
      </w:r>
    </w:p>
    <w:p w:rsidRDefault="003C0B07" w:rsidP="003C0B07" w:rsidR="003C0B07">
      <w:pPr>
        <w:rPr>
          <w:rFonts w:cs="Times New Roman" w:eastAsia="Times New Roman"/>
          <w:szCs w:val="24"/>
        </w:rPr>
      </w:pPr>
    </w:p>
    <w:p w:rsidRDefault="003C0B07" w:rsidP="003C0B07" w:rsidR="003C0B0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INTERIJERI BARIŠIĆ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Musalež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67791558874, MBS 130038122.</w:t>
      </w:r>
    </w:p>
    <w:p w:rsidRDefault="003C0B07" w:rsidP="003C0B07" w:rsidR="003C0B07">
      <w:pPr>
        <w:rPr>
          <w:rFonts w:cs="Times New Roman" w:eastAsia="Times New Roman"/>
          <w:szCs w:val="24"/>
        </w:rPr>
      </w:pPr>
    </w:p>
    <w:p w:rsidRDefault="003C0B07" w:rsidP="003C0B07" w:rsidR="003C0B07" w:rsidRPr="005D578C">
      <w:pPr>
        <w:rPr>
          <w:rFonts w:cs="Times New Roman" w:eastAsia="Times New Roman"/>
          <w:szCs w:val="24"/>
        </w:rPr>
      </w:pPr>
    </w:p>
    <w:p w:rsidRDefault="003C0B07" w:rsidP="003C0B07" w:rsidR="003C0B0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C0B07" w:rsidP="003C0B07" w:rsidR="003C0B07">
      <w:pPr>
        <w:ind w:firstLine="708"/>
        <w:rPr>
          <w:rFonts w:cs="Times New Roman" w:eastAsia="Times New Roman"/>
          <w:szCs w:val="24"/>
        </w:rPr>
      </w:pPr>
    </w:p>
    <w:p w:rsidRDefault="003C0B07" w:rsidP="003C0B07" w:rsidR="003C0B0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INTERIJERI BARIŠIĆ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St-346/2015-3 od 23. studenog 2015. pokrenuo skraćeni stečajni postupak nad dužnikom INTERIJERI BARIŠIĆ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4.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St-346/2015-4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C0B07" w:rsidP="003C0B07" w:rsidR="003C0B0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C0B07" w:rsidP="003C0B07" w:rsidR="003C0B07" w:rsidRPr="005D578C">
      <w:pPr>
        <w:rPr>
          <w:rFonts w:cs="Times New Roman" w:eastAsia="Times New Roman"/>
          <w:szCs w:val="24"/>
        </w:rPr>
      </w:pPr>
    </w:p>
    <w:p w:rsidRDefault="003C0B07" w:rsidP="003C0B07" w:rsidR="003C0B0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12.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C0B07" w:rsidP="003C0B07" w:rsidR="003C0B07" w:rsidRPr="005D578C">
      <w:pPr>
        <w:jc w:val="center"/>
        <w:rPr>
          <w:rFonts w:cs="Times New Roman" w:eastAsia="Times New Roman"/>
          <w:szCs w:val="24"/>
        </w:rPr>
      </w:pPr>
    </w:p>
    <w:p w:rsidRDefault="003C0B07" w:rsidP="003C0B07" w:rsidR="003C0B07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3C0B07" w:rsidP="003C0B07" w:rsidR="003C0B07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205519">
        <w:rPr>
          <w:rFonts w:cs="Times New Roman" w:eastAsia="Times New Roman"/>
          <w:szCs w:val="24"/>
        </w:rPr>
        <w:t>, v. r.</w:t>
      </w:r>
      <w:r>
        <w:rPr>
          <w:rFonts w:cs="Times New Roman" w:eastAsia="Times New Roman"/>
          <w:szCs w:val="24"/>
        </w:rPr>
        <w:t xml:space="preserve"> </w:t>
      </w:r>
    </w:p>
    <w:p w:rsidRDefault="003C0B07" w:rsidP="003C0B07" w:rsidR="003C0B07">
      <w:pPr>
        <w:jc w:val="left"/>
        <w:rPr>
          <w:rFonts w:cs="Times New Roman" w:eastAsia="Times New Roman"/>
          <w:szCs w:val="24"/>
        </w:rPr>
      </w:pPr>
    </w:p>
    <w:p w:rsidRDefault="003C0B07" w:rsidP="003C0B07" w:rsidR="003C0B07" w:rsidRPr="005D578C">
      <w:pPr>
        <w:jc w:val="left"/>
        <w:rPr>
          <w:rFonts w:cs="Times New Roman" w:eastAsia="Times New Roman"/>
          <w:szCs w:val="24"/>
        </w:rPr>
      </w:pPr>
    </w:p>
    <w:p w:rsidRDefault="003C0B07" w:rsidP="003C0B07" w:rsidR="003C0B0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C0B07" w:rsidP="003C0B07" w:rsidR="003C0B0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3C0B07" w:rsidP="003C0B07" w:rsidR="003C0B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C0B07" w:rsidP="003C0B07" w:rsidR="003C0B07">
      <w:pPr>
        <w:rPr>
          <w:rFonts w:cs="Times New Roman" w:eastAsia="Times New Roman"/>
          <w:szCs w:val="24"/>
        </w:rPr>
      </w:pPr>
    </w:p>
    <w:p w:rsidRDefault="003C0B07" w:rsidP="003C0B07" w:rsidR="003C0B07" w:rsidRPr="005D578C">
      <w:pPr>
        <w:rPr>
          <w:rFonts w:cs="Times New Roman" w:eastAsia="Times New Roman"/>
          <w:szCs w:val="24"/>
        </w:rPr>
      </w:pPr>
    </w:p>
    <w:p w:rsidRDefault="003C0B07" w:rsidP="003C0B07" w:rsidR="003C0B0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C0B07" w:rsidP="003C0B07" w:rsidR="003C0B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C0B07" w:rsidP="003C0B07" w:rsidR="003C0B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INTERIJERI BARIŠIĆ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Musalež bb,</w:t>
      </w:r>
    </w:p>
    <w:p w:rsidRDefault="003C0B07" w:rsidP="003C0B07" w:rsidR="003C0B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Velimir Barišić, Mihelići, Mihelići 1/D,</w:t>
      </w:r>
    </w:p>
    <w:p w:rsidRDefault="003C0B07" w:rsidP="003C0B07" w:rsidR="003C0B0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</w:t>
      </w:r>
      <w:r w:rsidR="00205519">
        <w:rPr>
          <w:rFonts w:cs="Times New Roman" w:eastAsia="Times New Roman"/>
          <w:szCs w:val="20"/>
        </w:rPr>
        <w:t xml:space="preserve">Poreč, </w:t>
      </w:r>
      <w:r>
        <w:rPr>
          <w:rFonts w:cs="Times New Roman" w:eastAsia="Times New Roman"/>
          <w:szCs w:val="20"/>
        </w:rPr>
        <w:t>M. Vlašića 20,</w:t>
      </w:r>
    </w:p>
    <w:p w:rsidRDefault="003C0B07" w:rsidP="003C0B07" w:rsidR="003C0B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C0B07" w:rsidP="003C0B07" w:rsidR="003C0B0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Zdenko Krstić, Osijek, Županijska 2, </w:t>
      </w:r>
    </w:p>
    <w:p w:rsidRDefault="003C0B07" w:rsidP="003C0B07" w:rsidR="003C0B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C0B07" w:rsidP="003C0B07" w:rsidR="003C0B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C0B07" w:rsidP="003C0B07" w:rsidR="003C0B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C0B07" w:rsidP="003C0B07" w:rsidR="003C0B07" w:rsidRPr="00EB7ECC"/>
    <w:p w:rsidRDefault="003C0B07" w:rsidP="003C0B07" w:rsidR="003C0B07">
      <w:pPr>
        <w:jc w:val="left"/>
        <w:rPr>
          <w:rFonts w:cs="Times New Roman" w:eastAsia="Times New Roman"/>
          <w:szCs w:val="24"/>
        </w:rPr>
      </w:pPr>
    </w:p>
    <w:p w:rsidRDefault="003C0B07" w:rsidP="003C0B07" w:rsidR="003C0B07"/>
    <w:p w:rsidRDefault="003C0B07" w:rsidP="003C0B07" w:rsidR="003C0B07"/>
    <w:p w:rsidRDefault="009D18F0" w:rsidR="00387208"/>
    <w:sectPr w:rsidSect="00A074C3" w:rsidR="0038720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0B07" w:rsidP="003C0B07" w:rsidR="003C0B07">
      <w:r>
        <w:separator/>
      </w:r>
    </w:p>
  </w:endnote>
  <w:endnote w:id="0" w:type="continuationSeparator">
    <w:p w:rsidRDefault="003C0B07" w:rsidP="003C0B07" w:rsidR="003C0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0B07" w:rsidP="003C0B07" w:rsidR="003C0B07">
      <w:r>
        <w:separator/>
      </w:r>
    </w:p>
  </w:footnote>
  <w:footnote w:id="0" w:type="continuationSeparator">
    <w:p w:rsidRDefault="003C0B07" w:rsidP="003C0B07" w:rsidR="003C0B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07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D18F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St-346/2015-5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B07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St-346/2015-5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0E39"/>
    <w:rsid w:val="00205519"/>
    <w:rsid w:val="003C0B07"/>
    <w:rsid w:val="00615D5C"/>
    <w:rsid w:val="0075528E"/>
    <w:rsid w:val="00760E39"/>
    <w:rsid w:val="0079403F"/>
    <w:rsid w:val="009D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0B0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0B0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C0B0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B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0B0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0B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0B0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5D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D5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15D5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15D5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15D5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0B0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0B0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C0B0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B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0B0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0B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0B0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5D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D5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15D5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15D5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15D5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St-346/2015-5</izvorni_sadrzaj>
    <derivirana_varijabla naziv="DomainObject.Oznaka_1">St-346/2015-5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St-346/2015</izvorni_sadrzaj>
    <derivirana_varijabla naziv="DomainObject.Predmet.OznakaBroj_1">St-346/2015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INTERIJERI BARIŠIĆ d.o.o. POREČ</izvorni_sadrzaj>
    <derivirana_varijabla naziv="DomainObject.Predmet.ProtustrankaFormated_1">  INTERIJERI BARIŠIĆ d.o.o. POREČ</derivirana_varijabla>
  </DomainObject.Predmet.ProtustrankaFormated>
  <DomainObject.Predmet.ProtustrankaFormatedOIB>
    <izvorni_sadrzaj>  INTERIJERI BARIŠIĆ d.o.o. POREČ, OIB 67791558874</izvorni_sadrzaj>
    <derivirana_varijabla naziv="DomainObject.Predmet.ProtustrankaFormatedOIB_1">  INTERIJERI BARIŠIĆ d.o.o. POREČ, OIB 67791558874</derivirana_varijabla>
  </DomainObject.Predmet.ProtustrankaFormatedOIB>
  <DomainObject.Predmet.ProtustrankaFormatedWithAdress>
    <izvorni_sadrzaj> INTERIJERI BARIŠIĆ d.o.o. POREČ, Musalež/bb, 52440 Poreč</izvorni_sadrzaj>
    <derivirana_varijabla naziv="DomainObject.Predmet.ProtustrankaFormatedWithAdress_1"> INTERIJERI BARIŠIĆ d.o.o. POREČ, Musalež/bb, 52440 Poreč</derivirana_varijabla>
  </DomainObject.Predmet.ProtustrankaFormatedWithAdress>
  <DomainObject.Predmet.ProtustrankaFormatedWithAdressOIB>
    <izvorni_sadrzaj> INTERIJERI BARIŠIĆ d.o.o. POREČ, OIB 67791558874, Musalež/bb, 52440 Poreč</izvorni_sadrzaj>
    <derivirana_varijabla naziv="DomainObject.Predmet.ProtustrankaFormatedWithAdressOIB_1"> INTERIJERI BARIŠIĆ d.o.o. POREČ, OIB 67791558874, Musalež/bb, 52440 Poreč</derivirana_varijabla>
  </DomainObject.Predmet.ProtustrankaFormatedWithAdressOIB>
  <DomainObject.Predmet.ProtustrankaWithAdress>
    <izvorni_sadrzaj>INTERIJERI BARIŠIĆ d.o.o. POREČ Musalež/bb, 52440 Poreč</izvorni_sadrzaj>
    <derivirana_varijabla naziv="DomainObject.Predmet.ProtustrankaWithAdress_1">INTERIJERI BARIŠIĆ d.o.o. POREČ Musalež/bb, 52440 Poreč</derivirana_varijabla>
  </DomainObject.Predmet.ProtustrankaWithAdress>
  <DomainObject.Predmet.ProtustrankaWithAdressOIB>
    <izvorni_sadrzaj>INTERIJERI BARIŠIĆ d.o.o. POREČ, OIB 67791558874, Musalež/bb, 52440 Poreč</izvorni_sadrzaj>
    <derivirana_varijabla naziv="DomainObject.Predmet.ProtustrankaWithAdressOIB_1">INTERIJERI BARIŠIĆ d.o.o. POREČ, OIB 67791558874, Musalež/bb, 52440 Poreč</derivirana_varijabla>
  </DomainObject.Predmet.ProtustrankaWithAdressOIB>
  <DomainObject.Predmet.ProtustrankaNazivFormated>
    <izvorni_sadrzaj>INTERIJERI BARIŠIĆ d.o.o. POREČ</izvorni_sadrzaj>
    <derivirana_varijabla naziv="DomainObject.Predmet.ProtustrankaNazivFormated_1">INTERIJERI BARIŠIĆ d.o.o. POREČ</derivirana_varijabla>
  </DomainObject.Predmet.ProtustrankaNazivFormated>
  <DomainObject.Predmet.ProtustrankaNazivFormatedOIB>
    <izvorni_sadrzaj>INTERIJERI BARIŠIĆ d.o.o. POREČ, OIB 67791558874</izvorni_sadrzaj>
    <derivirana_varijabla naziv="DomainObject.Predmet.ProtustrankaNazivFormatedOIB_1">INTERIJERI BARIŠIĆ d.o.o. POREČ, OIB 67791558874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61784.43</izvorni_sadrzaj>
    <derivirana_varijabla naziv="DomainObject.Predmet.TrenutnaVrijednost_1">61784.43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INTERIJERI BARIŠIĆ d.o.o. POREČ</item>
    </izvorni_sadrzaj>
    <derivirana_varijabla naziv="DomainObject.Predmet.ProtuStrankaListFormated_1">
      <item>INTERIJERI BARIŠIĆ d.o.o. POREČ</item>
    </derivirana_varijabla>
  </DomainObject.Predmet.ProtuStrankaListFormated>
  <DomainObject.Predmet.ProtuStrankaListFormatedOIB>
    <izvorni_sadrzaj>
      <item>INTERIJERI BARIŠIĆ d.o.o. POREČ, OIB 67791558874</item>
    </izvorni_sadrzaj>
    <derivirana_varijabla naziv="DomainObject.Predmet.ProtuStrankaListFormatedOIB_1">
      <item>INTERIJERI BARIŠIĆ d.o.o. POREČ, OIB 67791558874</item>
    </derivirana_varijabla>
  </DomainObject.Predmet.ProtuStrankaListFormatedOIB>
  <DomainObject.Predmet.ProtuStrankaListFormatedWithAdress>
    <izvorni_sadrzaj>
      <item>INTERIJERI BARIŠIĆ d.o.o. POREČ, Musalež/bb, 52440 Poreč</item>
    </izvorni_sadrzaj>
    <derivirana_varijabla naziv="DomainObject.Predmet.ProtuStrankaListFormatedWithAdress_1">
      <item>INTERIJERI BARIŠIĆ d.o.o. POREČ, Musalež/bb, 52440 Poreč</item>
    </derivirana_varijabla>
  </DomainObject.Predmet.ProtuStrankaListFormatedWithAdress>
  <DomainObject.Predmet.ProtuStrankaListFormatedWithAdressOIB>
    <izvorni_sadrzaj>
      <item>INTERIJERI BARIŠIĆ d.o.o. POREČ, OIB 67791558874, Musalež/bb, 52440 Poreč</item>
    </izvorni_sadrzaj>
    <derivirana_varijabla naziv="DomainObject.Predmet.ProtuStrankaListFormatedWithAdressOIB_1">
      <item>INTERIJERI BARIŠIĆ d.o.o. POREČ, OIB 67791558874, Musalež/bb, 52440 Poreč</item>
    </derivirana_varijabla>
  </DomainObject.Predmet.ProtuStrankaListFormatedWithAdressOIB>
  <DomainObject.Predmet.ProtuStrankaListNazivFormated>
    <izvorni_sadrzaj>
      <item>INTERIJERI BARIŠIĆ d.o.o. POREČ</item>
    </izvorni_sadrzaj>
    <derivirana_varijabla naziv="DomainObject.Predmet.ProtuStrankaListNazivFormated_1">
      <item>INTERIJERI BARIŠIĆ d.o.o. POREČ</item>
    </derivirana_varijabla>
  </DomainObject.Predmet.ProtuStrankaListNazivFormated>
  <DomainObject.Predmet.ProtuStrankaListNazivFormatedOIB>
    <izvorni_sadrzaj>
      <item>INTERIJERI BARIŠIĆ d.o.o. POREČ, OIB 67791558874</item>
    </izvorni_sadrzaj>
    <derivirana_varijabla naziv="DomainObject.Predmet.ProtuStrankaListNazivFormatedOIB_1">
      <item>INTERIJERI BARIŠIĆ d.o.o. POREČ, OIB 67791558874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St-346/2015-5</izvorni_sadrzaj>
    <derivirana_varijabla naziv="DomainObject.PoslovniBrojDokumenta_1">St-346/2015-5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INTERIJERI BARIŠIĆ d.o.o. POREČ</izvorni_sadrzaj>
    <derivirana_varijabla naziv="DomainObject.Predmet.ProtustrankaIDrugi_1">INTERIJERI BARIŠIĆ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INTERIJERI BARIŠIĆ d.o.o. POREČ, OIB 67791558874, Musalež/bb, 52440 Poreč</izvorni_sadrzaj>
    <derivirana_varijabla naziv="DomainObject.Predmet.ProtustrankaIDrugiAdressOIB_1">INTERIJERI BARIŠIĆ d.o.o. POREČ, OIB 67791558874, Musalež/bb,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INTERIJERI BARIŠIĆ d.o.o. POREČ</item>
    </izvorni_sadrzaj>
    <derivirana_varijabla naziv="DomainObject.Predmet.SudioniciListNaziv_1">
      <item>FINANCIJSKA AGENCIJA, RC RIJEKA, PODRUŽNICA PULA, PULA</item>
      <item>INTERIJERI BARIŠIĆ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INTERIJERI BARIŠIĆ d.o.o. POREČ, OIB 67791558874, Musalež/bb,52440 Poreč</item>
    </izvorni_sadrzaj>
    <derivirana_varijabla naziv="DomainObject.Predmet.SudioniciListAdressOIB_1">
      <item>FINANCIJSKA AGENCIJA, RC RIJEKA, PODRUŽNICA PULA, PULA, OIB 85821130368, Giardini 5,52100 Pula</item>
      <item>INTERIJERI BARIŠIĆ d.o.o. POREČ, OIB 67791558874, Musalež/bb,52440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67791558874</item>
    </izvorni_sadrzaj>
    <derivirana_varijabla naziv="DomainObject.Predmet.SudioniciListNazivOIB_1">
      <item>, OIB 85821130368</item>
      <item>, OIB 67791558874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1A033C-274F-4CBF-9BD1-258145DD4A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3280</properties:Characters>
  <properties:Lines>82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2016-02-11T13:05:00Z</dcterms:created>
  <dc:creator>Mihaela Kaligari</dc:creator>
  <dc:description/>
  <cp:keywords/>
  <cp:lastModifiedBy>Mihaela Kaligari</cp:lastModifiedBy>
  <cp:lastPrinted>2016-02-12T07:40:00Z</cp:lastPrinted>
  <dcterms:modified xmlns:xsi="http://www.w3.org/2001/XMLSchema-instance" xsi:type="dcterms:W3CDTF">2016-02-12T09:43:00Z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St-346/2015-5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