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674b" w14:paraId="c52674b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A668DD" w:rsidRPr="00A668DD">
        <w:t>4429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5F7316" w:rsidRPr="00A668DD">
        <w:t>1</w:t>
      </w:r>
      <w:r w:rsidR="007C473B" w:rsidRPr="00A668DD">
        <w:t>5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AC4528" w:rsidRPr="00A668DD">
        <w:t xml:space="preserve"> </w:t>
      </w:r>
      <w:r w:rsidR="00A668DD" w:rsidRPr="00A668DD">
        <w:rPr>
          <w:b/>
        </w:rPr>
        <w:t>PIRAMIDA-M.D.</w:t>
      </w:r>
      <w:r w:rsidR="005B51B3" w:rsidRPr="00A668DD">
        <w:rPr>
          <w:b/>
        </w:rPr>
        <w:t xml:space="preserve"> d.o.o.</w:t>
      </w:r>
      <w:r w:rsidR="00AC4528" w:rsidRPr="00A668DD">
        <w:t xml:space="preserve">, </w:t>
      </w:r>
      <w:r w:rsidR="005F7316" w:rsidRPr="00A668DD">
        <w:t xml:space="preserve">Zagreb, </w:t>
      </w:r>
      <w:r w:rsidR="00A668DD" w:rsidRPr="00A668DD">
        <w:t>1. Korazi put 58</w:t>
      </w:r>
      <w:r w:rsidR="00EF2719" w:rsidRPr="00A668DD">
        <w:t>,</w:t>
      </w:r>
      <w:r w:rsidR="00AC4528" w:rsidRPr="00A668DD">
        <w:t xml:space="preserve"> OIB </w:t>
      </w:r>
      <w:r w:rsidR="00A668DD" w:rsidRPr="00A668DD">
        <w:t>12204973848</w:t>
      </w:r>
      <w:r w:rsidR="00AC4528" w:rsidRPr="00A668DD">
        <w:t xml:space="preserve">. 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A668DD" w:rsidRPr="00A668DD">
        <w:t>891.913,40</w:t>
      </w:r>
      <w:r w:rsidRPr="00A668DD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B205C8" w:rsidRPr="00A668DD">
        <w:t>1</w:t>
      </w:r>
      <w:r w:rsidR="007C473B" w:rsidRPr="00A668DD">
        <w:t>5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668DD">
      <w:rPr>
        <w:b/>
      </w:rPr>
      <w:t>4429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22280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5F7316"/>
    <w:rsid w:val="00627F6A"/>
    <w:rsid w:val="00657B8E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2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8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8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8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8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2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8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8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8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8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4429</izvorni_sadrzaj>
    <derivirana_varijabla naziv="DomainObject.Predmet.Broj_1">4429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St-4429/2015</izvorni_sadrzaj>
    <derivirana_varijabla naziv="DomainObject.Predmet.OznakaBroj_1">St-4429/2015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PIRAMIDA-M.D. d.o.o. zastupanog po punomoćniku Franjo Božić</izvorni_sadrzaj>
    <derivirana_varijabla naziv="DomainObject.Predmet.ProtustrankaFormated_1">  PIRAMIDA-M.D. d.o.o. zastupanog po punomoćniku Franjo Božić</derivirana_varijabla>
  </DomainObject.Predmet.ProtustrankaFormated>
  <DomainObject.Predmet.ProtustrankaFormatedOIB>
    <izvorni_sadrzaj>  PIRAMIDA-M.D. d.o.o., OIB 12204973848 zastupanog po punomoćniku Franjo Božić</izvorni_sadrzaj>
    <derivirana_varijabla naziv="DomainObject.Predmet.ProtustrankaFormatedOIB_1">  PIRAMIDA-M.D. d.o.o., OIB 12204973848 zastupanog po punomoćniku Franjo Božić</derivirana_varijabla>
  </DomainObject.Predmet.ProtustrankaFormatedOIB>
  <DomainObject.Predmet.ProtustrankaFormatedWithAdress>
    <izvorni_sadrzaj> PIRAMIDA-M.D. d.o.o., 1. Kozari put 58, 10000 Zagreb zastupanog po punomoćniku Franjo Božić</izvorni_sadrzaj>
    <derivirana_varijabla naziv="DomainObject.Predmet.ProtustrankaFormatedWithAdress_1"> PIRAMIDA-M.D. d.o.o., 1. Kozari put 58, 10000 Zagreb zastupanog po punomoćniku Franjo Božić</derivirana_varijabla>
  </DomainObject.Predmet.ProtustrankaFormatedWithAdress>
  <DomainObject.Predmet.ProtustrankaFormatedWithAdressOIB>
    <izvorni_sadrzaj> PIRAMIDA-M.D. d.o.o., OIB 12204973848, 1. Kozari put 58, 10000 Zagreb zastupanog po punomoćniku Franjo Božić</izvorni_sadrzaj>
    <derivirana_varijabla naziv="DomainObject.Predmet.ProtustrankaFormatedWithAdressOIB_1"> PIRAMIDA-M.D. d.o.o., OIB 12204973848, 1. Kozari put 58, 10000 Zagreb zastupanog po punomoćniku Franjo Božić</derivirana_varijabla>
  </DomainObject.Predmet.ProtustrankaFormatedWithAdressOIB>
  <DomainObject.Predmet.ProtustrankaWithAdress>
    <izvorni_sadrzaj>PIRAMIDA-M.D. d.o.o. 1. Kozari put 58, 10000 Zagreb</izvorni_sadrzaj>
    <derivirana_varijabla naziv="DomainObject.Predmet.ProtustrankaWithAdress_1">PIRAMIDA-M.D. d.o.o. 1. Kozari put 58, 10000 Zagreb</derivirana_varijabla>
  </DomainObject.Predmet.ProtustrankaWithAdress>
  <DomainObject.Predmet.ProtustrankaWithAdressOIB>
    <izvorni_sadrzaj>PIRAMIDA-M.D. d.o.o., OIB 12204973848, 1. Kozari put 58, 10000 Zagreb</izvorni_sadrzaj>
    <derivirana_varijabla naziv="DomainObject.Predmet.ProtustrankaWithAdressOIB_1">PIRAMIDA-M.D. d.o.o., OIB 12204973848, 1. Kozari put 58, 10000 Zagreb</derivirana_varijabla>
  </DomainObject.Predmet.ProtustrankaWithAdressOIB>
  <DomainObject.Predmet.ProtustrankaNazivFormated>
    <izvorni_sadrzaj>PIRAMIDA-M.D. d.o.o.</izvorni_sadrzaj>
    <derivirana_varijabla naziv="DomainObject.Predmet.ProtustrankaNazivFormated_1">PIRAMIDA-M.D. d.o.o.</derivirana_varijabla>
  </DomainObject.Predmet.ProtustrankaNazivFormated>
  <DomainObject.Predmet.ProtustrankaNazivFormatedOIB>
    <izvorni_sadrzaj>PIRAMIDA-M.D. d.o.o., OIB 12204973848</izvorni_sadrzaj>
    <derivirana_varijabla naziv="DomainObject.Predmet.ProtustrankaNazivFormatedOIB_1">PIRAMIDA-M.D. d.o.o., OIB 12204973848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PIRAMIDA-M.D. d.o.o. zastupanog po punomoćniku Franjo Božić</item>
    </izvorni_sadrzaj>
    <derivirana_varijabla naziv="DomainObject.Predmet.ProtuStrankaListFormated_1">
      <item>PIRAMIDA-M.D. d.o.o. zastupanog po punomoćniku Franjo Božić</item>
    </derivirana_varijabla>
  </DomainObject.Predmet.ProtuStrankaListFormated>
  <DomainObject.Predmet.ProtuStrankaListFormatedOIB>
    <izvorni_sadrzaj>
      <item>PIRAMIDA-M.D. d.o.o., OIB 12204973848 zastupanog po punomoćniku Franjo Božić</item>
    </izvorni_sadrzaj>
    <derivirana_varijabla naziv="DomainObject.Predmet.ProtuStrankaListFormatedOIB_1">
      <item>PIRAMIDA-M.D. d.o.o., OIB 12204973848 zastupanog po punomoćniku Franjo Božić</item>
    </derivirana_varijabla>
  </DomainObject.Predmet.ProtuStrankaListFormatedOIB>
  <DomainObject.Predmet.ProtuStrankaListFormatedWithAdress>
    <izvorni_sadrzaj>
      <item>PIRAMIDA-M.D. d.o.o., 1. Kozari put 58, 10000 Zagreb zastupanog po punomoćniku Franjo Božić</item>
    </izvorni_sadrzaj>
    <derivirana_varijabla naziv="DomainObject.Predmet.ProtuStrankaListFormatedWithAdress_1">
      <item>PIRAMIDA-M.D. d.o.o., 1. Kozari put 58, 10000 Zagreb zastupanog po punomoćniku Franjo Božić</item>
    </derivirana_varijabla>
  </DomainObject.Predmet.ProtuStrankaListFormatedWithAdress>
  <DomainObject.Predmet.ProtuStrankaListFormatedWithAdressOIB>
    <izvorni_sadrzaj>
      <item>PIRAMIDA-M.D. d.o.o., OIB 12204973848, 1. Kozari put 58, 10000 Zagreb zastupanog po punomoćniku Franjo Božić</item>
    </izvorni_sadrzaj>
    <derivirana_varijabla naziv="DomainObject.Predmet.ProtuStrankaListFormatedWithAdressOIB_1">
      <item>PIRAMIDA-M.D. d.o.o., OIB 12204973848, 1. Kozari put 58, 10000 Zagreb zastupanog po punomoćniku Franjo Božić</item>
    </derivirana_varijabla>
  </DomainObject.Predmet.ProtuStrankaListFormatedWithAdressOIB>
  <DomainObject.Predmet.ProtuStrankaListNazivFormated>
    <izvorni_sadrzaj>
      <item>PIRAMIDA-M.D. d.o.o.</item>
    </izvorni_sadrzaj>
    <derivirana_varijabla naziv="DomainObject.Predmet.ProtuStrankaListNazivFormated_1">
      <item>PIRAMIDA-M.D. d.o.o.</item>
    </derivirana_varijabla>
  </DomainObject.Predmet.ProtuStrankaListNazivFormated>
  <DomainObject.Predmet.ProtuStrankaListNazivFormatedOIB>
    <izvorni_sadrzaj>
      <item>PIRAMIDA-M.D. d.o.o., OIB 12204973848</item>
    </izvorni_sadrzaj>
    <derivirana_varijabla naziv="DomainObject.Predmet.ProtuStrankaListNazivFormatedOIB_1">
      <item>PIRAMIDA-M.D. d.o.o., OIB 12204973848</item>
    </derivirana_varijabla>
  </DomainObject.Predmet.ProtuStrankaListNazivFormatedOIB>
  <DomainObject.Predmet.OstaliListFormated>
    <izvorni_sadrzaj>
      <item>Franjo Božić punomoćnik sudionika u postupku PIRAMIDA-M.D. d.o.o.</item>
    </izvorni_sadrzaj>
    <derivirana_varijabla naziv="DomainObject.Predmet.OstaliListFormated_1">
      <item>Franjo Božić punomoćnik sudionika u postupku PIRAMIDA-M.D. d.o.o.</item>
    </derivirana_varijabla>
  </DomainObject.Predmet.OstaliListFormated>
  <DomainObject.Predmet.OstaliListFormatedOIB>
    <izvorni_sadrzaj>
      <item>Franjo Božić, OIB 87232733167 punomoćnik sudionika u postupku PIRAMIDA-M.D. d.o.o.</item>
    </izvorni_sadrzaj>
    <derivirana_varijabla naziv="DomainObject.Predmet.OstaliListFormatedOIB_1">
      <item>Franjo Božić, OIB 87232733167 punomoćnik sudionika u postupku PIRAMIDA-M.D. d.o.o.</item>
    </derivirana_varijabla>
  </DomainObject.Predmet.OstaliListFormatedOIB>
  <DomainObject.Predmet.OstaliListFormatedWithAdress>
    <izvorni_sadrzaj>
      <item>Franjo Božić, I.kozari Put 58, 10000 Zagreb punomoćnik sudionika u postupku PIRAMIDA-M.D. d.o.o.</item>
    </izvorni_sadrzaj>
    <derivirana_varijabla naziv="DomainObject.Predmet.OstaliListFormatedWithAdress_1">
      <item>Franjo Božić, I.kozari Put 58, 10000 Zagreb punomoćnik sudionika u postupku PIRAMIDA-M.D. d.o.o.</item>
    </derivirana_varijabla>
  </DomainObject.Predmet.OstaliListFormatedWithAdress>
  <DomainObject.Predmet.OstaliListFormatedWithAdressOIB>
    <izvorni_sadrzaj>
      <item>Franjo Božić, OIB 87232733167, I.kozari Put 58, 10000 Zagreb punomoćnik sudionika u postupku PIRAMIDA-M.D. d.o.o.</item>
    </izvorni_sadrzaj>
    <derivirana_varijabla naziv="DomainObject.Predmet.OstaliListFormatedWithAdressOIB_1">
      <item>Franjo Božić, OIB 87232733167, I.kozari Put 58, 10000 Zagreb punomoćnik sudionika u postupku PIRAMIDA-M.D. d.o.o.</item>
    </derivirana_varijabla>
  </DomainObject.Predmet.OstaliListFormatedWithAdressOIB>
  <DomainObject.Predmet.OstaliListNazivFormated>
    <izvorni_sadrzaj>
      <item>Franjo Božić</item>
    </izvorni_sadrzaj>
    <derivirana_varijabla naziv="DomainObject.Predmet.OstaliListNazivFormated_1">
      <item>Franjo Božić</item>
    </derivirana_varijabla>
  </DomainObject.Predmet.OstaliListNazivFormated>
  <DomainObject.Predmet.OstaliListNazivFormatedOIB>
    <izvorni_sadrzaj>
      <item>Franjo Božić, OIB 87232733167</item>
    </izvorni_sadrzaj>
    <derivirana_varijabla naziv="DomainObject.Predmet.OstaliListNazivFormatedOIB_1">
      <item>Franjo Božić, OIB 87232733167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PIRAMIDA-M.D. d.o.o.</izvorni_sadrzaj>
    <derivirana_varijabla naziv="DomainObject.Predmet.ProtustrankaIDrugi_1">PIRAMIDA-M.D.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PIRAMIDA-M.D. d.o.o., OIB 12204973848, 1. Kozari put 58, 10000 Zagreb</izvorni_sadrzaj>
    <derivirana_varijabla naziv="DomainObject.Predmet.ProtustrankaIDrugiAdressOIB_1">PIRAMIDA-M.D. d.o.o., OIB 12204973848, 1. Kozari put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PIRAMIDA-M.D. d.o.o.</item>
      <item>FINA Regionalni centar Zagreb</item>
      <item>Franjo Božić</item>
    </izvorni_sadrzaj>
    <derivirana_varijabla naziv="DomainObject.Predmet.SudioniciListNaziv_1">
      <item>PIRAMIDA-M.D. d.o.o.</item>
      <item>FINA Regionalni centar Zagreb</item>
      <item>Franjo Božić</item>
    </derivirana_varijabla>
  </DomainObject.Predmet.SudioniciListNaziv>
  <DomainObject.Predmet.SudioniciListAdressOIB>
    <izvorni_sadrzaj>
      <item>PIRAMIDA-M.D. d.o.o., OIB 12204973848, 1. Kozari put 58,10000 Zagreb</item>
      <item>FINA Regionalni centar Zagreb, OIB 85821130368, Trg svibanjskih žrtava 1995. 1,10000 Zagreb</item>
      <item>Franjo Božić, OIB 87232733167, I.kozari Put 58,10000 Zagreb</item>
    </izvorni_sadrzaj>
    <derivirana_varijabla naziv="DomainObject.Predmet.SudioniciListAdressOIB_1">
      <item>PIRAMIDA-M.D. d.o.o., OIB 12204973848, 1. Kozari put 58,10000 Zagreb</item>
      <item>FINA Regionalni centar Zagreb, OIB 85821130368, Trg svibanjskih žrtava 1995. 1,10000 Zagreb</item>
      <item>Franjo Božić, OIB 87232733167, I.kozari Put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12204973848</item>
      <item>, OIB 85821130368</item>
      <item>, OIB 87232733167</item>
    </izvorni_sadrzaj>
    <derivirana_varijabla naziv="DomainObject.Predmet.SudioniciListNazivOIB_1">
      <item>, OIB 12204973848</item>
      <item>, OIB 85821130368</item>
      <item>, OIB 87232733167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1326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2016-03-07T10:09:00Z</dcterms:created>
  <dc:creator>ilukac</dc:creator>
  <cp:lastModifiedBy>Irena Benko</cp:lastModifiedBy>
  <cp:lastPrinted>2016-03-07T10:09:00Z</cp:lastPrinted>
  <dcterms:modified xmlns:xsi="http://www.w3.org/2001/XMLSchema-instance" xsi:type="dcterms:W3CDTF">2016-03-15T07:25:00Z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