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678a" w14:paraId="1d5678a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F42810" w:rsidRPr="00F42810">
        <w:t>LILA d.o.o., Livanjska 27, Sinj, OIB: 00540787013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F42810" w:rsidRPr="00F42810">
        <w:t>LILA d.o.o., Livanjska 27, Sinj, OIB: 00540787013</w:t>
      </w:r>
      <w:r>
        <w:t xml:space="preserve">, zaprimljen na ovom sudu </w:t>
      </w:r>
      <w:r w:rsidR="00D70116">
        <w:t>18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70116">
        <w:t>18</w:t>
      </w:r>
      <w:r>
        <w:t xml:space="preserve">. rujna 2015. godine podnio zahtjev za provedbu skraćenog stečajnog postupka nad dužnikom </w:t>
      </w:r>
      <w:r w:rsidR="00F42810" w:rsidRPr="00F42810">
        <w:t>LILA d.o.o., Livanjska 27, Sinj, OIB: 00540787013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F42810">
        <w:t>668</w:t>
      </w:r>
      <w:r>
        <w:t xml:space="preserve">-1 od </w:t>
      </w:r>
      <w:r w:rsidR="00F42810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3F3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F42810">
      <w:t>211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F42810">
      <w:t>211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13F3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LILA d.o.o. za trgovinu, ugostiteljstvo i turizam</izvorni_sadrzaj>
    <derivirana_varijabla naziv="DomainObject.Predmet.ProtustrankaFormated_1">  LILA d.o.o. za trgovinu, ugostiteljstvo i turizam</derivirana_varijabla>
  </DomainObject.Predmet.ProtustrankaFormated>
  <DomainObject.Predmet.ProtustrankaFormatedOIB>
    <izvorni_sadrzaj>  LILA d.o.o. za trgovinu, ugostiteljstvo i turizam, OIB 00540787013</izvorni_sadrzaj>
    <derivirana_varijabla naziv="DomainObject.Predmet.ProtustrankaFormatedOIB_1">  LILA d.o.o. za trgovinu, ugostiteljstvo i turizam, OIB 00540787013</derivirana_varijabla>
  </DomainObject.Predmet.ProtustrankaFormatedOIB>
  <DomainObject.Predmet.ProtustrankaFormatedWithAdress>
    <izvorni_sadrzaj> LILA d.o.o. za trgovinu, ugostiteljstvo i turizam, Livanjska 27, 21230 Sinj</izvorni_sadrzaj>
    <derivirana_varijabla naziv="DomainObject.Predmet.ProtustrankaFormatedWithAdress_1"> LILA d.o.o. za trgovinu, ugostiteljstvo i turizam, Livanjska 27, 21230 Sinj</derivirana_varijabla>
  </DomainObject.Predmet.ProtustrankaFormatedWithAdress>
  <DomainObject.Predmet.ProtustrankaFormatedWithAdressOIB>
    <izvorni_sadrzaj> LILA d.o.o. za trgovinu, ugostiteljstvo i turizam, OIB 00540787013, Livanjska 27, 21230 Sinj</izvorni_sadrzaj>
    <derivirana_varijabla naziv="DomainObject.Predmet.ProtustrankaFormatedWithAdressOIB_1"> LILA d.o.o. za trgovinu, ugostiteljstvo i turizam, OIB 00540787013, Livanjska 27, 21230 Sinj</derivirana_varijabla>
  </DomainObject.Predmet.ProtustrankaFormatedWithAdressOIB>
  <DomainObject.Predmet.ProtustrankaWithAdress>
    <izvorni_sadrzaj>LILA d.o.o. za trgovinu, ugostiteljstvo i turizam Livanjska 27, 21230 Sinj</izvorni_sadrzaj>
    <derivirana_varijabla naziv="DomainObject.Predmet.ProtustrankaWithAdress_1">LILA d.o.o. za trgovinu, ugostiteljstvo i turizam Livanjska 27, 21230 Sinj</derivirana_varijabla>
  </DomainObject.Predmet.ProtustrankaWithAdress>
  <DomainObject.Predmet.ProtustrankaWithAdressOIB>
    <izvorni_sadrzaj>LILA d.o.o. za trgovinu, ugostiteljstvo i turizam, OIB 00540787013, Livanjska 27, 21230 Sinj</izvorni_sadrzaj>
    <derivirana_varijabla naziv="DomainObject.Predmet.ProtustrankaWithAdressOIB_1">LILA d.o.o. za trgovinu, ugostiteljstvo i turizam, OIB 00540787013, Livanjska 27, 21230 Sinj</derivirana_varijabla>
  </DomainObject.Predmet.ProtustrankaWithAdressOIB>
  <DomainObject.Predmet.ProtustrankaNazivFormated>
    <izvorni_sadrzaj>LILA d.o.o. za trgovinu, ugostiteljstvo i turizam</izvorni_sadrzaj>
    <derivirana_varijabla naziv="DomainObject.Predmet.ProtustrankaNazivFormated_1">LILA d.o.o. za trgovinu, ugostiteljstvo i turizam</derivirana_varijabla>
  </DomainObject.Predmet.ProtustrankaNazivFormated>
  <DomainObject.Predmet.ProtustrankaNazivFormatedOIB>
    <izvorni_sadrzaj>LILA d.o.o. za trgovinu, ugostiteljstvo i turizam, OIB 00540787013</izvorni_sadrzaj>
    <derivirana_varijabla naziv="DomainObject.Predmet.ProtustrankaNazivFormatedOIB_1">LILA d.o.o. za trgovinu, ugostiteljstvo i turizam, OIB 00540787013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22483.18</izvorni_sadrzaj>
    <derivirana_varijabla naziv="DomainObject.Predmet.TrenutnaVrijednost_1">22483.18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LILA d.o.o. za trgovinu, ugostiteljstvo i turizam</item>
    </izvorni_sadrzaj>
    <derivirana_varijabla naziv="DomainObject.Predmet.ProtuStrankaListFormated_1">
      <item>LILA d.o.o. za trgovinu, ugostiteljstvo i turizam</item>
    </derivirana_varijabla>
  </DomainObject.Predmet.ProtuStrankaListFormated>
  <DomainObject.Predmet.ProtuStrankaListFormatedOIB>
    <izvorni_sadrzaj>
      <item>LILA d.o.o. za trgovinu, ugostiteljstvo i turizam, OIB 00540787013</item>
    </izvorni_sadrzaj>
    <derivirana_varijabla naziv="DomainObject.Predmet.ProtuStrankaListFormatedOIB_1">
      <item>LILA d.o.o. za trgovinu, ugostiteljstvo i turizam, OIB 00540787013</item>
    </derivirana_varijabla>
  </DomainObject.Predmet.ProtuStrankaListFormatedOIB>
  <DomainObject.Predmet.ProtuStrankaListFormatedWithAdress>
    <izvorni_sadrzaj>
      <item>LILA d.o.o. za trgovinu, ugostiteljstvo i turizam, Livanjska 27, 21230 Sinj</item>
    </izvorni_sadrzaj>
    <derivirana_varijabla naziv="DomainObject.Predmet.ProtuStrankaListFormatedWithAdress_1">
      <item>LILA d.o.o. za trgovinu, ugostiteljstvo i turizam, Livanjska 27, 21230 Sinj</item>
    </derivirana_varijabla>
  </DomainObject.Predmet.ProtuStrankaListFormatedWithAdress>
  <DomainObject.Predmet.ProtuStrankaListFormatedWithAdressOIB>
    <izvorni_sadrzaj>
      <item>LILA d.o.o. za trgovinu, ugostiteljstvo i turizam, OIB 00540787013, Livanjska 27, 21230 Sinj</item>
    </izvorni_sadrzaj>
    <derivirana_varijabla naziv="DomainObject.Predmet.ProtuStrankaListFormatedWithAdressOIB_1">
      <item>LILA d.o.o. za trgovinu, ugostiteljstvo i turizam, OIB 00540787013, Livanjska 27, 21230 Sinj</item>
    </derivirana_varijabla>
  </DomainObject.Predmet.ProtuStrankaListFormatedWithAdressOIB>
  <DomainObject.Predmet.ProtuStrankaListNazivFormated>
    <izvorni_sadrzaj>
      <item>LILA d.o.o. za trgovinu, ugostiteljstvo i turizam</item>
    </izvorni_sadrzaj>
    <derivirana_varijabla naziv="DomainObject.Predmet.ProtuStrankaListNazivFormated_1">
      <item>LILA d.o.o. za trgovinu, ugostiteljstvo i turizam</item>
    </derivirana_varijabla>
  </DomainObject.Predmet.ProtuStrankaListNazivFormated>
  <DomainObject.Predmet.ProtuStrankaListNazivFormatedOIB>
    <izvorni_sadrzaj>
      <item>LILA d.o.o. za trgovinu, ugostiteljstvo i turizam, OIB 00540787013</item>
    </izvorni_sadrzaj>
    <derivirana_varijabla naziv="DomainObject.Predmet.ProtuStrankaListNazivFormatedOIB_1">
      <item>LILA d.o.o. za trgovinu, ugostiteljstvo i turizam, OIB 00540787013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LILA d.o.o. za trgovinu, ugostiteljstvo i turizam</izvorni_sadrzaj>
    <derivirana_varijabla naziv="DomainObject.Predmet.ProtustrankaIDrugi_1">LILA d.o.o. za trgovinu, ugostiteljstvo i turizam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LILA d.o.o. za trgovinu, ugostiteljstvo i turizam, OIB 00540787013, Livanjska 27, 21230 Sinj</izvorni_sadrzaj>
    <derivirana_varijabla naziv="DomainObject.Predmet.ProtustrankaIDrugiAdressOIB_1">LILA d.o.o. za trgovinu, ugostiteljstvo i turizam, OIB 00540787013, Livanjska 27,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LILA d.o.o. za trgovinu, ugostiteljstvo i turizam</item>
    </izvorni_sadrzaj>
    <derivirana_varijabla naziv="DomainObject.Predmet.SudioniciListNaziv_1">
      <item>FINA SPLIT</item>
      <item>LILA d.o.o. za trgovinu, ugostiteljstvo i turizam</item>
    </derivirana_varijabla>
  </DomainObject.Predmet.SudioniciListNaziv>
  <DomainObject.Predmet.SudioniciListAdressOIB>
    <izvorni_sadrzaj>
      <item>FINA SPLIT, Mažuranićevo šetalište 24 b,21000 Split</item>
      <item>LILA d.o.o. za trgovinu, ugostiteljstvo i turizam, OIB 00540787013, Livanjska 27,21230 Sinj</item>
    </izvorni_sadrzaj>
    <derivirana_varijabla naziv="DomainObject.Predmet.SudioniciListAdressOIB_1">
      <item>FINA SPLIT, Mažuranićevo šetalište 24 b,21000 Split</item>
      <item>LILA d.o.o. za trgovinu, ugostiteljstvo i turizam, OIB 00540787013, Livanjska 27,21230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00540787013</item>
    </izvorni_sadrzaj>
    <derivirana_varijabla naziv="DomainObject.Predmet.SudioniciListNazivOIB_1">
      <item>, OIB null</item>
      <item>, OIB 00540787013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E3752-E0E6-49F3-AA55-CC8970691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1889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2016-01-22T13:26:00Z</cp:lastPrinted>
  <dcterms:modified xmlns:xsi="http://www.w3.org/2001/XMLSchema-instance" xsi:type="dcterms:W3CDTF">2016-01-25T08:10:00Z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