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a76f" w14:paraId="4fca76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6E55">
        <w:rPr>
          <w:rFonts w:hAnsi="Times New Roman" w:ascii="Times New Roman"/>
          <w:b/>
          <w:sz w:val="24"/>
          <w:szCs w:val="24"/>
        </w:rPr>
        <w:t>4</w:t>
      </w:r>
      <w:r w:rsidR="003551E3">
        <w:rPr>
          <w:rFonts w:hAnsi="Times New Roman" w:ascii="Times New Roman"/>
          <w:b/>
          <w:sz w:val="24"/>
          <w:szCs w:val="24"/>
        </w:rPr>
        <w:t>57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3A7932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3A7932">
        <w:rPr>
          <w:rFonts w:hAnsi="Times New Roman" w:ascii="Times New Roman"/>
        </w:rPr>
        <w:t>4</w:t>
      </w:r>
      <w:r w:rsidR="00B10AC5">
        <w:rPr>
          <w:rFonts w:hAnsi="Times New Roman" w:ascii="Times New Roman"/>
        </w:rPr>
        <w:t>5</w:t>
      </w:r>
      <w:r w:rsidR="003551E3">
        <w:rPr>
          <w:rFonts w:hAnsi="Times New Roman" w:ascii="Times New Roman"/>
        </w:rPr>
        <w:t>7</w:t>
      </w:r>
      <w:r w:rsidR="00A45276">
        <w:rPr>
          <w:rFonts w:hAnsi="Times New Roman" w:ascii="Times New Roman"/>
        </w:rPr>
        <w:t>/201</w:t>
      </w:r>
      <w:r w:rsidR="003A7932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10AC5">
        <w:rPr>
          <w:rFonts w:hAnsi="Times New Roman" w:ascii="Times New Roman"/>
        </w:rPr>
        <w:t xml:space="preserve"> </w:t>
      </w:r>
      <w:r w:rsidR="00B10AC5" w:rsidRPr="00B10AC5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</w:t>
      </w:r>
      <w:r w:rsidR="00B10AC5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E06556">
        <w:rPr>
          <w:rFonts w:hAnsi="Times New Roman" w:ascii="Times New Roman"/>
        </w:rPr>
        <w:t xml:space="preserve"> </w:t>
      </w:r>
      <w:r w:rsidR="00617077">
        <w:rPr>
          <w:rFonts w:hAnsi="Times New Roman" w:ascii="Times New Roman"/>
        </w:rPr>
        <w:t xml:space="preserve"> </w:t>
      </w:r>
      <w:r w:rsidR="003551E3" w:rsidRPr="003551E3">
        <w:rPr>
          <w:rFonts w:hAnsi="Times New Roman" w:ascii="Times New Roman"/>
        </w:rPr>
        <w:t>MARS KONCERTI d.o.o.</w:t>
      </w:r>
      <w:r w:rsidR="003551E3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B10AC5">
        <w:rPr>
          <w:rFonts w:hAnsi="Times New Roman" w:ascii="Times New Roman"/>
        </w:rPr>
        <w:t>Zagreba</w:t>
      </w:r>
      <w:r w:rsidR="009711E0">
        <w:rPr>
          <w:rFonts w:hAnsi="Times New Roman" w:ascii="Times New Roman"/>
        </w:rPr>
        <w:t xml:space="preserve"> </w:t>
      </w:r>
      <w:r w:rsidR="00AA6F6C">
        <w:rPr>
          <w:rFonts w:hAnsi="Times New Roman" w:ascii="Times New Roman"/>
        </w:rPr>
        <w:t>,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3551E3" w:rsidRPr="003551E3">
        <w:rPr>
          <w:rFonts w:hAnsi="Times New Roman" w:ascii="Times New Roman"/>
        </w:rPr>
        <w:t>21118520115</w:t>
      </w:r>
      <w:r w:rsidR="009711E0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46D"/>
    <w:rsid w:val="00081F1D"/>
    <w:rsid w:val="000D54E5"/>
    <w:rsid w:val="000F7811"/>
    <w:rsid w:val="001150AF"/>
    <w:rsid w:val="001469C7"/>
    <w:rsid w:val="0015573B"/>
    <w:rsid w:val="00157A5B"/>
    <w:rsid w:val="00180375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3611F"/>
    <w:rsid w:val="003551E3"/>
    <w:rsid w:val="003639C3"/>
    <w:rsid w:val="003950B0"/>
    <w:rsid w:val="003A4EEE"/>
    <w:rsid w:val="003A7932"/>
    <w:rsid w:val="003B7E68"/>
    <w:rsid w:val="00400FAB"/>
    <w:rsid w:val="004034B2"/>
    <w:rsid w:val="00411342"/>
    <w:rsid w:val="00430F83"/>
    <w:rsid w:val="00485E04"/>
    <w:rsid w:val="004936AD"/>
    <w:rsid w:val="00494306"/>
    <w:rsid w:val="004C4116"/>
    <w:rsid w:val="004C7549"/>
    <w:rsid w:val="004F65BA"/>
    <w:rsid w:val="00500760"/>
    <w:rsid w:val="0050330C"/>
    <w:rsid w:val="00517E91"/>
    <w:rsid w:val="00544461"/>
    <w:rsid w:val="00551FC1"/>
    <w:rsid w:val="00566E55"/>
    <w:rsid w:val="00574F31"/>
    <w:rsid w:val="005A0C47"/>
    <w:rsid w:val="005A4E46"/>
    <w:rsid w:val="005A6C56"/>
    <w:rsid w:val="005B4B90"/>
    <w:rsid w:val="005B7877"/>
    <w:rsid w:val="005E51D7"/>
    <w:rsid w:val="006005DE"/>
    <w:rsid w:val="00605679"/>
    <w:rsid w:val="00617077"/>
    <w:rsid w:val="00620FAD"/>
    <w:rsid w:val="006824F7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8417E"/>
    <w:rsid w:val="008922A5"/>
    <w:rsid w:val="008A154D"/>
    <w:rsid w:val="008A7FEF"/>
    <w:rsid w:val="008D3E57"/>
    <w:rsid w:val="00956F72"/>
    <w:rsid w:val="00961CA2"/>
    <w:rsid w:val="009711E0"/>
    <w:rsid w:val="009B739C"/>
    <w:rsid w:val="009C168B"/>
    <w:rsid w:val="00A45276"/>
    <w:rsid w:val="00A655F3"/>
    <w:rsid w:val="00A92D61"/>
    <w:rsid w:val="00AA6F6C"/>
    <w:rsid w:val="00AE2638"/>
    <w:rsid w:val="00AE3F35"/>
    <w:rsid w:val="00AF09CD"/>
    <w:rsid w:val="00B0209B"/>
    <w:rsid w:val="00B10AC5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14A64"/>
    <w:rsid w:val="00D31F60"/>
    <w:rsid w:val="00D9231A"/>
    <w:rsid w:val="00DF6FBE"/>
    <w:rsid w:val="00E04CB2"/>
    <w:rsid w:val="00E06556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56CE1"/>
    <w:rsid w:val="00F914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78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87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87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87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87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78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87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87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87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87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MARS KONCERTI d.o.o.</izvorni_sadrzaj>
    <derivirana_varijabla naziv="DomainObject.Predmet.ProtustrankaFormated_1">  MARS KONCERTI d.o.o.</derivirana_varijabla>
  </DomainObject.Predmet.ProtustrankaFormated>
  <DomainObject.Predmet.ProtustrankaFormatedOIB>
    <izvorni_sadrzaj>  MARS KONCERTI d.o.o., OIB 21118520115</izvorni_sadrzaj>
    <derivirana_varijabla naziv="DomainObject.Predmet.ProtustrankaFormatedOIB_1">  MARS KONCERTI d.o.o., OIB 21118520115</derivirana_varijabla>
  </DomainObject.Predmet.ProtustrankaFormatedOIB>
  <DomainObject.Predmet.ProtustrankaFormatedWithAdress>
    <izvorni_sadrzaj> MARS KONCERTI d.o.o., Paromlinska 49/I, 10000 Zagreb</izvorni_sadrzaj>
    <derivirana_varijabla naziv="DomainObject.Predmet.ProtustrankaFormatedWithAdress_1"> MARS KONCERTI d.o.o., Paromlinska 49/I, 10000 Zagreb</derivirana_varijabla>
  </DomainObject.Predmet.ProtustrankaFormatedWithAdress>
  <DomainObject.Predmet.ProtustrankaFormatedWithAdressOIB>
    <izvorni_sadrzaj> MARS KONCERTI d.o.o., OIB 21118520115, Paromlinska 49/I, 10000 Zagreb</izvorni_sadrzaj>
    <derivirana_varijabla naziv="DomainObject.Predmet.ProtustrankaFormatedWithAdressOIB_1"> MARS KONCERTI d.o.o., OIB 21118520115, Paromlinska 49/I, 10000 Zagreb</derivirana_varijabla>
  </DomainObject.Predmet.ProtustrankaFormatedWithAdressOIB>
  <DomainObject.Predmet.ProtustrankaWithAdress>
    <izvorni_sadrzaj>MARS KONCERTI d.o.o. Paromlinska 49/I, 10000 Zagreb</izvorni_sadrzaj>
    <derivirana_varijabla naziv="DomainObject.Predmet.ProtustrankaWithAdress_1">MARS KONCERTI d.o.o. Paromlinska 49/I, 10000 Zagreb</derivirana_varijabla>
  </DomainObject.Predmet.ProtustrankaWithAdress>
  <DomainObject.Predmet.ProtustrankaWithAdressOIB>
    <izvorni_sadrzaj>MARS KONCERTI d.o.o., OIB 21118520115, Paromlinska 49/I, 10000 Zagreb</izvorni_sadrzaj>
    <derivirana_varijabla naziv="DomainObject.Predmet.ProtustrankaWithAdressOIB_1">MARS KONCERTI d.o.o., OIB 21118520115, Paromlinska 49/I, 10000 Zagreb</derivirana_varijabla>
  </DomainObject.Predmet.ProtustrankaWithAdressOIB>
  <DomainObject.Predmet.ProtustrankaNazivFormated>
    <izvorni_sadrzaj>MARS KONCERTI d.o.o.</izvorni_sadrzaj>
    <derivirana_varijabla naziv="DomainObject.Predmet.ProtustrankaNazivFormated_1">MARS KONCERTI d.o.o.</derivirana_varijabla>
  </DomainObject.Predmet.ProtustrankaNazivFormated>
  <DomainObject.Predmet.ProtustrankaNazivFormatedOIB>
    <izvorni_sadrzaj>MARS KONCERTI d.o.o., OIB 21118520115</izvorni_sadrzaj>
    <derivirana_varijabla naziv="DomainObject.Predmet.ProtustrankaNazivFormatedOIB_1">MARS KONCERTI d.o.o., OIB 21118520115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MARS KONCERTI d.o.o.</item>
    </izvorni_sadrzaj>
    <derivirana_varijabla naziv="DomainObject.Predmet.ProtuStrankaListFormated_1">
      <item>MARS KONCERTI d.o.o.</item>
    </derivirana_varijabla>
  </DomainObject.Predmet.ProtuStrankaListFormated>
  <DomainObject.Predmet.ProtuStrankaListFormatedOIB>
    <izvorni_sadrzaj>
      <item>MARS KONCERTI d.o.o., OIB 21118520115</item>
    </izvorni_sadrzaj>
    <derivirana_varijabla naziv="DomainObject.Predmet.ProtuStrankaListFormatedOIB_1">
      <item>MARS KONCERTI d.o.o., OIB 21118520115</item>
    </derivirana_varijabla>
  </DomainObject.Predmet.ProtuStrankaListFormatedOIB>
  <DomainObject.Predmet.ProtuStrankaListFormatedWithAdress>
    <izvorni_sadrzaj>
      <item>MARS KONCERTI d.o.o., Paromlinska 49/I, 10000 Zagreb</item>
    </izvorni_sadrzaj>
    <derivirana_varijabla naziv="DomainObject.Predmet.ProtuStrankaListFormatedWithAdress_1">
      <item>MARS KONCERTI d.o.o., Paromlinska 49/I, 10000 Zagreb</item>
    </derivirana_varijabla>
  </DomainObject.Predmet.ProtuStrankaListFormatedWithAdress>
  <DomainObject.Predmet.ProtuStrankaListFormatedWithAdressOIB>
    <izvorni_sadrzaj>
      <item>MARS KONCERTI d.o.o., OIB 21118520115, Paromlinska 49/I, 10000 Zagreb</item>
    </izvorni_sadrzaj>
    <derivirana_varijabla naziv="DomainObject.Predmet.ProtuStrankaListFormatedWithAdressOIB_1">
      <item>MARS KONCERTI d.o.o., OIB 21118520115, Paromlinska 49/I, 10000 Zagreb</item>
    </derivirana_varijabla>
  </DomainObject.Predmet.ProtuStrankaListFormatedWithAdressOIB>
  <DomainObject.Predmet.ProtuStrankaListNazivFormated>
    <izvorni_sadrzaj>
      <item>MARS KONCERTI d.o.o.</item>
    </izvorni_sadrzaj>
    <derivirana_varijabla naziv="DomainObject.Predmet.ProtuStrankaListNazivFormated_1">
      <item>MARS KONCERTI d.o.o.</item>
    </derivirana_varijabla>
  </DomainObject.Predmet.ProtuStrankaListNazivFormated>
  <DomainObject.Predmet.ProtuStrankaListNazivFormatedOIB>
    <izvorni_sadrzaj>
      <item>MARS KONCERTI d.o.o., OIB 21118520115</item>
    </izvorni_sadrzaj>
    <derivirana_varijabla naziv="DomainObject.Predmet.ProtuStrankaListNazivFormatedOIB_1">
      <item>MARS KONCERTI d.o.o., OIB 21118520115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MARS KONCERTI d.o.o.</izvorni_sadrzaj>
    <derivirana_varijabla naziv="DomainObject.Predmet.ProtustrankaIDrugi_1">MARS KONCERTI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MARS KONCERTI d.o.o., OIB 21118520115, Paromlinska 49/I, 10000 Zagreb</izvorni_sadrzaj>
    <derivirana_varijabla naziv="DomainObject.Predmet.ProtustrankaIDrugiAdressOIB_1">MARS KONCERTI d.o.o., OIB 21118520115, Paromlinska 49/I,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MARS KONCERTI d.o.o.</item>
    </izvorni_sadrzaj>
    <derivirana_varijabla naziv="DomainObject.Predmet.SudioniciListNaziv_1">
      <item>FINA Regionalni centar Zagreb</item>
      <item>MARS KONCERTI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MARS KONCERTI d.o.o., OIB 21118520115, Paromlinska 49/I,10000 Zagreb</item>
    </izvorni_sadrzaj>
    <derivirana_varijabla naziv="DomainObject.Predmet.SudioniciListAdressOIB_1">
      <item>FINA Regionalni centar Zagreb, OIB 85821130368, Trg svibanjski žrtava 1995. 1,10000 Zagreb</item>
      <item>MARS KONCERTI d.o.o., OIB 21118520115, Paromlinska 49/I,10000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21118520115</item>
    </izvorni_sadrzaj>
    <derivirana_varijabla naziv="DomainObject.Predmet.SudioniciListNazivOIB_1">
      <item>, OIB 85821130368</item>
      <item>, OIB 21118520115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759</properties:Characters>
  <properties:Lines>49</properties:Lines>
  <properties:Paragraphs>21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2016-04-16T12:01:00Z</cp:lastPrinted>
  <dcterms:modified xmlns:xsi="http://www.w3.org/2001/XMLSchema-instance" xsi:type="dcterms:W3CDTF">2016-04-16T12:02:00Z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