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5d64" w14:paraId="3f35d64" w:rsidRDefault="0014068B" w:rsidP="0014068B" w:rsidR="0014068B" w:rsidRPr="005B25D2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</w:t>
      </w:r>
    </w:p>
    <w:p w:rsidRDefault="0014068B" w:rsidP="0014068B" w:rsidR="0014068B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</w:t>
      </w:r>
      <w:r>
        <w:rPr>
          <w:b w:val="false"/>
          <w:bCs/>
          <w:sz w:val="24"/>
          <w:szCs w:val="24"/>
        </w:rPr>
        <w:t xml:space="preserve">  </w:t>
      </w:r>
      <w:r w:rsidRPr="008A2CA9">
        <w:rPr>
          <w:b w:val="false"/>
          <w:bCs/>
          <w:sz w:val="24"/>
          <w:szCs w:val="24"/>
        </w:rPr>
        <w:t>Republika Hrvatska</w:t>
      </w:r>
    </w:p>
    <w:p w:rsidRDefault="0014068B" w:rsidP="0014068B" w:rsidR="0014068B" w:rsidRPr="008A2CA9">
      <w:pPr>
        <w:jc w:val="both"/>
      </w:pPr>
      <w:r w:rsidRPr="008A2CA9">
        <w:t xml:space="preserve"> Trgovački sud u Zagrebu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89. St-332/14-55</w:t>
      </w:r>
    </w:p>
    <w:p w:rsidRDefault="0014068B" w:rsidP="0014068B" w:rsidR="0014068B" w:rsidRPr="008A2CA9">
      <w:pPr>
        <w:jc w:val="both"/>
      </w:pPr>
      <w:r w:rsidRPr="008A2CA9">
        <w:t xml:space="preserve"> </w:t>
      </w:r>
      <w:r>
        <w:t xml:space="preserve"> </w:t>
      </w:r>
      <w:r w:rsidRPr="008A2CA9">
        <w:t xml:space="preserve"> Zagreb, </w:t>
      </w:r>
      <w:proofErr w:type="spellStart"/>
      <w:r w:rsidRPr="008A2CA9">
        <w:t>Amruševa</w:t>
      </w:r>
      <w:proofErr w:type="spellEnd"/>
      <w:r w:rsidRPr="008A2CA9">
        <w:t xml:space="preserve"> 2/II</w:t>
      </w:r>
    </w:p>
    <w:p w:rsidRDefault="00A37C96" w:rsidP="008C17E2" w:rsidR="00A37C96">
      <w:pPr>
        <w:jc w:val="both"/>
      </w:pPr>
    </w:p>
    <w:p w:rsidRDefault="00A37C96" w:rsidP="008C17E2" w:rsidR="00A37C96" w:rsidRPr="008C17E2">
      <w:pPr>
        <w:jc w:val="both"/>
      </w:pPr>
    </w:p>
    <w:p w:rsidRDefault="008F069B" w:rsidP="008F069B" w:rsidR="008C17E2" w:rsidRPr="00895B7F">
      <w:pPr>
        <w:jc w:val="center"/>
      </w:pPr>
      <w:r w:rsidRPr="00895B7F">
        <w:t xml:space="preserve">U  I M E  R </w:t>
      </w:r>
      <w:r w:rsidR="008C00DC">
        <w:t>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9466B1" w:rsidP="009466B1" w:rsidR="009466B1">
      <w:pPr>
        <w:ind w:firstLine="720"/>
        <w:jc w:val="both"/>
      </w:pPr>
      <w:r>
        <w:t>Trgovački sud u Zagrebu po su</w:t>
      </w:r>
      <w:r w:rsidR="007B2F26">
        <w:t>cu</w:t>
      </w:r>
      <w:r w:rsidRPr="00AA298D">
        <w:t xml:space="preserve"> Nikolini Dorić Hadžisejdić, u stečajnom postupku nad dužnikom TIM-KUŠAN d.o.o. u stečaju, OIB: 0286169200</w:t>
      </w:r>
      <w:r>
        <w:t xml:space="preserve">8, Zagreb, </w:t>
      </w:r>
      <w:proofErr w:type="spellStart"/>
      <w:r>
        <w:t>Ivanićgradska</w:t>
      </w:r>
      <w:proofErr w:type="spellEnd"/>
      <w:r>
        <w:t xml:space="preserve"> 59a, 22</w:t>
      </w:r>
      <w:r w:rsidRPr="00AA298D">
        <w:t xml:space="preserve">. </w:t>
      </w:r>
      <w:r>
        <w:t>listopada 2018</w:t>
      </w:r>
      <w:r w:rsidRPr="00AA298D">
        <w:t>.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9466B1" w:rsidP="0014068B" w:rsidR="009E4C9E">
      <w:pPr>
        <w:jc w:val="both"/>
      </w:pPr>
      <w:r>
        <w:tab/>
      </w:r>
      <w:r w:rsidR="00A71EEB" w:rsidRPr="00D15FDF">
        <w:t>Zaključuje se stečajni postupak nad dužnikom</w:t>
      </w:r>
      <w:r w:rsidR="001B78BA" w:rsidRPr="00D15FDF">
        <w:t xml:space="preserve"> </w:t>
      </w:r>
      <w:r w:rsidRPr="00AA298D">
        <w:t>TIM-KUŠAN d.o.o. u stečaju, OIB: 0286169200</w:t>
      </w:r>
      <w:r>
        <w:t xml:space="preserve">8, Zagreb, </w:t>
      </w:r>
      <w:proofErr w:type="spellStart"/>
      <w:r>
        <w:t>Ivanićgradska</w:t>
      </w:r>
      <w:proofErr w:type="spellEnd"/>
      <w:r>
        <w:t xml:space="preserve"> 59 a</w:t>
      </w:r>
      <w:r w:rsidR="00A71EEB" w:rsidRPr="0025741B">
        <w:t>.</w:t>
      </w:r>
    </w:p>
    <w:p w:rsidRDefault="002F6313" w:rsidP="009466B1" w:rsidR="002F6313">
      <w:pPr>
        <w:ind w:left="360"/>
        <w:jc w:val="both"/>
      </w:pPr>
    </w:p>
    <w:p w:rsidRDefault="00DE7C27" w:rsidP="0071790D" w:rsidR="00DE7C27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834DFB" w:rsidP="00CB0ACD" w:rsidR="00834DFB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71/15, dalje SZ2015)</w:t>
      </w:r>
      <w:r w:rsidR="009532A1" w:rsidRPr="00D15FDF">
        <w:t>.</w:t>
      </w:r>
    </w:p>
    <w:p w:rsidRDefault="009532A1" w:rsidP="009532A1" w:rsidR="009532A1" w:rsidRPr="00D15FDF">
      <w:pPr>
        <w:jc w:val="both"/>
      </w:pPr>
    </w:p>
    <w:p w:rsidRDefault="00AB49A3" w:rsidP="009466B1" w:rsidR="009466B1" w:rsidRPr="00D15FDF">
      <w:pPr>
        <w:ind w:firstLine="708"/>
        <w:jc w:val="both"/>
      </w:pPr>
      <w:r>
        <w:t>Stečajni</w:t>
      </w:r>
      <w:r w:rsidR="00B76B6D" w:rsidRPr="00D15FDF">
        <w:t xml:space="preserve"> upravitelj</w:t>
      </w:r>
      <w:r>
        <w:t xml:space="preserve"> unovčio</w:t>
      </w:r>
      <w:r w:rsidR="00A165FE" w:rsidRPr="00D15FDF">
        <w:t xml:space="preserve"> je cjelokupnu imovinu stečajnog dužnika</w:t>
      </w:r>
      <w:r>
        <w:t>, a potom je dostavio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466B1">
        <w:t xml:space="preserve"> </w:t>
      </w:r>
      <w:r w:rsidR="009466B1" w:rsidRPr="00D15FDF">
        <w:t xml:space="preserve">u </w:t>
      </w:r>
      <w:r w:rsidR="009466B1">
        <w:t xml:space="preserve">84,88% </w:t>
      </w:r>
      <w:r w:rsidR="009466B1" w:rsidRPr="00D15FDF">
        <w:t xml:space="preserve">iznosu namirenja tražbina vjerovnika </w:t>
      </w:r>
      <w:r w:rsidR="009466B1">
        <w:t>prvog</w:t>
      </w:r>
      <w:r w:rsidR="009466B1" w:rsidRPr="00D15FDF">
        <w:t xml:space="preserve"> višeg isplatnog reda.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</w:t>
      </w:r>
      <w:r w:rsidR="007B2F26">
        <w:t xml:space="preserve"> pu</w:t>
      </w:r>
      <w:r w:rsidR="00403946">
        <w:t>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</w:t>
      </w:r>
      <w:r w:rsidR="009D6843">
        <w:t xml:space="preserve">ploča Trgovačkog suda u Zagrebu. </w:t>
      </w:r>
      <w:r w:rsidR="00793C75" w:rsidRPr="00D15FDF">
        <w:t>N</w:t>
      </w:r>
      <w:r w:rsidR="00112800" w:rsidRPr="00D15FDF">
        <w:t>a 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C6115E" w:rsidP="004C51CF" w:rsidR="004C51CF" w:rsidRPr="00D15FDF">
      <w:pPr>
        <w:ind w:firstLine="708"/>
        <w:jc w:val="both"/>
      </w:pPr>
      <w:r>
        <w:t xml:space="preserve"> S</w:t>
      </w:r>
      <w:r w:rsidR="00FB10C1">
        <w:t>tečajni upravitelj</w:t>
      </w:r>
      <w:r>
        <w:t xml:space="preserve"> je </w:t>
      </w:r>
      <w:r w:rsidR="009466B1">
        <w:t xml:space="preserve">dostavio izvješće kojim je </w:t>
      </w:r>
      <w:r>
        <w:t>obavijestio</w:t>
      </w:r>
      <w:r w:rsidR="00FB10C1">
        <w:t xml:space="preserve"> sud</w:t>
      </w:r>
      <w:r>
        <w:t xml:space="preserve"> da</w:t>
      </w:r>
      <w:r w:rsidR="00B76B6D" w:rsidRPr="00D15FDF">
        <w:t xml:space="preserve">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</w:t>
      </w:r>
    </w:p>
    <w:p w:rsidRDefault="001A5D1A" w:rsidP="001A5D1A" w:rsidR="00C83086" w:rsidRPr="00D15FDF">
      <w:pPr>
        <w:jc w:val="both"/>
      </w:pPr>
      <w:r>
        <w:tab/>
      </w:r>
      <w:r w:rsidR="00DA6B9B"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="00DA6B9B" w:rsidRPr="00D15FDF">
        <w:t xml:space="preserve"> u izreci</w:t>
      </w:r>
      <w:r>
        <w:t xml:space="preserve"> (čl. </w:t>
      </w:r>
      <w:r w:rsidR="00B8569C" w:rsidRPr="00D15FDF">
        <w:t>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>
        <w:t>)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14068B" w:rsidR="00A37C96">
      <w:pPr>
        <w:jc w:val="center"/>
      </w:pPr>
      <w:r w:rsidRPr="008B0638">
        <w:t>U Zagrebu</w:t>
      </w:r>
      <w:r w:rsidR="009E4C9E" w:rsidRPr="008B0638">
        <w:t xml:space="preserve"> </w:t>
      </w:r>
      <w:r w:rsidR="001A5D1A">
        <w:t>22</w:t>
      </w:r>
      <w:r w:rsidR="008B0638" w:rsidRPr="008B0638">
        <w:t xml:space="preserve">. </w:t>
      </w:r>
      <w:r w:rsidR="001A5D1A">
        <w:t>listopada</w:t>
      </w:r>
      <w:r w:rsidR="00B801B6" w:rsidRPr="008B0638">
        <w:t xml:space="preserve"> </w:t>
      </w:r>
      <w:r w:rsidR="0071790D" w:rsidRPr="008B0638">
        <w:t>20</w:t>
      </w:r>
      <w:r w:rsidR="00112800" w:rsidRPr="008B0638">
        <w:t>1</w:t>
      </w:r>
      <w:r w:rsidR="00B73786" w:rsidRPr="008B0638">
        <w:t>8</w:t>
      </w:r>
      <w:r w:rsidR="0071790D" w:rsidRPr="008B0638">
        <w:t>.</w:t>
      </w:r>
    </w:p>
    <w:p w:rsidRDefault="0014068B" w:rsidP="0014068B" w:rsidR="0014068B">
      <w:pPr>
        <w:jc w:val="center"/>
      </w:pPr>
    </w:p>
    <w:p w:rsidRDefault="00B801B6" w:rsidP="0014068B" w:rsidR="00B801B6" w:rsidRPr="00310646">
      <w:pPr>
        <w:pStyle w:val="Tijeloteksta"/>
        <w:ind w:firstLine="612" w:left="5760"/>
        <w:jc w:val="right"/>
      </w:pPr>
      <w:r>
        <w:lastRenderedPageBreak/>
        <w:t xml:space="preserve"> </w:t>
      </w:r>
      <w:r w:rsidRPr="00310646">
        <w:t>SUDAC:</w:t>
      </w:r>
    </w:p>
    <w:p w:rsidRDefault="005024E0" w:rsidP="0014068B" w:rsidR="00B801B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r w:rsidR="00B801B6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1A5D1A" w:rsidRPr="001A5D1A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01B6" w:rsidR="00B801B6"/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2F6313" w:rsidP="002F6313" w:rsidR="002F6313">
      <w:pPr>
        <w:jc w:val="both"/>
      </w:pPr>
      <w:r>
        <w:t>P</w:t>
      </w:r>
      <w:r w:rsidRPr="008C088C">
        <w:t xml:space="preserve">rotiv </w:t>
      </w:r>
      <w:r>
        <w:t xml:space="preserve">ovog rješenja </w:t>
      </w:r>
      <w:r w:rsidRPr="008C088C">
        <w:t xml:space="preserve">može se </w:t>
      </w:r>
      <w:r>
        <w:t xml:space="preserve">izjaviti </w:t>
      </w:r>
      <w:r w:rsidRPr="008C088C">
        <w:t>žalba Visokom trgovačkom sudu RH u roku 8 dana</w:t>
      </w:r>
      <w:r>
        <w:t xml:space="preserve"> od dostave rješenja. </w:t>
      </w:r>
      <w:r w:rsidRPr="008C088C">
        <w:t>Žalba se podnosi putem ovog suda u 2 primjerka.</w:t>
      </w:r>
      <w:r>
        <w:t xml:space="preserve"> Dostava se smatra obavljenom istekom osmoga dana od dana objave ovog rješenja na mrežnoj stranici e-oglasna ploča Trgovačkog suda u Zagrebu (članak 12. stavak 1. SZ/15).</w:t>
      </w:r>
    </w:p>
    <w:p w:rsidRDefault="002F6313" w:rsidP="002F6313" w:rsidR="002F6313"/>
    <w:p w:rsidRDefault="005024E0" w:rsidP="007B64C7" w:rsidR="005024E0">
      <w:pPr>
        <w:ind w:firstLine="708" w:left="3540"/>
        <w:jc w:val="right"/>
      </w:pPr>
    </w:p>
    <w:p w:rsidRDefault="005024E0" w:rsidP="007B64C7" w:rsidR="005024E0">
      <w:pPr>
        <w:ind w:firstLine="708" w:left="3540"/>
        <w:jc w:val="right"/>
      </w:pPr>
    </w:p>
    <w:p w:rsidRDefault="005024E0" w:rsidP="007B64C7" w:rsidR="005024E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024E0" w:rsidP="007B64C7" w:rsidR="005024E0">
      <w:pPr>
        <w:ind w:firstLine="708" w:left="3540"/>
        <w:jc w:val="right"/>
      </w:pPr>
      <w:r>
        <w:t xml:space="preserve">                                       Valentina Gabud</w:t>
      </w:r>
    </w:p>
    <w:p w:rsidRDefault="00156FED" w:rsidP="0071790D" w:rsidR="00156FED">
      <w:pPr>
        <w:jc w:val="both"/>
      </w:pPr>
    </w:p>
    <w:sectPr w:rsidSect="009E4C9E" w:rsidR="00156FE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68B" w:rsidP="0014068B" w:rsidR="009E4C9E">
    <w:pPr>
      <w:pStyle w:val="Zaglavlje"/>
      <w:jc w:val="right"/>
    </w:pPr>
    <w:r>
      <w:t>89. St-332/14-55</w:t>
    </w: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68B" w:rsidR="0014068B">
    <w:pPr>
      <w:pStyle w:val="Zaglavlje"/>
    </w:pPr>
    <w:r>
      <w:t xml:space="preserve">          </w:t>
    </w:r>
    <w:r>
      <w:rPr>
        <w:b/>
        <w:noProof/>
      </w:rPr>
      <w:drawing>
        <wp:inline distR="0" distL="0" distB="0" distT="0">
          <wp:extent cy="962025" cx="723265"/>
          <wp:effectExtent b="9525" r="63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37699D"/>
    <w:multiLevelType w:val="hybridMultilevel"/>
    <w:tmpl w:val="A32C47E8"/>
    <w:lvl w:tplc="D7C2EE3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33C6"/>
    <w:rsid w:val="00047B86"/>
    <w:rsid w:val="000500C7"/>
    <w:rsid w:val="000A7F5A"/>
    <w:rsid w:val="0010363D"/>
    <w:rsid w:val="00112800"/>
    <w:rsid w:val="0014068B"/>
    <w:rsid w:val="00156FED"/>
    <w:rsid w:val="001A07A6"/>
    <w:rsid w:val="001A5D1A"/>
    <w:rsid w:val="001B78BA"/>
    <w:rsid w:val="00231DF8"/>
    <w:rsid w:val="00255BB6"/>
    <w:rsid w:val="00255D25"/>
    <w:rsid w:val="0025741B"/>
    <w:rsid w:val="002F6313"/>
    <w:rsid w:val="003323D1"/>
    <w:rsid w:val="003B2BDE"/>
    <w:rsid w:val="003D18E7"/>
    <w:rsid w:val="00403946"/>
    <w:rsid w:val="0041414C"/>
    <w:rsid w:val="00443763"/>
    <w:rsid w:val="00455167"/>
    <w:rsid w:val="004C51CF"/>
    <w:rsid w:val="005024E0"/>
    <w:rsid w:val="005101CB"/>
    <w:rsid w:val="00510FA6"/>
    <w:rsid w:val="0051104F"/>
    <w:rsid w:val="00514F87"/>
    <w:rsid w:val="00520A90"/>
    <w:rsid w:val="00544F5F"/>
    <w:rsid w:val="00560758"/>
    <w:rsid w:val="00594163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93C75"/>
    <w:rsid w:val="007B1ED2"/>
    <w:rsid w:val="007B2F26"/>
    <w:rsid w:val="007C5E0B"/>
    <w:rsid w:val="007F66B5"/>
    <w:rsid w:val="00826C47"/>
    <w:rsid w:val="00834DFB"/>
    <w:rsid w:val="00895B7F"/>
    <w:rsid w:val="008B0638"/>
    <w:rsid w:val="008C00DC"/>
    <w:rsid w:val="008C17E2"/>
    <w:rsid w:val="008F069B"/>
    <w:rsid w:val="00902F1F"/>
    <w:rsid w:val="00907570"/>
    <w:rsid w:val="009466B1"/>
    <w:rsid w:val="009532A1"/>
    <w:rsid w:val="00993FC5"/>
    <w:rsid w:val="00997B1A"/>
    <w:rsid w:val="009D6843"/>
    <w:rsid w:val="009E4C9E"/>
    <w:rsid w:val="009F440B"/>
    <w:rsid w:val="00A165FE"/>
    <w:rsid w:val="00A37C96"/>
    <w:rsid w:val="00A56CE5"/>
    <w:rsid w:val="00A629FA"/>
    <w:rsid w:val="00A71EEB"/>
    <w:rsid w:val="00AB49A3"/>
    <w:rsid w:val="00B46C68"/>
    <w:rsid w:val="00B73786"/>
    <w:rsid w:val="00B76B6D"/>
    <w:rsid w:val="00B801B6"/>
    <w:rsid w:val="00B823F9"/>
    <w:rsid w:val="00B8569C"/>
    <w:rsid w:val="00BF0090"/>
    <w:rsid w:val="00C6115E"/>
    <w:rsid w:val="00C80606"/>
    <w:rsid w:val="00C83086"/>
    <w:rsid w:val="00CB0ACD"/>
    <w:rsid w:val="00CD27C6"/>
    <w:rsid w:val="00D15FDF"/>
    <w:rsid w:val="00D87F76"/>
    <w:rsid w:val="00DA6B9B"/>
    <w:rsid w:val="00DE7C27"/>
    <w:rsid w:val="00E652F0"/>
    <w:rsid w:val="00E90FC0"/>
    <w:rsid w:val="00E970E4"/>
    <w:rsid w:val="00EA0B48"/>
    <w:rsid w:val="00ED5031"/>
    <w:rsid w:val="00FB10C1"/>
    <w:rsid w:val="00FC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4068B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rsid w:val="0014068B"/>
    <w:rPr>
      <w:b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4068B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rsid w:val="0014068B"/>
    <w:rPr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St-332/2014</izvorni_sadrzaj>
    <derivirana_varijabla naziv="DomainObject.Predmet.OznakaBroj_1">St-332/2014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- KUŠAN d.o.o.</izvorni_sadrzaj>
    <derivirana_varijabla naziv="DomainObject.Predmet.ProtustrankaFormated_1">  TIM - KUŠAN d.o.o.</derivirana_varijabla>
  </DomainObject.Predmet.ProtustrankaFormated>
  <DomainObject.Predmet.ProtustrankaFormatedOIB>
    <izvorni_sadrzaj>  TIM - KUŠAN d.o.o., OIB 02861692008</izvorni_sadrzaj>
    <derivirana_varijabla naziv="DomainObject.Predmet.ProtustrankaFormatedOIB_1">  TIM - KUŠAN d.o.o., OIB 02861692008</derivirana_varijabla>
  </DomainObject.Predmet.ProtustrankaFormatedOIB>
  <DomainObject.Predmet.ProtustrankaFormatedWithAdress>
    <izvorni_sadrzaj> TIM - KUŠAN d.o.o., Ivanićgradska 59/A, 10000 Zagreb</izvorni_sadrzaj>
    <derivirana_varijabla naziv="DomainObject.Predmet.ProtustrankaFormatedWithAdress_1"> TIM - KUŠAN d.o.o., Ivanićgradska 59/A, 10000 Zagreb</derivirana_varijabla>
  </DomainObject.Predmet.ProtustrankaFormatedWithAdress>
  <DomainObject.Predmet.ProtustrankaFormatedWithAdressOIB>
    <izvorni_sadrzaj> TIM - KUŠAN d.o.o., OIB 02861692008, Ivanićgradska 59/A, 10000 Zagreb</izvorni_sadrzaj>
    <derivirana_varijabla naziv="DomainObject.Predmet.ProtustrankaFormatedWithAdressOIB_1"> TIM - KUŠAN d.o.o., OIB 02861692008, Ivanićgradska 59/A, 10000 Zagreb</derivirana_varijabla>
  </DomainObject.Predmet.ProtustrankaFormatedWithAdressOIB>
  <DomainObject.Predmet.ProtustrankaWithAdress>
    <izvorni_sadrzaj>TIM - KUŠAN d.o.o. Ivanićgradska 59/A, 10000 Zagreb</izvorni_sadrzaj>
    <derivirana_varijabla naziv="DomainObject.Predmet.ProtustrankaWithAdress_1">TIM - KUŠAN d.o.o. Ivanićgradska 59/A, 10000 Zagreb</derivirana_varijabla>
  </DomainObject.Predmet.ProtustrankaWithAdress>
  <DomainObject.Predmet.ProtustrankaWithAdressOIB>
    <izvorni_sadrzaj>TIM - KUŠAN d.o.o., OIB 02861692008, Ivanićgradska 59/A, 10000 Zagreb</izvorni_sadrzaj>
    <derivirana_varijabla naziv="DomainObject.Predmet.ProtustrankaWithAdressOIB_1">TIM - KUŠAN d.o.o., OIB 02861692008, Ivanićgradska 59/A, 10000 Zagreb</derivirana_varijabla>
  </DomainObject.Predmet.ProtustrankaWithAdressOIB>
  <DomainObject.Predmet.ProtustrankaNazivFormated>
    <izvorni_sadrzaj>TIM - KUŠAN d.o.o.</izvorni_sadrzaj>
    <derivirana_varijabla naziv="DomainObject.Predmet.ProtustrankaNazivFormated_1">TIM - KUŠAN d.o.o.</derivirana_varijabla>
  </DomainObject.Predmet.ProtustrankaNazivFormated>
  <DomainObject.Predmet.ProtustrankaNazivFormatedOIB>
    <izvorni_sadrzaj>TIM - KUŠAN d.o.o., OIB 02861692008</izvorni_sadrzaj>
    <derivirana_varijabla naziv="DomainObject.Predmet.ProtustrankaNazivFormatedOIB_1">TIM - KUŠAN d.o.o., OIB 02861692008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Korenić; STUDIUM d.o.o., tečajevi stranih jezika</izvorni_sadrzaj>
    <derivirana_varijabla naziv="DomainObject.Predmet.StrankaFormated_1">  Marija Korenić; STUDIUM d.o.o., tečajevi stranih jezika</derivirana_varijabla>
  </DomainObject.Predmet.StrankaFormated>
  <DomainObject.Predmet.StrankaFormatedOIB>
    <izvorni_sadrzaj>  Marija Korenić, OIB 79756072062; STUDIUM d.o.o., tečajevi stranih jezika, OIB 34913648516</izvorni_sadrzaj>
    <derivirana_varijabla naziv="DomainObject.Predmet.StrankaFormatedOIB_1">  Marija Korenić, OIB 79756072062; STUDIUM d.o.o., tečajevi stranih jezika, OIB 34913648516</derivirana_varijabla>
  </DomainObject.Predmet.StrankaFormatedOIB>
  <DomainObject.Predmet.StrankaFormatedWithAdress>
    <izvorni_sadrzaj> Marija Korenić, Hrvatskog Proljeća 38, 10000 Zagreb; STUDIUM d.o.o., tečajevi stranih jezika, Radnička 34, Zagreb</izvorni_sadrzaj>
    <derivirana_varijabla naziv="DomainObject.Predmet.StrankaFormatedWithAdress_1"> Marija Korenić, Hrvatskog Proljeća 38, 10000 Zagreb; STUDIUM d.o.o., tečajevi stranih jezika, Radnička 34, Zagreb</derivirana_varijabla>
  </DomainObject.Predmet.StrankaFormatedWithAdress>
  <DomainObject.Predmet.StrankaFormatedWithAdressOIB>
    <izvorni_sadrzaj> Marija Korenić, OIB 79756072062, Hrvatskog Proljeća 38, 10000 Zagreb; STUDIUM d.o.o., tečajevi stranih jezika, OIB 34913648516, Radnička 34, Zagreb</izvorni_sadrzaj>
    <derivirana_varijabla naziv="DomainObject.Predmet.StrankaFormatedWithAdressOIB_1"> Marija Korenić, OIB 79756072062, Hrvatskog Proljeća 38, 10000 Zagreb; STUDIUM d.o.o., tečajevi stranih jezika, OIB 34913648516, Radnička 34, Zagreb</derivirana_varijabla>
  </DomainObject.Predmet.StrankaFormatedWithAdressOIB>
  <DomainObject.Predmet.StrankaWithAdress>
    <izvorni_sadrzaj>Marija Korenić Hrvatskog Proljeća 38,10000 Zagreb,STUDIUM d.o.o., tečajevi stranih jezika Radnička 34,Zagreb</izvorni_sadrzaj>
    <derivirana_varijabla naziv="DomainObject.Predmet.StrankaWithAdress_1">Marija Korenić Hrvatskog Proljeća 38,10000 Zagreb,STUDIUM d.o.o., tečajevi stranih jezika Radnička 34,Zagreb</derivirana_varijabla>
  </DomainObject.Predmet.StrankaWithAdress>
  <DomainObject.Predmet.StrankaWithAdressOIB>
    <izvorni_sadrzaj>Marija Korenić, OIB 79756072062, Hrvatskog Proljeća 38,10000 Zagreb,STUDIUM d.o.o., tečajevi stranih jezika, OIB 34913648516, Radnička 34,Zagreb</izvorni_sadrzaj>
    <derivirana_varijabla naziv="DomainObject.Predmet.StrankaWithAdressOIB_1">Marija Korenić, OIB 79756072062, Hrvatskog Proljeća 38,10000 Zagreb,STUDIUM d.o.o., tečajevi stranih jezika, OIB 34913648516, Radnička 34,Zagreb</derivirana_varijabla>
  </DomainObject.Predmet.StrankaWithAdressOIB>
  <DomainObject.Predmet.StrankaNazivFormated>
    <izvorni_sadrzaj>Marija Korenić,STUDIUM d.o.o., tečajevi stranih jezika</izvorni_sadrzaj>
    <derivirana_varijabla naziv="DomainObject.Predmet.StrankaNazivFormated_1">Marija Korenić,STUDIUM d.o.o., tečajevi stranih jezika</derivirana_varijabla>
  </DomainObject.Predmet.StrankaNazivFormated>
  <DomainObject.Predmet.StrankaNazivFormatedOIB>
    <izvorni_sadrzaj>Marija Korenić, OIB 79756072062,STUDIUM d.o.o., tečajevi stranih jezika, OIB 34913648516</izvorni_sadrzaj>
    <derivirana_varijabla naziv="DomainObject.Predmet.StrankaNazivFormatedOIB_1">Marija Korenić, OIB 79756072062,STUDIUM d.o.o., tečajevi stranih jezika, OIB 34913648516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Marija Korenić</item>
      <item>STUDIUM d.o.o., tečajevi stranih jezika</item>
    </izvorni_sadrzaj>
    <derivirana_varijabla naziv="DomainObject.Predmet.StrankaListFormated_1">
      <item>Marija Korenić</item>
      <item>STUDIUM d.o.o., tečajevi stranih jezika</item>
    </derivirana_varijabla>
  </DomainObject.Predmet.StrankaListFormated>
  <DomainObject.Predmet.StrankaListFormatedOIB>
    <izvorni_sadrzaj>
      <item>Marija Korenić, OIB 79756072062</item>
      <item>STUDIUM d.o.o., tečajevi stranih jezika, OIB 34913648516</item>
    </izvorni_sadrzaj>
    <derivirana_varijabla naziv="DomainObject.Predmet.StrankaListFormatedOIB_1">
      <item>Marija Korenić, OIB 79756072062</item>
      <item>STUDIUM d.o.o., tečajevi stranih jezika, OIB 34913648516</item>
    </derivirana_varijabla>
  </DomainObject.Predmet.StrankaListFormatedOIB>
  <DomainObject.Predmet.StrankaListFormatedWithAdress>
    <izvorni_sadrzaj>
      <item>Marija Korenić, Hrvatskog Proljeća 38, 10000 Zagreb</item>
      <item>STUDIUM d.o.o., tečajevi stranih jezika, Radnička 34, Zagreb</item>
    </izvorni_sadrzaj>
    <derivirana_varijabla naziv="DomainObject.Predmet.StrankaListFormatedWithAdress_1">
      <item>Marija Korenić, Hrvatskog Proljeća 38, 10000 Zagreb</item>
      <item>STUDIUM d.o.o., tečajevi stranih jezika, Radnička 34, Zagreb</item>
    </derivirana_varijabla>
  </DomainObject.Predmet.StrankaListFormatedWithAdress>
  <DomainObject.Predmet.StrankaListFormatedWithAdressOIB>
    <izvorni_sadrzaj>
      <item>Marija Korenić, OIB 79756072062, Hrvatskog Proljeća 38, 10000 Zagreb</item>
      <item>STUDIUM d.o.o., tečajevi stranih jezika, OIB 34913648516, Radnička 34, Zagreb</item>
    </izvorni_sadrzaj>
    <derivirana_varijabla naziv="DomainObject.Predmet.StrankaListFormatedWithAdressOIB_1">
      <item>Marija Korenić, OIB 79756072062, Hrvatskog Proljeća 38, 10000 Zagreb</item>
      <item>STUDIUM d.o.o., tečajevi stranih jezika, OIB 34913648516, Radnička 34, Zagreb</item>
    </derivirana_varijabla>
  </DomainObject.Predmet.StrankaListFormatedWithAdressOIB>
  <DomainObject.Predmet.StrankaListNazivFormated>
    <izvorni_sadrzaj>
      <item>Marija Korenić</item>
      <item>STUDIUM d.o.o., tečajevi stranih jezika</item>
    </izvorni_sadrzaj>
    <derivirana_varijabla naziv="DomainObject.Predmet.StrankaListNazivFormated_1">
      <item>Marija Korenić</item>
      <item>STUDIUM d.o.o., tečajevi stranih jezika</item>
    </derivirana_varijabla>
  </DomainObject.Predmet.StrankaListNazivFormated>
  <DomainObject.Predmet.StrankaListNazivFormatedOIB>
    <izvorni_sadrzaj>
      <item>Marija Korenić, OIB 79756072062</item>
      <item>STUDIUM d.o.o., tečajevi stranih jezika, OIB 34913648516</item>
    </izvorni_sadrzaj>
    <derivirana_varijabla naziv="DomainObject.Predmet.StrankaListNazivFormatedOIB_1">
      <item>Marija Korenić, OIB 79756072062</item>
      <item>STUDIUM d.o.o., tečajevi stranih jezika, OIB 34913648516</item>
    </derivirana_varijabla>
  </DomainObject.Predmet.StrankaListNazivFormatedOIB>
  <DomainObject.Predmet.ProtuStrankaListFormated>
    <izvorni_sadrzaj>
      <item>TIM - KUŠAN d.o.o.</item>
    </izvorni_sadrzaj>
    <derivirana_varijabla naziv="DomainObject.Predmet.ProtuStrankaListFormated_1">
      <item>TIM - KUŠAN d.o.o.</item>
    </derivirana_varijabla>
  </DomainObject.Predmet.ProtuStrankaListFormated>
  <DomainObject.Predmet.ProtuStrankaListFormatedOIB>
    <izvorni_sadrzaj>
      <item>TIM - KUŠAN d.o.o., OIB 02861692008</item>
    </izvorni_sadrzaj>
    <derivirana_varijabla naziv="DomainObject.Predmet.ProtuStrankaListFormatedOIB_1">
      <item>TIM - KUŠAN d.o.o., OIB 02861692008</item>
    </derivirana_varijabla>
  </DomainObject.Predmet.ProtuStrankaListFormatedOIB>
  <DomainObject.Predmet.ProtuStrankaListFormatedWithAdress>
    <izvorni_sadrzaj>
      <item>TIM - KUŠAN d.o.o., Ivanićgradska 59/A, 10000 Zagreb</item>
    </izvorni_sadrzaj>
    <derivirana_varijabla naziv="DomainObject.Predmet.ProtuStrankaListFormatedWithAdress_1">
      <item>TIM - KUŠAN d.o.o., Ivanićgradska 59/A, 10000 Zagreb</item>
    </derivirana_varijabla>
  </DomainObject.Predmet.ProtuStrankaListFormatedWithAdress>
  <DomainObject.Predmet.ProtuStrankaListFormatedWithAdressOIB>
    <izvorni_sadrzaj>
      <item>TIM - KUŠAN d.o.o., OIB 02861692008, Ivanićgradska 59/A, 10000 Zagreb</item>
    </izvorni_sadrzaj>
    <derivirana_varijabla naziv="DomainObject.Predmet.ProtuStrankaListFormatedWithAdressOIB_1">
      <item>TIM - KUŠAN d.o.o., OIB 02861692008, Ivanićgradska 59/A, 10000 Zagreb</item>
    </derivirana_varijabla>
  </DomainObject.Predmet.ProtuStrankaListFormatedWithAdressOIB>
  <DomainObject.Predmet.ProtuStrankaListNazivFormated>
    <izvorni_sadrzaj>
      <item>TIM - KUŠAN d.o.o.</item>
    </izvorni_sadrzaj>
    <derivirana_varijabla naziv="DomainObject.Predmet.ProtuStrankaListNazivFormated_1">
      <item>TIM - KUŠAN d.o.o.</item>
    </derivirana_varijabla>
  </DomainObject.Predmet.ProtuStrankaListNazivFormated>
  <DomainObject.Predmet.ProtuStrankaListNazivFormatedOIB>
    <izvorni_sadrzaj>
      <item>TIM - KUŠAN d.o.o., OIB 02861692008</item>
    </izvorni_sadrzaj>
    <derivirana_varijabla naziv="DomainObject.Predmet.ProtuStrankaListNazivFormatedOIB_1">
      <item>TIM - KUŠAN d.o.o., OIB 02861692008</item>
    </derivirana_varijabla>
  </DomainObject.Predmet.ProtuStrankaListNazivFormatedOIB>
  <DomainObject.Predmet.OstaliListFormated>
    <izvorni_sadrzaj>
      <item>Nenad Kušan</item>
      <item>Antonija Galić</item>
    </izvorni_sadrzaj>
    <derivirana_varijabla naziv="DomainObject.Predmet.OstaliListFormated_1">
      <item>Nenad Kušan</item>
      <item>Antonija Galić</item>
    </derivirana_varijabla>
  </DomainObject.Predmet.OstaliListFormated>
  <DomainObject.Predmet.OstaliListFormatedOIB>
    <izvorni_sadrzaj>
      <item>Nenad Kušan, OIB 93773150302</item>
      <item>Antonija Galić, OIB 64334764434</item>
    </izvorni_sadrzaj>
    <derivirana_varijabla naziv="DomainObject.Predmet.OstaliListFormatedOIB_1">
      <item>Nenad Kušan, OIB 93773150302</item>
      <item>Antonija Galić, OIB 64334764434</item>
    </derivirana_varijabla>
  </DomainObject.Predmet.OstaliListFormatedOIB>
  <DomainObject.Predmet.OstaliListFormatedWithAdress>
    <izvorni_sadrzaj>
      <item>Nenad Kušan, Kostelj 70, 51244 Grižane-Belgrad</item>
      <item>Antonija Galić, Selska cesta 3, 10000 Zagreb</item>
    </izvorni_sadrzaj>
    <derivirana_varijabla naziv="DomainObject.Predmet.OstaliListFormatedWithAdress_1">
      <item>Nenad Kušan, Kostelj 70, 51244 Grižane-Belgrad</item>
      <item>Antonija Galić, Selska cesta 3, 10000 Zagreb</item>
    </derivirana_varijabla>
  </DomainObject.Predmet.OstaliListFormatedWithAdress>
  <DomainObject.Predmet.OstaliListFormatedWithAdressOIB>
    <izvorni_sadrzaj>
      <item>Nenad Kušan, OIB 93773150302, Kostelj 70, 51244 Grižane-Belgrad</item>
      <item>Antonija Galić, OIB 64334764434, Selska cesta 3, 10000 Zagreb</item>
    </izvorni_sadrzaj>
    <derivirana_varijabla naziv="DomainObject.Predmet.OstaliListFormatedWithAdressOIB_1">
      <item>Nenad Kušan, OIB 93773150302, Kostelj 70, 51244 Grižane-Belgrad</item>
      <item>Antonija Galić, OIB 64334764434, Selska cesta 3, 10000 Zagreb</item>
    </derivirana_varijabla>
  </DomainObject.Predmet.OstaliListFormatedWithAdressOIB>
  <DomainObject.Predmet.OstaliListNazivFormated>
    <izvorni_sadrzaj>
      <item>Nenad Kušan</item>
      <item>Antonija Galić</item>
    </izvorni_sadrzaj>
    <derivirana_varijabla naziv="DomainObject.Predmet.OstaliListNazivFormated_1">
      <item>Nenad Kušan</item>
      <item>Antonija Galić</item>
    </derivirana_varijabla>
  </DomainObject.Predmet.OstaliListNazivFormated>
  <DomainObject.Predmet.OstaliListNazivFormatedOIB>
    <izvorni_sadrzaj>
      <item>Nenad Kušan, OIB 93773150302</item>
      <item>Antonija Galić, OIB 64334764434</item>
    </izvorni_sadrzaj>
    <derivirana_varijabla naziv="DomainObject.Predmet.OstaliListNazivFormatedOIB_1">
      <item>Nenad Kušan, OIB 93773150302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Korenić i dr.</izvorni_sadrzaj>
    <derivirana_varijabla naziv="DomainObject.Predmet.StrankaIDrugi_1">Marija Korenić i dr.</derivirana_varijabla>
  </DomainObject.Predmet.StrankaIDrugi>
  <DomainObject.Predmet.ProtustrankaIDrugi>
    <izvorni_sadrzaj>TIM - KUŠAN d.o.o.</izvorni_sadrzaj>
    <derivirana_varijabla naziv="DomainObject.Predmet.ProtustrankaIDrugi_1">TIM - KUŠAN d.o.o.</derivirana_varijabla>
  </DomainObject.Predmet.ProtustrankaIDrugi>
  <DomainObject.Predmet.StrankaIDrugiAdressOIB>
    <izvorni_sadrzaj>Marija Korenić, OIB 79756072062, Hrvatskog Proljeća 38, 10000 Zagreb i dr.</izvorni_sadrzaj>
    <derivirana_varijabla naziv="DomainObject.Predmet.StrankaIDrugiAdressOIB_1">Marija Korenić, OIB 79756072062, Hrvatskog Proljeća 38, 10000 Zagreb i dr.</derivirana_varijabla>
  </DomainObject.Predmet.StrankaIDrugiAdressOIB>
  <DomainObject.Predmet.ProtustrankaIDrugiAdressOIB>
    <izvorni_sadrzaj>TIM - KUŠAN d.o.o., OIB 02861692008, Ivanićgradska 59/A, 10000 Zagreb</izvorni_sadrzaj>
    <derivirana_varijabla naziv="DomainObject.Predmet.ProtustrankaIDrugiAdressOIB_1">TIM - KUŠAN d.o.o., OIB 02861692008, Ivanićgradska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Korenić</item>
      <item>TIM - KUŠAN d.o.o.</item>
      <item>Nenad Kušan</item>
      <item>Antonija Galić</item>
      <item>STUDIUM d.o.o., tečajevi stranih jezika</item>
    </izvorni_sadrzaj>
    <derivirana_varijabla naziv="DomainObject.Predmet.SudioniciListNaziv_1">
      <item>Marija Korenić</item>
      <item>TIM - KUŠAN d.o.o.</item>
      <item>Nenad Kušan</item>
      <item>Antonija Galić</item>
      <item>STUDIUM d.o.o., tečajevi stranih jezika</item>
    </derivirana_varijabla>
  </DomainObject.Predmet.SudioniciListNaziv>
  <DomainObject.Predmet.SudioniciListAdressOIB>
    <izvorni_sadrzaj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izvorni_sadrzaj>
    <derivirana_varijabla naziv="DomainObject.Predmet.SudioniciListAdressOIB_1"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79756072062</item>
      <item>, OIB 02861692008</item>
      <item>, OIB 93773150302</item>
      <item>, OIB 64334764434</item>
      <item>, OIB 34913648516</item>
    </izvorni_sadrzaj>
    <derivirana_varijabla naziv="DomainObject.Predmet.SudioniciListNazivOIB_1">
      <item>, OIB 79756072062</item>
      <item>, OIB 02861692008</item>
      <item>, OIB 93773150302</item>
      <item>, OIB 64334764434</item>
      <item>, OIB 34913648516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82328-C03F-429C-9350-19EA7D2A6A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1971</properties:Characters>
  <properties:Lines>62</properties:Lines>
  <properties:Paragraphs>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2018-03-16T13:07:00Z</dcterms:created>
  <dc:creator>nradic</dc:creator>
  <cp:lastModifiedBy>Valentina Gabud</cp:lastModifiedBy>
  <cp:lastPrinted>2018-10-22T07:15:00Z</cp:lastPrinted>
  <dcterms:modified xmlns:xsi="http://www.w3.org/2001/XMLSchema-instance" xsi:type="dcterms:W3CDTF">2018-10-22T07:15:00Z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(9. rješenje-zaključenje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