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04298" w14:paraId="5104298" w:rsidRDefault="00B81090" w:rsidP="00C56AEF" w:rsidR="00B81090" w:rsidRPr="004A7FFC">
      <w:pPr>
        <w:jc w:val="right"/>
        <w15:collapsed w:val="false"/>
        <w:rPr>
          <w:rFonts w:hAnsi="Times New Roman" w:ascii="Times New Roman"/>
        </w:rPr>
      </w:pPr>
      <w:bookmarkStart w:name="_GoBack" w:id="0"/>
      <w:bookmarkEnd w:id="0"/>
      <w:r w:rsidRPr="004A7FFC">
        <w:rPr>
          <w:rFonts w:hAnsi="Times New Roman" w:ascii="Times New Roman"/>
        </w:rPr>
        <w:t xml:space="preserve">3 </w:t>
      </w:r>
      <w:r w:rsidR="002C7F1C">
        <w:rPr>
          <w:rFonts w:hAnsi="Times New Roman" w:ascii="Times New Roman"/>
        </w:rPr>
        <w:t xml:space="preserve"> </w:t>
      </w:r>
      <w:r w:rsidRPr="004A7FFC">
        <w:rPr>
          <w:rFonts w:hAnsi="Times New Roman" w:ascii="Times New Roman"/>
        </w:rPr>
        <w:t>St-</w:t>
      </w:r>
      <w:r w:rsidR="0067168D">
        <w:rPr>
          <w:rFonts w:hAnsi="Times New Roman" w:ascii="Times New Roman"/>
        </w:rPr>
        <w:t>6376</w:t>
      </w:r>
      <w:r w:rsidR="009A653B">
        <w:rPr>
          <w:rFonts w:hAnsi="Times New Roman" w:ascii="Times New Roman"/>
        </w:rPr>
        <w:t>/16</w:t>
      </w:r>
      <w:r w:rsidR="00BA39F3">
        <w:rPr>
          <w:rFonts w:hAnsi="Times New Roman" w:ascii="Times New Roman"/>
        </w:rPr>
        <w:t>-</w:t>
      </w:r>
      <w:r w:rsidR="0067168D">
        <w:rPr>
          <w:rFonts w:hAnsi="Times New Roman" w:ascii="Times New Roman"/>
        </w:rPr>
        <w:t>10</w:t>
      </w:r>
    </w:p>
    <w:p w:rsidRDefault="007A5E7A" w:rsidP="00B81090" w:rsidR="00070AB4" w:rsidRPr="004A7FFC">
      <w:pPr>
        <w:rPr>
          <w:rFonts w:hAnsi="Times New Roman" w:ascii="Times New Roman"/>
        </w:rPr>
      </w:pPr>
      <w:r w:rsidRPr="00771074">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8816DA" w:rsidP="00B81090" w:rsidR="00B81090" w:rsidRPr="00573FE4">
      <w:pPr>
        <w:rPr>
          <w:rFonts w:hAnsi="Times New Roman" w:ascii="Times New Roman"/>
          <w:szCs w:val="24"/>
        </w:rPr>
      </w:pPr>
      <w:r w:rsidRPr="00573FE4">
        <w:rPr>
          <w:rFonts w:hAnsi="Times New Roman" w:ascii="Times New Roman"/>
          <w:szCs w:val="24"/>
        </w:rPr>
        <w:t>STAL</w:t>
      </w:r>
      <w:r w:rsidR="00B81090" w:rsidRPr="00573FE4">
        <w:rPr>
          <w:rFonts w:hAnsi="Times New Roman" w:ascii="Times New Roman"/>
          <w:szCs w:val="24"/>
        </w:rPr>
        <w:t xml:space="preserve">NA SLUŽBA </w:t>
      </w:r>
      <w:r w:rsidR="009721FD">
        <w:rPr>
          <w:rFonts w:hAnsi="Times New Roman" w:ascii="Times New Roman"/>
          <w:szCs w:val="24"/>
        </w:rPr>
        <w:t>U KARLOVCU</w:t>
      </w:r>
    </w:p>
    <w:p w:rsidRDefault="00B81090" w:rsidP="00B81090" w:rsidR="00CB1E0D" w:rsidRPr="00573FE4">
      <w:pPr>
        <w:rPr>
          <w:rFonts w:hAnsi="Times New Roman" w:ascii="Times New Roman"/>
          <w:szCs w:val="24"/>
        </w:rPr>
      </w:pPr>
      <w:r w:rsidRPr="00573FE4">
        <w:rPr>
          <w:rFonts w:hAnsi="Times New Roman" w:ascii="Times New Roman"/>
          <w:szCs w:val="24"/>
        </w:rPr>
        <w:t xml:space="preserve">Karlovac, </w:t>
      </w:r>
      <w:r w:rsidR="009721FD">
        <w:rPr>
          <w:rFonts w:hAnsi="Times New Roman" w:ascii="Times New Roman"/>
          <w:szCs w:val="24"/>
        </w:rPr>
        <w:t>Trg hrvatskih branitelja 1/II</w:t>
      </w:r>
    </w:p>
    <w:p w:rsidRDefault="00CB1E0D" w:rsidP="00B81090" w:rsidR="00CB1E0D" w:rsidRPr="00573FE4">
      <w:pPr>
        <w:rPr>
          <w:rFonts w:hAnsi="Times New Roman" w:ascii="Times New Roman"/>
          <w:szCs w:val="24"/>
        </w:rPr>
      </w:pPr>
    </w:p>
    <w:p w:rsidRDefault="008439C1" w:rsidP="008439C1" w:rsidR="008439C1" w:rsidRPr="008439C1">
      <w:pPr>
        <w:rPr>
          <w:rFonts w:hAnsi="Times New Roman" w:ascii="Times New Roman"/>
          <w:szCs w:val="24"/>
        </w:rPr>
      </w:pPr>
    </w:p>
    <w:p w:rsidRDefault="008439C1" w:rsidP="008439C1" w:rsidR="008439C1" w:rsidRPr="008439C1">
      <w:pPr>
        <w:jc w:val="center"/>
        <w:rPr>
          <w:rFonts w:hAnsi="Times New Roman" w:ascii="Times New Roman"/>
          <w:szCs w:val="24"/>
        </w:rPr>
      </w:pPr>
      <w:r w:rsidRPr="008439C1">
        <w:rPr>
          <w:rFonts w:hAnsi="Times New Roman" w:ascii="Times New Roman"/>
          <w:szCs w:val="24"/>
        </w:rPr>
        <w:t>R E P U B L I K A    H R V A T S K A</w:t>
      </w:r>
    </w:p>
    <w:p w:rsidRDefault="008439C1" w:rsidP="008439C1" w:rsidR="00B81090">
      <w:pPr>
        <w:jc w:val="center"/>
        <w:rPr>
          <w:rFonts w:hAnsi="Times New Roman" w:ascii="Times New Roman"/>
          <w:szCs w:val="24"/>
        </w:rPr>
      </w:pPr>
      <w:r w:rsidRPr="008439C1">
        <w:rPr>
          <w:rFonts w:hAnsi="Times New Roman" w:ascii="Times New Roman"/>
          <w:szCs w:val="24"/>
        </w:rPr>
        <w:t>R J E Š E N J E</w:t>
      </w:r>
    </w:p>
    <w:p w:rsidRDefault="008439C1" w:rsidP="008439C1" w:rsidR="008439C1" w:rsidRPr="00573FE4">
      <w:pPr>
        <w:jc w:val="center"/>
        <w:rPr>
          <w:rFonts w:hAnsi="Times New Roman" w:ascii="Times New Roman"/>
          <w:szCs w:val="24"/>
        </w:rPr>
      </w:pPr>
    </w:p>
    <w:p w:rsidRDefault="008439C1" w:rsidP="008439C1" w:rsidR="008439C1" w:rsidRPr="008439C1">
      <w:pPr>
        <w:ind w:firstLine="720"/>
        <w:jc w:val="both"/>
        <w:rPr>
          <w:rFonts w:hAnsi="Times New Roman" w:ascii="Times New Roman"/>
          <w:szCs w:val="24"/>
        </w:rPr>
      </w:pPr>
      <w:r w:rsidRPr="008439C1">
        <w:rPr>
          <w:rFonts w:hAnsi="Times New Roman" w:ascii="Times New Roman"/>
          <w:szCs w:val="24"/>
        </w:rPr>
        <w:t>Trgovački sud u Zagrebu Stalna Služba u Karlovcu  po sucu, Vesni Fundurulić Perišin postupajući po prijedlogu Republika Hrvatska, Ministarstvo financija, Porezna uprava, Područni ured Zagreb, OIB: 18683136487, u stečajnom postupku nad dužnikom PULA – LINE d.o.o., Staro Čiče (Grad Velika Gorica), Velikogorička ulica 9, OIB: 55232544774, 3. listopada 2018.,</w:t>
      </w:r>
    </w:p>
    <w:p w:rsidRDefault="008439C1" w:rsidP="008439C1" w:rsidR="008439C1" w:rsidRPr="008439C1">
      <w:pPr>
        <w:ind w:firstLine="720"/>
        <w:jc w:val="both"/>
        <w:rPr>
          <w:rFonts w:hAnsi="Times New Roman" w:ascii="Times New Roman"/>
          <w:szCs w:val="24"/>
        </w:rPr>
      </w:pPr>
    </w:p>
    <w:p w:rsidRDefault="008439C1" w:rsidP="008439C1" w:rsidR="008439C1" w:rsidRPr="008439C1">
      <w:pPr>
        <w:ind w:firstLine="720"/>
        <w:jc w:val="center"/>
        <w:rPr>
          <w:rFonts w:hAnsi="Times New Roman" w:ascii="Times New Roman"/>
          <w:szCs w:val="24"/>
        </w:rPr>
      </w:pPr>
      <w:r w:rsidRPr="008439C1">
        <w:rPr>
          <w:rFonts w:hAnsi="Times New Roman" w:ascii="Times New Roman"/>
          <w:szCs w:val="24"/>
        </w:rPr>
        <w:t>r i j e š i o    je</w:t>
      </w:r>
    </w:p>
    <w:p w:rsidRDefault="008439C1" w:rsidP="008439C1" w:rsidR="008439C1" w:rsidRPr="008439C1">
      <w:pPr>
        <w:ind w:firstLine="720"/>
        <w:jc w:val="both"/>
        <w:rPr>
          <w:rFonts w:hAnsi="Times New Roman" w:ascii="Times New Roman"/>
          <w:szCs w:val="24"/>
        </w:rPr>
      </w:pPr>
    </w:p>
    <w:p w:rsidRDefault="008439C1" w:rsidP="008439C1" w:rsidR="008439C1" w:rsidRPr="008439C1">
      <w:pPr>
        <w:ind w:firstLine="720"/>
        <w:jc w:val="both"/>
        <w:rPr>
          <w:rFonts w:hAnsi="Times New Roman" w:ascii="Times New Roman"/>
          <w:szCs w:val="24"/>
        </w:rPr>
      </w:pPr>
      <w:r w:rsidRPr="008439C1">
        <w:rPr>
          <w:rFonts w:hAnsi="Times New Roman" w:ascii="Times New Roman"/>
          <w:szCs w:val="24"/>
        </w:rPr>
        <w:t>1.Pokreće se prethodni postupak radi utvrđivanja pretpostavki za otvaranje stečajnog postupka nad dužnikom PULA – LINE d.o.o., Staro Čiče (Grad Velika Gorica), Velikogorička ulica 9, OIB: 55232544774.</w:t>
      </w:r>
    </w:p>
    <w:p w:rsidRDefault="008439C1" w:rsidP="008439C1" w:rsidR="008439C1" w:rsidRPr="008439C1">
      <w:pPr>
        <w:ind w:firstLine="720"/>
        <w:jc w:val="both"/>
        <w:rPr>
          <w:rFonts w:hAnsi="Times New Roman" w:ascii="Times New Roman"/>
          <w:szCs w:val="24"/>
        </w:rPr>
      </w:pPr>
    </w:p>
    <w:p w:rsidRDefault="008439C1" w:rsidP="008439C1" w:rsidR="008439C1" w:rsidRPr="008439C1">
      <w:pPr>
        <w:ind w:firstLine="720"/>
        <w:jc w:val="both"/>
        <w:rPr>
          <w:rFonts w:hAnsi="Times New Roman" w:ascii="Times New Roman"/>
          <w:szCs w:val="24"/>
        </w:rPr>
      </w:pPr>
      <w:r w:rsidRPr="008439C1">
        <w:rPr>
          <w:rFonts w:hAnsi="Times New Roman" w:ascii="Times New Roman"/>
          <w:szCs w:val="24"/>
        </w:rPr>
        <w:t xml:space="preserve">2.Zakazuje se ročište radi očitovanja o prijedlogu za otvaranje stečajnog postupka nad dužnikom za dan </w:t>
      </w:r>
      <w:r w:rsidRPr="008439C1">
        <w:rPr>
          <w:rFonts w:hAnsi="Times New Roman" w:ascii="Times New Roman"/>
          <w:b/>
          <w:szCs w:val="24"/>
        </w:rPr>
        <w:t>27. studenog 2018. u 9,40 sati</w:t>
      </w:r>
      <w:r w:rsidRPr="008439C1">
        <w:rPr>
          <w:rFonts w:hAnsi="Times New Roman" w:ascii="Times New Roman"/>
          <w:szCs w:val="24"/>
        </w:rPr>
        <w:t xml:space="preserve"> u Trgovačkom sudu u Zagrebu, Stalna služba u Karlovcu, Karlovac, Trg hrvatskih branitelja 1/II, soba broj 205,</w:t>
      </w:r>
    </w:p>
    <w:p w:rsidRDefault="008439C1" w:rsidP="008439C1" w:rsidR="008439C1" w:rsidRPr="008439C1">
      <w:pPr>
        <w:ind w:firstLine="720"/>
        <w:jc w:val="both"/>
        <w:rPr>
          <w:rFonts w:hAnsi="Times New Roman" w:ascii="Times New Roman"/>
          <w:szCs w:val="24"/>
        </w:rPr>
      </w:pPr>
    </w:p>
    <w:p w:rsidRDefault="008439C1" w:rsidP="008439C1" w:rsidR="008439C1" w:rsidRPr="008439C1">
      <w:pPr>
        <w:jc w:val="both"/>
        <w:rPr>
          <w:rFonts w:hAnsi="Times New Roman" w:ascii="Times New Roman"/>
          <w:szCs w:val="24"/>
        </w:rPr>
      </w:pPr>
      <w:r w:rsidRPr="008439C1">
        <w:rPr>
          <w:rFonts w:hAnsi="Times New Roman" w:ascii="Times New Roman"/>
          <w:szCs w:val="24"/>
        </w:rPr>
        <w:t>na koje ročište se dostavom ovog rješenja pozivaju:</w:t>
      </w:r>
    </w:p>
    <w:p w:rsidRDefault="008439C1" w:rsidP="008439C1" w:rsidR="008439C1" w:rsidRPr="008439C1">
      <w:pPr>
        <w:jc w:val="both"/>
        <w:rPr>
          <w:rFonts w:hAnsi="Times New Roman" w:ascii="Times New Roman"/>
          <w:szCs w:val="24"/>
        </w:rPr>
      </w:pPr>
      <w:r w:rsidRPr="008439C1">
        <w:rPr>
          <w:rFonts w:hAnsi="Times New Roman" w:ascii="Times New Roman"/>
          <w:szCs w:val="24"/>
        </w:rPr>
        <w:t>-predlagatelj po ŽDO Velika Gorica</w:t>
      </w:r>
    </w:p>
    <w:p w:rsidRDefault="008439C1" w:rsidP="008439C1" w:rsidR="008439C1" w:rsidRPr="008439C1">
      <w:pPr>
        <w:jc w:val="both"/>
        <w:rPr>
          <w:rFonts w:hAnsi="Times New Roman" w:ascii="Times New Roman"/>
          <w:szCs w:val="24"/>
        </w:rPr>
      </w:pPr>
      <w:r w:rsidRPr="008439C1">
        <w:rPr>
          <w:rFonts w:hAnsi="Times New Roman" w:ascii="Times New Roman"/>
          <w:szCs w:val="24"/>
        </w:rPr>
        <w:t xml:space="preserve">-dužnik, </w:t>
      </w:r>
    </w:p>
    <w:p w:rsidRDefault="008439C1" w:rsidP="008439C1" w:rsidR="008439C1" w:rsidRPr="008439C1">
      <w:pPr>
        <w:jc w:val="both"/>
        <w:rPr>
          <w:rFonts w:hAnsi="Times New Roman" w:ascii="Times New Roman"/>
          <w:szCs w:val="24"/>
        </w:rPr>
      </w:pPr>
      <w:r w:rsidRPr="008439C1">
        <w:rPr>
          <w:rFonts w:hAnsi="Times New Roman" w:ascii="Times New Roman"/>
          <w:szCs w:val="24"/>
        </w:rPr>
        <w:t>-zakonski zastupnik dužnika,</w:t>
      </w:r>
    </w:p>
    <w:p w:rsidRDefault="008439C1" w:rsidP="008439C1" w:rsidR="008439C1" w:rsidRPr="008439C1">
      <w:pPr>
        <w:jc w:val="both"/>
        <w:rPr>
          <w:rFonts w:hAnsi="Times New Roman" w:ascii="Times New Roman"/>
          <w:szCs w:val="24"/>
        </w:rPr>
      </w:pPr>
      <w:r w:rsidRPr="008439C1">
        <w:rPr>
          <w:rFonts w:hAnsi="Times New Roman" w:ascii="Times New Roman"/>
          <w:szCs w:val="24"/>
        </w:rPr>
        <w:t xml:space="preserve">- privremeni stečajni upravitelj. </w:t>
      </w:r>
    </w:p>
    <w:p w:rsidRDefault="008439C1" w:rsidP="008439C1" w:rsidR="008439C1" w:rsidRPr="008439C1">
      <w:pPr>
        <w:ind w:firstLine="720"/>
        <w:jc w:val="both"/>
        <w:rPr>
          <w:rFonts w:hAnsi="Times New Roman" w:ascii="Times New Roman"/>
          <w:szCs w:val="24"/>
        </w:rPr>
      </w:pPr>
    </w:p>
    <w:p w:rsidRDefault="008439C1" w:rsidP="008439C1" w:rsidR="008439C1" w:rsidRPr="008439C1">
      <w:pPr>
        <w:ind w:firstLine="720"/>
        <w:jc w:val="both"/>
        <w:rPr>
          <w:rFonts w:hAnsi="Times New Roman" w:ascii="Times New Roman"/>
          <w:szCs w:val="24"/>
        </w:rPr>
      </w:pPr>
      <w:r w:rsidRPr="008439C1">
        <w:rPr>
          <w:rFonts w:hAnsi="Times New Roman" w:ascii="Times New Roman"/>
          <w:szCs w:val="24"/>
        </w:rPr>
        <w:t>3.Pozvane osobe mogu se o prijedlogu i pisano očitovati.</w:t>
      </w:r>
    </w:p>
    <w:p w:rsidRDefault="008439C1" w:rsidP="008439C1" w:rsidR="008439C1" w:rsidRPr="008439C1">
      <w:pPr>
        <w:ind w:firstLine="720"/>
        <w:jc w:val="both"/>
        <w:rPr>
          <w:rFonts w:hAnsi="Times New Roman" w:ascii="Times New Roman"/>
          <w:szCs w:val="24"/>
        </w:rPr>
      </w:pPr>
    </w:p>
    <w:p w:rsidRDefault="008439C1" w:rsidP="008439C1" w:rsidR="008439C1" w:rsidRPr="008439C1">
      <w:pPr>
        <w:ind w:firstLine="720"/>
        <w:jc w:val="center"/>
        <w:rPr>
          <w:rFonts w:hAnsi="Times New Roman" w:ascii="Times New Roman"/>
          <w:szCs w:val="24"/>
        </w:rPr>
      </w:pPr>
      <w:r w:rsidRPr="008439C1">
        <w:rPr>
          <w:rFonts w:hAnsi="Times New Roman" w:ascii="Times New Roman"/>
          <w:szCs w:val="24"/>
        </w:rPr>
        <w:t>Obrazloženje</w:t>
      </w:r>
    </w:p>
    <w:p w:rsidRDefault="008439C1" w:rsidP="008439C1" w:rsidR="008439C1" w:rsidRPr="008439C1">
      <w:pPr>
        <w:ind w:firstLine="720"/>
        <w:jc w:val="both"/>
        <w:rPr>
          <w:rFonts w:hAnsi="Times New Roman" w:ascii="Times New Roman"/>
          <w:szCs w:val="24"/>
        </w:rPr>
      </w:pPr>
    </w:p>
    <w:p w:rsidRDefault="008439C1" w:rsidP="008439C1" w:rsidR="008439C1" w:rsidRPr="008439C1">
      <w:pPr>
        <w:ind w:firstLine="720"/>
        <w:jc w:val="both"/>
        <w:rPr>
          <w:rFonts w:hAnsi="Times New Roman" w:ascii="Times New Roman"/>
          <w:szCs w:val="24"/>
        </w:rPr>
      </w:pPr>
      <w:r w:rsidRPr="008439C1">
        <w:rPr>
          <w:rFonts w:hAnsi="Times New Roman" w:ascii="Times New Roman"/>
          <w:szCs w:val="24"/>
        </w:rPr>
        <w:t>Nad gore naznačenim dužnikom rješenjem Trgovačkog suda u Osijeku poslovni broj St-1114/16 od 5. srpnja 2016. obustavljeno je postupanje povodom prijedloga FINA-e za provedbom skraćenog stečajnog postupka, budući je vjerovnik Republika Hrvatska, Ministarstvo financija, Porezna uprava podnijela prijedlog za otvaranje stečajnog postupka nad dužnikom iz razloga što ima potraživanje prema istom. Po pravomoćnosti istog postupak je nastavljen pod novim brojem St-6376/16.</w:t>
      </w:r>
    </w:p>
    <w:p w:rsidRDefault="008439C1" w:rsidP="008439C1" w:rsidR="008439C1" w:rsidRPr="008439C1">
      <w:pPr>
        <w:ind w:firstLine="720"/>
        <w:jc w:val="both"/>
        <w:rPr>
          <w:rFonts w:hAnsi="Times New Roman" w:ascii="Times New Roman"/>
          <w:szCs w:val="24"/>
        </w:rPr>
      </w:pPr>
    </w:p>
    <w:p w:rsidRDefault="008439C1" w:rsidP="008439C1" w:rsidR="008439C1" w:rsidRPr="008439C1">
      <w:pPr>
        <w:ind w:firstLine="720"/>
        <w:jc w:val="both"/>
        <w:rPr>
          <w:rFonts w:hAnsi="Times New Roman" w:ascii="Times New Roman"/>
          <w:szCs w:val="24"/>
        </w:rPr>
      </w:pPr>
      <w:r w:rsidRPr="008439C1">
        <w:rPr>
          <w:rFonts w:hAnsi="Times New Roman" w:ascii="Times New Roman"/>
          <w:szCs w:val="24"/>
        </w:rPr>
        <w:t>Temeljem odredbe čl. 115. st. 1. Stečajnog zakona ("Narodne novine" broj 71/15, 104/17 - dalje SZ) doneseno je rješenje o pokretanju prethodnog postupka radi utvrđivanja pretpostavki za otvaranje stečajnog postupka – prethodni postupak.</w:t>
      </w:r>
    </w:p>
    <w:p w:rsidRDefault="008439C1" w:rsidP="008439C1" w:rsidR="008439C1" w:rsidRPr="008439C1">
      <w:pPr>
        <w:ind w:firstLine="720"/>
        <w:jc w:val="both"/>
        <w:rPr>
          <w:rFonts w:hAnsi="Times New Roman" w:ascii="Times New Roman"/>
          <w:szCs w:val="24"/>
        </w:rPr>
      </w:pPr>
    </w:p>
    <w:p w:rsidRDefault="008439C1" w:rsidP="008439C1" w:rsidR="008439C1" w:rsidRPr="008439C1">
      <w:pPr>
        <w:ind w:firstLine="720"/>
        <w:jc w:val="both"/>
        <w:rPr>
          <w:rFonts w:hAnsi="Times New Roman" w:ascii="Times New Roman"/>
          <w:szCs w:val="24"/>
        </w:rPr>
      </w:pPr>
      <w:r w:rsidRPr="008439C1">
        <w:rPr>
          <w:rFonts w:hAnsi="Times New Roman" w:ascii="Times New Roman"/>
          <w:szCs w:val="24"/>
        </w:rPr>
        <w:t>Rješenjem od 9. ožujka 2018. poslovni broj gornji u ovom predmetu je imenovan privremeni stečajni upravitelj, a koji je dostavio izviješće 23. travnja 2018., koje izviješće je objavljeno na e-Oglasnoj ploči suda 23. srpnja 2018.</w:t>
      </w:r>
    </w:p>
    <w:p w:rsidRDefault="008439C1" w:rsidP="008439C1" w:rsidR="008439C1" w:rsidRPr="008439C1">
      <w:pPr>
        <w:ind w:firstLine="720"/>
        <w:jc w:val="both"/>
        <w:rPr>
          <w:rFonts w:hAnsi="Times New Roman" w:ascii="Times New Roman"/>
          <w:szCs w:val="24"/>
        </w:rPr>
      </w:pPr>
    </w:p>
    <w:p w:rsidRDefault="008439C1" w:rsidP="008439C1" w:rsidR="008439C1" w:rsidRPr="008439C1">
      <w:pPr>
        <w:ind w:firstLine="720"/>
        <w:jc w:val="both"/>
        <w:rPr>
          <w:rFonts w:hAnsi="Times New Roman" w:ascii="Times New Roman"/>
          <w:szCs w:val="24"/>
        </w:rPr>
      </w:pPr>
      <w:r w:rsidRPr="008439C1">
        <w:rPr>
          <w:rFonts w:hAnsi="Times New Roman" w:ascii="Times New Roman"/>
          <w:szCs w:val="24"/>
        </w:rPr>
        <w:t>Sukladno odredbi čl. 123. st. 1. SZ-a sud je odmah zakazao ročište na koje su pozvane osobe ovlaštene za zastupanje dužnika po zakonu, podnositelj prijedloga, privremeni stečajni upravitelj, te će se iste na ročištu očitovati o prijedlogu za otvaranje stečajnog postupka, odnosno sukladno st. 2. istog članka. o prijedlogu se mogu očitovati i pisano, pa je odlučeno kao pod točkom 2. i 3. izreke rješenja.</w:t>
      </w:r>
    </w:p>
    <w:p w:rsidRDefault="008439C1" w:rsidP="008439C1" w:rsidR="008439C1" w:rsidRPr="008439C1">
      <w:pPr>
        <w:ind w:firstLine="720"/>
        <w:jc w:val="both"/>
        <w:rPr>
          <w:rFonts w:hAnsi="Times New Roman" w:ascii="Times New Roman"/>
          <w:szCs w:val="24"/>
        </w:rPr>
      </w:pPr>
    </w:p>
    <w:p w:rsidRDefault="008439C1" w:rsidP="008439C1" w:rsidR="008439C1" w:rsidRPr="008439C1">
      <w:pPr>
        <w:ind w:firstLine="720"/>
        <w:jc w:val="center"/>
        <w:rPr>
          <w:rFonts w:hAnsi="Times New Roman" w:ascii="Times New Roman"/>
          <w:szCs w:val="24"/>
        </w:rPr>
      </w:pPr>
      <w:r w:rsidRPr="008439C1">
        <w:rPr>
          <w:rFonts w:hAnsi="Times New Roman" w:ascii="Times New Roman"/>
          <w:szCs w:val="24"/>
        </w:rPr>
        <w:t>U Karlovcu 3. listopada 2018.</w:t>
      </w:r>
    </w:p>
    <w:p w:rsidRDefault="008439C1" w:rsidP="008439C1" w:rsidR="008439C1" w:rsidRPr="008439C1">
      <w:pPr>
        <w:ind w:firstLine="720"/>
        <w:jc w:val="both"/>
        <w:rPr>
          <w:rFonts w:hAnsi="Times New Roman" w:ascii="Times New Roman"/>
          <w:szCs w:val="24"/>
        </w:rPr>
      </w:pPr>
    </w:p>
    <w:p w:rsidRDefault="008439C1" w:rsidP="008439C1" w:rsidR="008439C1" w:rsidRPr="008439C1">
      <w:pPr>
        <w:ind w:firstLine="720"/>
        <w:jc w:val="right"/>
        <w:rPr>
          <w:rFonts w:hAnsi="Times New Roman" w:ascii="Times New Roman"/>
          <w:szCs w:val="24"/>
        </w:rPr>
      </w:pPr>
      <w:r w:rsidRPr="008439C1">
        <w:rPr>
          <w:rFonts w:hAnsi="Times New Roman" w:ascii="Times New Roman"/>
          <w:szCs w:val="24"/>
        </w:rPr>
        <w:tab/>
      </w:r>
      <w:r w:rsidRPr="008439C1">
        <w:rPr>
          <w:rFonts w:hAnsi="Times New Roman" w:ascii="Times New Roman"/>
          <w:szCs w:val="24"/>
        </w:rPr>
        <w:tab/>
      </w:r>
      <w:r w:rsidRPr="008439C1">
        <w:rPr>
          <w:rFonts w:hAnsi="Times New Roman" w:ascii="Times New Roman"/>
          <w:szCs w:val="24"/>
        </w:rPr>
        <w:tab/>
      </w:r>
      <w:r w:rsidRPr="008439C1">
        <w:rPr>
          <w:rFonts w:hAnsi="Times New Roman" w:ascii="Times New Roman"/>
          <w:szCs w:val="24"/>
        </w:rPr>
        <w:tab/>
      </w:r>
      <w:r w:rsidRPr="008439C1">
        <w:rPr>
          <w:rFonts w:hAnsi="Times New Roman" w:ascii="Times New Roman"/>
          <w:szCs w:val="24"/>
        </w:rPr>
        <w:tab/>
      </w:r>
      <w:r w:rsidRPr="008439C1">
        <w:rPr>
          <w:rFonts w:hAnsi="Times New Roman" w:ascii="Times New Roman"/>
          <w:szCs w:val="24"/>
        </w:rPr>
        <w:tab/>
      </w:r>
      <w:r w:rsidRPr="008439C1">
        <w:rPr>
          <w:rFonts w:hAnsi="Times New Roman" w:ascii="Times New Roman"/>
          <w:szCs w:val="24"/>
        </w:rPr>
        <w:tab/>
      </w:r>
      <w:r w:rsidRPr="008439C1">
        <w:rPr>
          <w:rFonts w:hAnsi="Times New Roman" w:ascii="Times New Roman"/>
          <w:szCs w:val="24"/>
        </w:rPr>
        <w:tab/>
      </w:r>
      <w:r w:rsidRPr="008439C1">
        <w:rPr>
          <w:rFonts w:hAnsi="Times New Roman" w:ascii="Times New Roman"/>
          <w:szCs w:val="24"/>
        </w:rPr>
        <w:tab/>
        <w:t>SUDAC:</w:t>
      </w:r>
    </w:p>
    <w:p w:rsidRDefault="008439C1" w:rsidP="008439C1" w:rsidR="008439C1">
      <w:pPr>
        <w:ind w:firstLine="720"/>
        <w:jc w:val="right"/>
        <w:rPr>
          <w:rFonts w:hAnsi="Times New Roman" w:ascii="Times New Roman"/>
          <w:szCs w:val="24"/>
        </w:rPr>
      </w:pPr>
      <w:r w:rsidRPr="008439C1">
        <w:rPr>
          <w:rFonts w:hAnsi="Times New Roman" w:ascii="Times New Roman"/>
          <w:szCs w:val="24"/>
        </w:rPr>
        <w:tab/>
      </w:r>
      <w:r w:rsidRPr="008439C1">
        <w:rPr>
          <w:rFonts w:hAnsi="Times New Roman" w:ascii="Times New Roman"/>
          <w:szCs w:val="24"/>
        </w:rPr>
        <w:tab/>
      </w:r>
      <w:r w:rsidRPr="008439C1">
        <w:rPr>
          <w:rFonts w:hAnsi="Times New Roman" w:ascii="Times New Roman"/>
          <w:szCs w:val="24"/>
        </w:rPr>
        <w:tab/>
      </w:r>
      <w:r w:rsidRPr="008439C1">
        <w:rPr>
          <w:rFonts w:hAnsi="Times New Roman" w:ascii="Times New Roman"/>
          <w:szCs w:val="24"/>
        </w:rPr>
        <w:tab/>
      </w:r>
      <w:r w:rsidRPr="008439C1">
        <w:rPr>
          <w:rFonts w:hAnsi="Times New Roman" w:ascii="Times New Roman"/>
          <w:szCs w:val="24"/>
        </w:rPr>
        <w:tab/>
      </w:r>
      <w:r w:rsidRPr="008439C1">
        <w:rPr>
          <w:rFonts w:hAnsi="Times New Roman" w:ascii="Times New Roman"/>
          <w:szCs w:val="24"/>
        </w:rPr>
        <w:tab/>
      </w:r>
      <w:r w:rsidRPr="008439C1">
        <w:rPr>
          <w:rFonts w:hAnsi="Times New Roman" w:ascii="Times New Roman"/>
          <w:szCs w:val="24"/>
        </w:rPr>
        <w:tab/>
        <w:t xml:space="preserve"> Vesna Fundurulić Perišin</w:t>
      </w:r>
      <w:r>
        <w:rPr>
          <w:rFonts w:hAnsi="Times New Roman" w:ascii="Times New Roman"/>
          <w:szCs w:val="24"/>
        </w:rPr>
        <w:t>, v.r.</w:t>
      </w:r>
    </w:p>
    <w:p w:rsidRDefault="008439C1" w:rsidP="008439C1" w:rsidR="008439C1">
      <w:pPr>
        <w:ind w:firstLine="720"/>
        <w:jc w:val="right"/>
        <w:rPr>
          <w:rFonts w:hAnsi="Times New Roman" w:ascii="Times New Roman"/>
          <w:szCs w:val="24"/>
        </w:rPr>
      </w:pPr>
    </w:p>
    <w:p w:rsidRDefault="008439C1" w:rsidP="008439C1" w:rsidR="008439C1">
      <w:pPr>
        <w:ind w:firstLine="720"/>
        <w:jc w:val="right"/>
        <w:rPr>
          <w:rFonts w:hAnsi="Times New Roman" w:ascii="Times New Roman"/>
          <w:szCs w:val="24"/>
        </w:rPr>
      </w:pPr>
      <w:r>
        <w:rPr>
          <w:rFonts w:hAnsi="Times New Roman" w:ascii="Times New Roman"/>
          <w:szCs w:val="24"/>
        </w:rPr>
        <w:t>Za točnost otpravka-</w:t>
      </w:r>
    </w:p>
    <w:p w:rsidRDefault="008439C1" w:rsidP="008439C1" w:rsidR="008439C1">
      <w:pPr>
        <w:ind w:firstLine="720"/>
        <w:jc w:val="right"/>
        <w:rPr>
          <w:rFonts w:hAnsi="Times New Roman" w:ascii="Times New Roman"/>
          <w:szCs w:val="24"/>
        </w:rPr>
      </w:pPr>
      <w:r>
        <w:rPr>
          <w:rFonts w:hAnsi="Times New Roman" w:ascii="Times New Roman"/>
          <w:szCs w:val="24"/>
        </w:rPr>
        <w:t>ovlašteni službenik:</w:t>
      </w:r>
    </w:p>
    <w:p w:rsidRDefault="008439C1" w:rsidP="008439C1" w:rsidR="008439C1" w:rsidRPr="008439C1">
      <w:pPr>
        <w:ind w:firstLine="720"/>
        <w:jc w:val="right"/>
        <w:rPr>
          <w:rFonts w:hAnsi="Times New Roman" w:ascii="Times New Roman"/>
          <w:szCs w:val="24"/>
        </w:rPr>
      </w:pPr>
      <w:r>
        <w:rPr>
          <w:rFonts w:hAnsi="Times New Roman" w:ascii="Times New Roman"/>
          <w:szCs w:val="24"/>
        </w:rPr>
        <w:t>Žana Livaja</w:t>
      </w:r>
    </w:p>
    <w:p w:rsidRDefault="008439C1" w:rsidP="008439C1" w:rsidR="008439C1" w:rsidRPr="008439C1">
      <w:pPr>
        <w:ind w:firstLine="720"/>
        <w:jc w:val="both"/>
        <w:rPr>
          <w:rFonts w:hAnsi="Times New Roman" w:ascii="Times New Roman"/>
          <w:szCs w:val="24"/>
        </w:rPr>
      </w:pPr>
    </w:p>
    <w:p w:rsidRDefault="008439C1" w:rsidP="008439C1" w:rsidR="008439C1" w:rsidRPr="008439C1">
      <w:pPr>
        <w:ind w:firstLine="720"/>
        <w:jc w:val="both"/>
        <w:rPr>
          <w:rFonts w:hAnsi="Times New Roman" w:ascii="Times New Roman"/>
          <w:szCs w:val="24"/>
        </w:rPr>
      </w:pPr>
      <w:r w:rsidRPr="008439C1">
        <w:rPr>
          <w:rFonts w:hAnsi="Times New Roman" w:ascii="Times New Roman"/>
          <w:szCs w:val="24"/>
        </w:rPr>
        <w:t xml:space="preserve">                                                                                       </w:t>
      </w:r>
    </w:p>
    <w:p w:rsidRDefault="008439C1" w:rsidP="008439C1" w:rsidR="008439C1" w:rsidRPr="008439C1">
      <w:pPr>
        <w:jc w:val="both"/>
        <w:rPr>
          <w:rFonts w:hAnsi="Times New Roman" w:ascii="Times New Roman"/>
          <w:szCs w:val="24"/>
        </w:rPr>
      </w:pPr>
      <w:r w:rsidRPr="008439C1">
        <w:rPr>
          <w:rFonts w:hAnsi="Times New Roman" w:ascii="Times New Roman"/>
          <w:szCs w:val="24"/>
        </w:rPr>
        <w:t xml:space="preserve">POUKA O PRAVNOM LIJEKU: </w:t>
      </w:r>
    </w:p>
    <w:p w:rsidRDefault="008439C1" w:rsidP="008439C1" w:rsidR="008439C1" w:rsidRPr="008439C1">
      <w:pPr>
        <w:ind w:firstLine="720"/>
        <w:jc w:val="both"/>
        <w:rPr>
          <w:rFonts w:hAnsi="Times New Roman" w:ascii="Times New Roman"/>
          <w:szCs w:val="24"/>
        </w:rPr>
      </w:pPr>
      <w:r w:rsidRPr="008439C1">
        <w:rPr>
          <w:rFonts w:hAnsi="Times New Roman" w:ascii="Times New Roman"/>
          <w:szCs w:val="24"/>
        </w:rPr>
        <w:t>Protiv ovog rješenja nije dopuštena žalba.</w:t>
      </w:r>
    </w:p>
    <w:p w:rsidRDefault="008439C1" w:rsidP="008439C1" w:rsidR="008439C1" w:rsidRPr="008439C1">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p>
    <w:p w:rsidRDefault="00573FE4" w:rsidP="007F17A7" w:rsidR="00573FE4" w:rsidRPr="00573FE4">
      <w:pPr>
        <w:ind w:firstLine="720"/>
        <w:jc w:val="both"/>
        <w:rPr>
          <w:rFonts w:hAnsi="Times New Roman" w:ascii="Times New Roman"/>
          <w:szCs w:val="24"/>
        </w:rPr>
      </w:pPr>
    </w:p>
    <w:sectPr w:rsidSect="008439C1" w:rsidR="00573FE4" w:rsidRPr="00573FE4">
      <w:headerReference w:type="even" r:id="rId11"/>
      <w:headerReference w:type="default" r:id="rId12"/>
      <w:pgSz w:code="9" w:h="16838" w:w="11906"/>
      <w:pgMar w:gutter="0" w:footer="720" w:header="720" w:left="1418" w:bottom="2127" w:right="1418" w:top="1560"/>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39C1">
      <w:rPr>
        <w:rStyle w:val="Brojstranice"/>
        <w:noProof/>
      </w:rPr>
      <w:t>2</w:t>
    </w:r>
    <w:r>
      <w:rPr>
        <w:rStyle w:val="Brojstranice"/>
      </w:rPr>
      <w:fldChar w:fldCharType="end"/>
    </w:r>
  </w:p>
  <w:p w:rsidRDefault="003B7D85" w:rsidP="007F17A7" w:rsidR="008E0EF7" w:rsidRPr="007F17A7">
    <w:pPr>
      <w:pStyle w:val="Zaglavlje"/>
      <w:jc w:val="right"/>
      <w:rPr>
        <w:rFonts w:hAnsi="Times New Roman" w:ascii="Times New Roman"/>
      </w:rPr>
    </w:pPr>
    <w:r>
      <w:rPr>
        <w:rFonts w:hAnsi="Times New Roman" w:ascii="Times New Roman"/>
      </w:rPr>
      <w:t>3 St-</w:t>
    </w:r>
    <w:r w:rsidR="008439C1">
      <w:rPr>
        <w:rFonts w:hAnsi="Times New Roman" w:ascii="Times New Roman"/>
      </w:rPr>
      <w:t>6376/16-10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5">
    <w:nsid w:val="2F894F5A"/>
    <w:multiLevelType w:val="hybridMultilevel"/>
    <w:tmpl w:val="03D42412"/>
    <w:lvl w:tplc="FB7EB30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8"/>
  </w:num>
  <w:num w:numId="2">
    <w:abstractNumId w:val="7"/>
  </w:num>
  <w:num w:numId="3">
    <w:abstractNumId w:val="2"/>
  </w:num>
  <w:num w:numId="4">
    <w:abstractNumId w:val="0"/>
  </w:num>
  <w:num w:numId="5">
    <w:abstractNumId w:val="1"/>
  </w:num>
  <w:num w:numId="6">
    <w:abstractNumId w:val="6"/>
  </w:num>
  <w:num w:numId="7">
    <w:abstractNumId w:val="3"/>
  </w:num>
  <w:num w:numId="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73CB"/>
    <w:rsid w:val="0003281D"/>
    <w:rsid w:val="00070AB4"/>
    <w:rsid w:val="00081DEC"/>
    <w:rsid w:val="000915FD"/>
    <w:rsid w:val="000B32CC"/>
    <w:rsid w:val="000E0033"/>
    <w:rsid w:val="000F4D6A"/>
    <w:rsid w:val="00126037"/>
    <w:rsid w:val="00153AA3"/>
    <w:rsid w:val="00156E57"/>
    <w:rsid w:val="00166A59"/>
    <w:rsid w:val="00190D9A"/>
    <w:rsid w:val="00191DE6"/>
    <w:rsid w:val="001938FE"/>
    <w:rsid w:val="001B052B"/>
    <w:rsid w:val="001C18A5"/>
    <w:rsid w:val="001D5EB3"/>
    <w:rsid w:val="001F470D"/>
    <w:rsid w:val="002236A7"/>
    <w:rsid w:val="00240440"/>
    <w:rsid w:val="00246BF7"/>
    <w:rsid w:val="002558C5"/>
    <w:rsid w:val="00267F8D"/>
    <w:rsid w:val="002713A2"/>
    <w:rsid w:val="00276135"/>
    <w:rsid w:val="00297BCE"/>
    <w:rsid w:val="002B5A6A"/>
    <w:rsid w:val="002C7F1C"/>
    <w:rsid w:val="002E289F"/>
    <w:rsid w:val="002F4231"/>
    <w:rsid w:val="0031792E"/>
    <w:rsid w:val="00362292"/>
    <w:rsid w:val="0036322E"/>
    <w:rsid w:val="00364B40"/>
    <w:rsid w:val="00374038"/>
    <w:rsid w:val="00397586"/>
    <w:rsid w:val="003A3144"/>
    <w:rsid w:val="003A572A"/>
    <w:rsid w:val="003B028A"/>
    <w:rsid w:val="003B2970"/>
    <w:rsid w:val="003B4639"/>
    <w:rsid w:val="003B5896"/>
    <w:rsid w:val="003B7D85"/>
    <w:rsid w:val="003D61AD"/>
    <w:rsid w:val="003E01D6"/>
    <w:rsid w:val="0041210A"/>
    <w:rsid w:val="004508EC"/>
    <w:rsid w:val="00472781"/>
    <w:rsid w:val="00473020"/>
    <w:rsid w:val="00481A67"/>
    <w:rsid w:val="004A13DC"/>
    <w:rsid w:val="004A7FFC"/>
    <w:rsid w:val="004D38B6"/>
    <w:rsid w:val="004E7C9D"/>
    <w:rsid w:val="00504139"/>
    <w:rsid w:val="00505532"/>
    <w:rsid w:val="0051510F"/>
    <w:rsid w:val="00532E82"/>
    <w:rsid w:val="00544A34"/>
    <w:rsid w:val="00546775"/>
    <w:rsid w:val="00553312"/>
    <w:rsid w:val="00554A5C"/>
    <w:rsid w:val="00573FE4"/>
    <w:rsid w:val="005919AE"/>
    <w:rsid w:val="0059485D"/>
    <w:rsid w:val="005B08BB"/>
    <w:rsid w:val="005D0B8B"/>
    <w:rsid w:val="005D7BF0"/>
    <w:rsid w:val="005E3F6B"/>
    <w:rsid w:val="005F3C16"/>
    <w:rsid w:val="00611B04"/>
    <w:rsid w:val="006667E9"/>
    <w:rsid w:val="0067168D"/>
    <w:rsid w:val="006A5325"/>
    <w:rsid w:val="006B7F2D"/>
    <w:rsid w:val="006D46E4"/>
    <w:rsid w:val="006D4FFD"/>
    <w:rsid w:val="006D7D24"/>
    <w:rsid w:val="00737A4B"/>
    <w:rsid w:val="007462B8"/>
    <w:rsid w:val="00753348"/>
    <w:rsid w:val="00766390"/>
    <w:rsid w:val="00795239"/>
    <w:rsid w:val="007A3323"/>
    <w:rsid w:val="007A5E7A"/>
    <w:rsid w:val="007C72DF"/>
    <w:rsid w:val="007E4CC4"/>
    <w:rsid w:val="007E4D02"/>
    <w:rsid w:val="007F17A7"/>
    <w:rsid w:val="007F2409"/>
    <w:rsid w:val="008031BA"/>
    <w:rsid w:val="0081479D"/>
    <w:rsid w:val="00831D56"/>
    <w:rsid w:val="008439C1"/>
    <w:rsid w:val="008519C4"/>
    <w:rsid w:val="00863F6D"/>
    <w:rsid w:val="008816DA"/>
    <w:rsid w:val="008935CB"/>
    <w:rsid w:val="008A0DEB"/>
    <w:rsid w:val="008D0EE5"/>
    <w:rsid w:val="008E0EF7"/>
    <w:rsid w:val="00931F26"/>
    <w:rsid w:val="009432E4"/>
    <w:rsid w:val="00967C7C"/>
    <w:rsid w:val="009721FD"/>
    <w:rsid w:val="00984F05"/>
    <w:rsid w:val="00986117"/>
    <w:rsid w:val="009A259C"/>
    <w:rsid w:val="009A653B"/>
    <w:rsid w:val="009C2E2C"/>
    <w:rsid w:val="009C51CC"/>
    <w:rsid w:val="00A55620"/>
    <w:rsid w:val="00A70694"/>
    <w:rsid w:val="00A754D3"/>
    <w:rsid w:val="00A767D9"/>
    <w:rsid w:val="00A863D7"/>
    <w:rsid w:val="00AA5DBE"/>
    <w:rsid w:val="00AC364C"/>
    <w:rsid w:val="00AC3AAC"/>
    <w:rsid w:val="00AD105D"/>
    <w:rsid w:val="00AE3297"/>
    <w:rsid w:val="00AF3AD2"/>
    <w:rsid w:val="00AF48C8"/>
    <w:rsid w:val="00AF5FAB"/>
    <w:rsid w:val="00AF76EE"/>
    <w:rsid w:val="00B07082"/>
    <w:rsid w:val="00B07B8D"/>
    <w:rsid w:val="00B11040"/>
    <w:rsid w:val="00B314E8"/>
    <w:rsid w:val="00B40902"/>
    <w:rsid w:val="00B42FDC"/>
    <w:rsid w:val="00B46FDA"/>
    <w:rsid w:val="00B700D8"/>
    <w:rsid w:val="00B81090"/>
    <w:rsid w:val="00B86F9B"/>
    <w:rsid w:val="00BA39F3"/>
    <w:rsid w:val="00BA3C37"/>
    <w:rsid w:val="00BB1D82"/>
    <w:rsid w:val="00BB67D1"/>
    <w:rsid w:val="00BC20AB"/>
    <w:rsid w:val="00BD3E97"/>
    <w:rsid w:val="00BD3FAA"/>
    <w:rsid w:val="00BE3C56"/>
    <w:rsid w:val="00C1135B"/>
    <w:rsid w:val="00C156FD"/>
    <w:rsid w:val="00C40B58"/>
    <w:rsid w:val="00C54465"/>
    <w:rsid w:val="00C56AEF"/>
    <w:rsid w:val="00C703D0"/>
    <w:rsid w:val="00C75F6C"/>
    <w:rsid w:val="00C761AE"/>
    <w:rsid w:val="00C8182E"/>
    <w:rsid w:val="00CA475D"/>
    <w:rsid w:val="00CB0EC3"/>
    <w:rsid w:val="00CB1E0D"/>
    <w:rsid w:val="00CB732E"/>
    <w:rsid w:val="00CC6A3C"/>
    <w:rsid w:val="00CF285F"/>
    <w:rsid w:val="00CF68C5"/>
    <w:rsid w:val="00D70223"/>
    <w:rsid w:val="00D83C05"/>
    <w:rsid w:val="00DA6F44"/>
    <w:rsid w:val="00DA72F6"/>
    <w:rsid w:val="00DB7670"/>
    <w:rsid w:val="00DD44A7"/>
    <w:rsid w:val="00DF6582"/>
    <w:rsid w:val="00E10066"/>
    <w:rsid w:val="00E15ABF"/>
    <w:rsid w:val="00E16BF7"/>
    <w:rsid w:val="00E319FB"/>
    <w:rsid w:val="00E41BCC"/>
    <w:rsid w:val="00E5253F"/>
    <w:rsid w:val="00E57739"/>
    <w:rsid w:val="00E65D8E"/>
    <w:rsid w:val="00E74051"/>
    <w:rsid w:val="00E82422"/>
    <w:rsid w:val="00EC57A6"/>
    <w:rsid w:val="00EF36B8"/>
    <w:rsid w:val="00F1030C"/>
    <w:rsid w:val="00F22BC3"/>
    <w:rsid w:val="00F70E60"/>
    <w:rsid w:val="00F83D02"/>
    <w:rsid w:val="00F85047"/>
    <w:rsid w:val="00FE32DC"/>
    <w:rsid w:val="00FE7E27"/>
    <w:rsid w:val="00FF1D29"/>
    <w:rsid w:val="00FF3F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true" w:styleId="PodnojeChar" w:type="character">
    <w:name w:val="Podnožje Char"/>
    <w:basedOn w:val="Zadanifontodlomka"/>
    <w:link w:val="Podnoje"/>
    <w:rsid w:val="007F17A7"/>
    <w:rPr>
      <w:rFonts w:hAnsi="Verdana" w:ascii="Verdana"/>
      <w:noProof/>
      <w:sz w:val="24"/>
    </w:rPr>
  </w:style>
  <w:style w:styleId="Tekstrezerviranogmjesta" w:type="character">
    <w:name w:val="Placeholder Text"/>
    <w:basedOn w:val="Zadanifontodlomka"/>
    <w:uiPriority w:val="99"/>
    <w:semiHidden/>
    <w:rsid w:val="00BA3C37"/>
    <w:rPr>
      <w:color w:val="808080"/>
      <w:bdr w:space="0" w:sz="0" w:color="auto" w:val="none"/>
      <w:shd w:fill="auto" w:color="auto" w:val="clear"/>
    </w:rPr>
  </w:style>
  <w:style w:customStyle="true" w:styleId="eSPISCCParagraphDefaultFont" w:type="character">
    <w:name w:val="eSPIS_CC_Paragraph Default Font"/>
    <w:basedOn w:val="Zadanifontodlomka"/>
    <w:rsid w:val="00BA3C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3C3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A3C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3C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1" w:styleId="PodnojeChar" w:type="character">
    <w:name w:val="Podnožje Char"/>
    <w:basedOn w:val="Zadanifontodlomka"/>
    <w:link w:val="Podnoje"/>
    <w:rsid w:val="007F17A7"/>
    <w:rPr>
      <w:rFonts w:ascii="Verdana" w:hAnsi="Verdana"/>
      <w:noProof/>
      <w:sz w:val="24"/>
    </w:rPr>
  </w:style>
  <w:style w:styleId="Tekstrezerviranogmjesta" w:type="character">
    <w:name w:val="Placeholder Text"/>
    <w:basedOn w:val="Zadanifontodlomka"/>
    <w:uiPriority w:val="99"/>
    <w:semiHidden/>
    <w:rsid w:val="00BA3C37"/>
    <w:rPr>
      <w:color w:val="808080"/>
      <w:bdr w:color="auto" w:space="0" w:sz="0" w:val="none"/>
      <w:shd w:color="auto" w:fill="auto" w:val="clear"/>
    </w:rPr>
  </w:style>
  <w:style w:customStyle="1" w:styleId="eSPISCCParagraphDefaultFont" w:type="character">
    <w:name w:val="eSPIS_CC_Paragraph Default Font"/>
    <w:basedOn w:val="Zadanifontodlomka"/>
    <w:rsid w:val="00BA3C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3C3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A3C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3C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St-6376/2016-10</izvorni_sadrzaj>
    <derivirana_varijabla naziv="DomainObject.Oznaka_1">St-6376/2016-10</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6376</izvorni_sadrzaj>
    <derivirana_varijabla naziv="DomainObject.Predmet.Broj_1">6376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St-6376/2016</izvorni_sadrzaj>
    <derivirana_varijabla naziv="DomainObject.Predmet.OznakaBroj_1">St-6376/2016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PULA - LINE d.o.o.</izvorni_sadrzaj>
    <derivirana_varijabla naziv="DomainObject.Predmet.ProtustrankaFormated_1">  PULA - LINE d.o.o.</derivirana_varijabla>
  </DomainObject.Predmet.ProtustrankaFormated>
  <DomainObject.Predmet.ProtustrankaFormatedOIB>
    <izvorni_sadrzaj>  PULA - LINE d.o.o., OIB 55232544774</izvorni_sadrzaj>
    <derivirana_varijabla naziv="DomainObject.Predmet.ProtustrankaFormatedOIB_1">  PULA - LINE d.o.o., OIB 55232544774</derivirana_varijabla>
  </DomainObject.Predmet.ProtustrankaFormatedOIB>
  <DomainObject.Predmet.ProtustrankaFormatedWithAdress>
    <izvorni_sadrzaj> PULA - LINE d.o.o., Velikogorička ulica 9, 10410 Staro Čiče</izvorni_sadrzaj>
    <derivirana_varijabla naziv="DomainObject.Predmet.ProtustrankaFormatedWithAdress_1"> PULA - LINE d.o.o., Velikogorička ulica 9, 10410 Staro Čiče</derivirana_varijabla>
  </DomainObject.Predmet.ProtustrankaFormatedWithAdress>
  <DomainObject.Predmet.ProtustrankaFormatedWithAdressOIB>
    <izvorni_sadrzaj> PULA - LINE d.o.o., OIB 55232544774, Velikogorička ulica 9, 10410 Staro Čiče</izvorni_sadrzaj>
    <derivirana_varijabla naziv="DomainObject.Predmet.ProtustrankaFormatedWithAdressOIB_1"> PULA - LINE d.o.o., OIB 55232544774, Velikogorička ulica 9, 10410 Staro Čiče</derivirana_varijabla>
  </DomainObject.Predmet.ProtustrankaFormatedWithAdressOIB>
  <DomainObject.Predmet.ProtustrankaWithAdress>
    <izvorni_sadrzaj>PULA - LINE d.o.o. Velikogorička ulica 9, 10410 Staro Čiče</izvorni_sadrzaj>
    <derivirana_varijabla naziv="DomainObject.Predmet.ProtustrankaWithAdress_1">PULA - LINE d.o.o. Velikogorička ulica 9, 10410 Staro Čiče</derivirana_varijabla>
  </DomainObject.Predmet.ProtustrankaWithAdress>
  <DomainObject.Predmet.ProtustrankaWithAdressOIB>
    <izvorni_sadrzaj>PULA - LINE d.o.o., OIB 55232544774, Velikogorička ulica 9, 10410 Staro Čiče</izvorni_sadrzaj>
    <derivirana_varijabla naziv="DomainObject.Predmet.ProtustrankaWithAdressOIB_1">PULA - LINE d.o.o., OIB 55232544774, Velikogorička ulica 9, 10410 Staro Čiče</derivirana_varijabla>
  </DomainObject.Predmet.ProtustrankaWithAdressOIB>
  <DomainObject.Predmet.ProtustrankaNazivFormated>
    <izvorni_sadrzaj>PULA - LINE d.o.o.</izvorni_sadrzaj>
    <derivirana_varijabla naziv="DomainObject.Predmet.ProtustrankaNazivFormated_1">PULA - LINE d.o.o.</derivirana_varijabla>
  </DomainObject.Predmet.ProtustrankaNazivFormated>
  <DomainObject.Predmet.ProtustrankaNazivFormatedOIB>
    <izvorni_sadrzaj>PULA - LINE d.o.o., OIB 55232544774</izvorni_sadrzaj>
    <derivirana_varijabla naziv="DomainObject.Predmet.ProtustrankaNazivFormatedOIB_1">PULA - LINE d.o.o., OIB 55232544774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zastupanog po punomoćniku Županijsko državno odvjetništvo</izvorni_sadrzaj>
    <derivirana_varijabla naziv="DomainObject.Predmet.StrankaFormated_1">  FINA Regionalni centar Zagreb; RH Ministarstvo Financija zastupanog po punomoćniku Županijsko državno odvjetništvo</derivirana_varijabla>
  </DomainObject.Predmet.StrankaFormated>
  <DomainObject.Predmet.StrankaFormatedOIB>
    <izvorni_sadrzaj>  FINA Regionalni centar Zagreb, OIB 85821130368; RH Ministarstvo Financija, OIB 18683136487 zastupanog po punomoćniku Županijsko državno odvjetništvo</izvorni_sadrzaj>
    <derivirana_varijabla naziv="DomainObject.Predmet.StrankaFormatedOIB_1">  FINA Regionalni centar Zagreb, OIB 85821130368; RH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1, 10000 Zagreb; RH Ministarstvo Financija, Katančićeva 5, 10000 Zagreb zastupanog po punomoćniku Županijsko državno odvjetništvo</izvorni_sadrzaj>
    <derivirana_varijabla naziv="DomainObject.Predmet.StrankaFormatedWithAdress_1"> FINA Regionalni centar Zagreb, Trg svibanjskih žrtava 1995. 1, 10000 Zagreb; RH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1, 10000 Zagreb; RH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1, 10000 Zagreb; RH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1,10000 Zagreb,RH Ministarstvo Financija Katančićeva 5,10000 Zagreb</izvorni_sadrzaj>
    <derivirana_varijabla naziv="DomainObject.Predmet.StrankaWithAdress_1">FINA Regionalni centar Zagreb Trg svibanjskih žrtava 1995. 1,10000 Zagreb,RH Ministarstvo Financija Katančićeva 5,10000 Zagreb</derivirana_varijabla>
  </DomainObject.Predmet.StrankaWithAdress>
  <DomainObject.Predmet.StrankaWithAdressOIB>
    <izvorni_sadrzaj>FINA Regionalni centar Zagreb, OIB 85821130368, Trg svibanjskih žrtava 1995. 1,10000 Zagreb,RH Ministarstvo Financija, OIB 18683136487, Katančićeva 5,10000 Zagreb</izvorni_sadrzaj>
    <derivirana_varijabla naziv="DomainObject.Predmet.StrankaWithAdressOIB_1">FINA Regionalni centar Zagreb, OIB 85821130368, Trg svibanjskih žrtava 1995. 1,10000 Zagreb,RH Ministarstvo Financija, OIB 18683136487, Katančićeva 5,10000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Ministarstvo Financija zastupanog po punomoćniku Županijsko državno odvjetništvo</item>
    </izvorni_sadrzaj>
    <derivirana_varijabla naziv="DomainObject.Predmet.StrankaListFormated_1">
      <item>FINA Regionalni centar Zagreb</item>
      <item>RH Ministarstvo Financija zastupanog po punomoćniku Županijsko državno odvjetništvo</item>
    </derivirana_varijabla>
  </DomainObject.Predmet.StrankaListFormated>
  <DomainObject.Predmet.StrankaListFormatedOIB>
    <izvorni_sadrzaj>
      <item>FINA Regionalni centar Zagreb, OIB 85821130368</item>
      <item>RH Ministarstvo Financija, OIB 18683136487 zastupanog po punomoćniku Županijsko državno odvjetništvo</item>
    </izvorni_sadrzaj>
    <derivirana_varijabla naziv="DomainObject.Predmet.StrankaListFormatedOIB_1">
      <item>FINA Regionalni centar Zagreb, OIB 85821130368</item>
      <item>RH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1, 10000 Zagreb</item>
      <item>RH Ministarstvo Financija, Katančićeva 5, 10000 Zagreb zastupanog po punomoćniku Županijsko državno odvjetništvo</item>
    </izvorni_sadrzaj>
    <derivirana_varijabla naziv="DomainObject.Predmet.StrankaListFormatedWithAdress_1">
      <item>FINA Regionalni centar Zagreb, Trg svibanjskih žrtava 1995. 1, 10000 Zagreb</item>
      <item>RH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1, 10000 Zagreb</item>
      <item>RH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PULA - LINE d.o.o.</item>
    </izvorni_sadrzaj>
    <derivirana_varijabla naziv="DomainObject.Predmet.ProtuStrankaListFormated_1">
      <item>PULA - LINE d.o.o.</item>
    </derivirana_varijabla>
  </DomainObject.Predmet.ProtuStrankaListFormated>
  <DomainObject.Predmet.ProtuStrankaListFormatedOIB>
    <izvorni_sadrzaj>
      <item>PULA - LINE d.o.o., OIB 55232544774</item>
    </izvorni_sadrzaj>
    <derivirana_varijabla naziv="DomainObject.Predmet.ProtuStrankaListFormatedOIB_1">
      <item>PULA - LINE d.o.o., OIB 55232544774</item>
    </derivirana_varijabla>
  </DomainObject.Predmet.ProtuStrankaListFormatedOIB>
  <DomainObject.Predmet.ProtuStrankaListFormatedWithAdress>
    <izvorni_sadrzaj>
      <item>PULA - LINE d.o.o., Velikogorička ulica 9, 10410 Staro Čiče</item>
    </izvorni_sadrzaj>
    <derivirana_varijabla naziv="DomainObject.Predmet.ProtuStrankaListFormatedWithAdress_1">
      <item>PULA - LINE d.o.o., Velikogorička ulica 9, 10410 Staro Čiče</item>
    </derivirana_varijabla>
  </DomainObject.Predmet.ProtuStrankaListFormatedWithAdress>
  <DomainObject.Predmet.ProtuStrankaListFormatedWithAdressOIB>
    <izvorni_sadrzaj>
      <item>PULA - LINE d.o.o., OIB 55232544774, Velikogorička ulica 9, 10410 Staro Čiče</item>
    </izvorni_sadrzaj>
    <derivirana_varijabla naziv="DomainObject.Predmet.ProtuStrankaListFormatedWithAdressOIB_1">
      <item>PULA - LINE d.o.o., OIB 55232544774, Velikogorička ulica 9, 10410 Staro Čiče</item>
    </derivirana_varijabla>
  </DomainObject.Predmet.ProtuStrankaListFormatedWithAdressOIB>
  <DomainObject.Predmet.ProtuStrankaListNazivFormated>
    <izvorni_sadrzaj>
      <item>PULA - LINE d.o.o.</item>
    </izvorni_sadrzaj>
    <derivirana_varijabla naziv="DomainObject.Predmet.ProtuStrankaListNazivFormated_1">
      <item>PULA - LINE d.o.o.</item>
    </derivirana_varijabla>
  </DomainObject.Predmet.ProtuStrankaListNazivFormated>
  <DomainObject.Predmet.ProtuStrankaListNazivFormatedOIB>
    <izvorni_sadrzaj>
      <item>PULA - LINE d.o.o., OIB 55232544774</item>
    </izvorni_sadrzaj>
    <derivirana_varijabla naziv="DomainObject.Predmet.ProtuStrankaListNazivFormatedOIB_1">
      <item>PULA - LINE d.o.o., OIB 55232544774</item>
    </derivirana_varijabla>
  </DomainObject.Predmet.ProtuStrankaListNazivFormatedOIB>
  <DomainObject.Predmet.OstaliListFormated>
    <izvorni_sadrzaj>
      <item>Županijsko državno odvjetništvo punomoćnik sudionika u postupku RH Ministarstvo Financija</item>
      <item>Matteo Dijanežević</item>
    </izvorni_sadrzaj>
    <derivirana_varijabla naziv="DomainObject.Predmet.OstaliListFormated_1">
      <item>Županijsko državno odvjetništvo punomoćnik sudionika u postupku RH Ministarstvo Financija</item>
      <item>Matteo Dijanežević</item>
    </derivirana_varijabla>
  </DomainObject.Predmet.OstaliListFormated>
  <DomainObject.Predmet.OstaliListFormatedOIB>
    <izvorni_sadrzaj>
      <item>Županijsko državno odvjetništvo, OIB 23673736199 punomoćnik sudionika u postupku RH Ministarstvo Financija</item>
      <item>Matteo Dijanežević, OIB 15442847403</item>
    </izvorni_sadrzaj>
    <derivirana_varijabla naziv="DomainObject.Predmet.OstaliListFormatedOIB_1">
      <item>Županijsko državno odvjetništvo, OIB 23673736199 punomoćnik sudionika u postupku RH Ministarstvo Financija</item>
      <item>Matteo Dijanežević, OIB 15442847403</item>
    </derivirana_varijabla>
  </DomainObject.Predmet.OstaliListFormatedOIB>
  <DomainObject.Predmet.OstaliListFormatedWithAdress>
    <izvorni_sadrzaj>
      <item>Županijsko državno odvjetništvo, Kapucinska 21, 31000 Osijek punomoćnik sudionika u postupku RH Ministarstvo Financija</item>
      <item>Matteo Dijanežević, Velikogorička Ulica 9, 10410 Staro Čiče</item>
    </izvorni_sadrzaj>
    <derivirana_varijabla naziv="DomainObject.Predmet.OstaliListFormatedWithAdress_1">
      <item>Županijsko državno odvjetništvo, Kapucinska 21, 31000 Osijek punomoćnik sudionika u postupku RH Ministarstvo Financija</item>
      <item>Matteo Dijanežević, Velikogorička Ulica 9, 10410 Staro Čiče</item>
    </derivirana_varijabla>
  </DomainObject.Predmet.OstaliListFormatedWithAdress>
  <DomainObject.Predmet.OstaliListFormatedWithAdressOIB>
    <izvorni_sadrzaj>
      <item>Županijsko državno odvjetništvo, OIB 23673736199, Kapucinska 21, 31000 Osijek punomoćnik sudionika u postupku RH Ministarstvo Financija</item>
      <item>Matteo Dijanežević, OIB 15442847403, Velikogorička Ulica 9, 10410 Staro Čiče</item>
    </izvorni_sadrzaj>
    <derivirana_varijabla naziv="DomainObject.Predmet.OstaliListFormatedWithAdressOIB_1">
      <item>Županijsko državno odvjetništvo, OIB 23673736199, Kapucinska 21, 31000 Osijek punomoćnik sudionika u postupku RH Ministarstvo Financija</item>
      <item>Matteo Dijanežević, OIB 15442847403, Velikogorička Ulica 9, 10410 Staro Čiče</item>
    </derivirana_varijabla>
  </DomainObject.Predmet.OstaliListFormatedWithAdressOIB>
  <DomainObject.Predmet.OstaliListNazivFormated>
    <izvorni_sadrzaj>
      <item>Županijsko državno odvjetništvo</item>
      <item>Matteo Dijanežević</item>
    </izvorni_sadrzaj>
    <derivirana_varijabla naziv="DomainObject.Predmet.OstaliListNazivFormated_1">
      <item>Županijsko državno odvjetništvo</item>
      <item>Matteo Dijanežević</item>
    </derivirana_varijabla>
  </DomainObject.Predmet.OstaliListNazivFormated>
  <DomainObject.Predmet.OstaliListNazivFormatedOIB>
    <izvorni_sadrzaj>
      <item>Županijsko državno odvjetništvo, OIB 23673736199</item>
      <item>Matteo Dijanežević, OIB 15442847403</item>
    </izvorni_sadrzaj>
    <derivirana_varijabla naziv="DomainObject.Predmet.OstaliListNazivFormatedOIB_1">
      <item>Županijsko državno odvjetništvo, OIB 23673736199</item>
      <item>Matteo Dijanežević, OIB 15442847403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St-6376/2016-10</izvorni_sadrzaj>
    <derivirana_varijabla naziv="DomainObject.PoslovniBrojDokumenta_1">St-6376/2016-10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PULA - LINE d.o.o.</izvorni_sadrzaj>
    <derivirana_varijabla naziv="DomainObject.Predmet.ProtustrankaIDrugi_1">PULA - LINE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PULA - LINE d.o.o., OIB 55232544774, Velikogorička ulica 9, 10410 Staro Čiče</izvorni_sadrzaj>
    <derivirana_varijabla naziv="DomainObject.Predmet.ProtustrankaIDrugiAdressOIB_1">PULA - LINE d.o.o., OIB 55232544774, Velikogorička ulica 9, 10410 Staro Čiče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PULA - LINE d.o.o.</item>
      <item>RH Ministarstvo Financija</item>
      <item>Županijsko državno odvjetništvo</item>
      <item>Matteo Dijanežević</item>
    </izvorni_sadrzaj>
    <derivirana_varijabla naziv="DomainObject.Predmet.SudioniciListNaziv_1">
      <item>FINA Regionalni centar Zagreb</item>
      <item>PULA - LINE d.o.o.</item>
      <item>RH Ministarstvo Financija</item>
      <item>Županijsko državno odvjetništvo</item>
      <item>Matteo Dijanežević</item>
    </derivirana_varijabla>
  </DomainObject.Predmet.SudioniciListNaziv>
  <DomainObject.Predmet.SudioniciListAdressOIB>
    <izvorni_sadrzaj>
      <item>FINA Regionalni centar Zagreb, OIB 85821130368, Trg svibanjskih žrtava 1995. 1,10000 Zagreb</item>
      <item>PULA - LINE d.o.o., OIB 55232544774, Velikogorička ulica 9,10410 Staro Čiče</item>
      <item>RH Ministarstvo Financija, OIB 18683136487, Katančićeva 5,10000 Zagreb</item>
      <item>Županijsko državno odvjetništvo, OIB 23673736199, Kapucinska 21,31000 Osijek</item>
      <item>Matteo Dijanežević, OIB 15442847403, Velikogorička Ulica 9,10410 Staro Čiče</item>
    </izvorni_sadrzaj>
    <derivirana_varijabla naziv="DomainObject.Predmet.SudioniciListAdressOIB_1">
      <item>FINA Regionalni centar Zagreb, OIB 85821130368, Trg svibanjskih žrtava 1995. 1,10000 Zagreb</item>
      <item>PULA - LINE d.o.o., OIB 55232544774, Velikogorička ulica 9,10410 Staro Čiče</item>
      <item>RH Ministarstvo Financija, OIB 18683136487, Katančićeva 5,10000 Zagreb</item>
      <item>Županijsko državno odvjetništvo, OIB 23673736199, Kapucinska 21,31000 Osijek</item>
      <item>Matteo Dijanežević, OIB 15442847403, Velikogorička Ulica 9,10410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55232544774</item>
      <item>, OIB 18683136487</item>
      <item>, OIB 23673736199</item>
      <item>, OIB 15442847403</item>
    </izvorni_sadrzaj>
    <derivirana_varijabla naziv="DomainObject.Predmet.SudioniciListNazivOIB_1">
      <item>, OIB 85821130368</item>
      <item>, OIB 55232544774</item>
      <item>, OIB 18683136487</item>
      <item>, OIB 23673736199</item>
      <item>, OIB 15442847403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C7F2EA-865D-4B53-B110-EB99620CD4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413</properties:Words>
  <properties:Characters>2337</properties:Characters>
  <properties:Lines>72</properties:Lines>
  <properties:Paragraphs>30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2018-10-03T07:25:00Z</dcterms:created>
  <dc:creator>x</dc:creator>
  <cp:lastModifiedBy>Žana Livaja</cp:lastModifiedBy>
  <cp:lastPrinted>2017-03-27T11:23:00Z</cp:lastPrinted>
  <dcterms:modified xmlns:xsi="http://www.w3.org/2001/XMLSchema-instance" xsi:type="dcterms:W3CDTF">2018-10-03T08:00:00Z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St-6376/2016-10 / Odluka - Zaključak (St-6376-16)</vt:lpwstr>
  </prop:property>
  <prop:property name="CC_coloring" pid="4" fmtid="{D5CDD505-2E9C-101B-9397-08002B2CF9AE}">
    <vt:bool>false</vt:bool>
  </prop:property>
  <prop:property name="BrojStranica" pid="5" fmtid="{D5CDD505-2E9C-101B-9397-08002B2CF9AE}">
    <vt:i4>2</vt:i4>
  </prop:property>
</prop:Properties>
</file>