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aa7b" w14:paraId="774aa7b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4503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503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503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6914D6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4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4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4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4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4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4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Republika Hrvatska, Hrvatski zavod za mirovinsko osiguranje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