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9bd07" w14:paraId="7e9bd07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DC01EF">
        <w:rPr>
          <w:lang w:val="hr-HR"/>
        </w:rPr>
        <w:t>St-215</w:t>
      </w:r>
      <w:r w:rsidR="00802B00">
        <w:rPr>
          <w:lang w:val="hr-HR"/>
        </w:rPr>
        <w:t>/16</w:t>
      </w:r>
      <w:r w:rsidR="00DC01EF">
        <w:rPr>
          <w:lang w:val="hr-HR"/>
        </w:rPr>
        <w:t>-3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802B00">
        <w:t>nad dužnikom</w:t>
      </w:r>
      <w:r w:rsidR="00FA1399">
        <w:t xml:space="preserve"> </w:t>
      </w:r>
      <w:r w:rsidR="003B42A6">
        <w:t>TRASA ZADRUGA, OIB: 11946084952</w:t>
      </w:r>
      <w:r w:rsidR="000E6C6C">
        <w:t xml:space="preserve"> </w:t>
      </w:r>
      <w:r w:rsidR="00E66FC5">
        <w:t>sa</w:t>
      </w:r>
      <w:r w:rsidR="00B3789E">
        <w:t xml:space="preserve"> </w:t>
      </w:r>
      <w:r w:rsidR="00423C7C">
        <w:t>sje</w:t>
      </w:r>
      <w:r w:rsidR="00587F47">
        <w:t>di</w:t>
      </w:r>
      <w:r w:rsidR="003B42A6">
        <w:t>štem u Stjepana Radića 6</w:t>
      </w:r>
      <w:r w:rsidR="00FA1399">
        <w:t xml:space="preserve">, </w:t>
      </w:r>
      <w:r w:rsidR="003B42A6">
        <w:t>48331 Gola</w:t>
      </w:r>
      <w:r w:rsidR="00311FF0">
        <w:t>,</w:t>
      </w:r>
      <w:r w:rsidR="002326B3">
        <w:t xml:space="preserve"> </w:t>
      </w:r>
      <w:r w:rsidR="002C5CA3">
        <w:t xml:space="preserve">dana </w:t>
      </w:r>
      <w:r w:rsidR="00587F47">
        <w:t>17</w:t>
      </w:r>
      <w:r w:rsidR="00025B63">
        <w:t>.</w:t>
      </w:r>
      <w:r w:rsidR="00920620">
        <w:t xml:space="preserve"> </w:t>
      </w:r>
      <w:r w:rsidR="00802B00">
        <w:t>ožujka</w:t>
      </w:r>
      <w:r w:rsidR="00B3789E">
        <w:t xml:space="preserve"> 2016</w:t>
      </w:r>
      <w:r w:rsidR="00920620">
        <w:t xml:space="preserve">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F60023">
        <w:t xml:space="preserve"> SZ) objavljuje sl</w:t>
      </w:r>
      <w:r w:rsidR="00920620">
        <w:t>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>Dužnik</w:t>
      </w:r>
      <w:r w:rsidR="0029395B">
        <w:t xml:space="preserve"> </w:t>
      </w:r>
      <w:r w:rsidR="003B42A6">
        <w:t>TRASA ZADRUGA, OIB: 11946084952 sa sjedištem u Stjepana Radića 6, 48331 Gola</w:t>
      </w:r>
      <w:r w:rsidR="003B42A6">
        <w:rPr>
          <w:lang w:val="hr-HR"/>
        </w:rPr>
        <w:t xml:space="preserve"> </w:t>
      </w:r>
      <w:r w:rsidR="008C35DC">
        <w:rPr>
          <w:lang w:val="hr-HR"/>
        </w:rPr>
        <w:t xml:space="preserve">na dan </w:t>
      </w:r>
      <w:r w:rsidR="00E66FC5">
        <w:rPr>
          <w:lang w:val="hr-HR"/>
        </w:rPr>
        <w:t>1</w:t>
      </w:r>
      <w:r w:rsidR="003B42A6">
        <w:rPr>
          <w:lang w:val="hr-HR"/>
        </w:rPr>
        <w:t>0. veljače 2016</w:t>
      </w:r>
      <w:r w:rsidR="00E66FC5">
        <w:rPr>
          <w:lang w:val="hr-HR"/>
        </w:rPr>
        <w:t>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FA1399">
        <w:rPr>
          <w:lang w:val="hr-HR"/>
        </w:rPr>
        <w:t xml:space="preserve">u iznosu od </w:t>
      </w:r>
      <w:r w:rsidR="003B42A6">
        <w:t xml:space="preserve">71.993,43 </w:t>
      </w:r>
      <w:r w:rsidR="002F24AF">
        <w:rPr>
          <w:lang w:val="hr-HR"/>
        </w:rPr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</w:t>
      </w:r>
      <w:r w:rsidR="00EB7150" w:rsidRPr="00EB7150">
        <w:t xml:space="preserve"> </w:t>
      </w:r>
      <w:r w:rsidR="008D452D">
        <w:t>dužnika</w:t>
      </w:r>
      <w:r w:rsidR="003B42A6" w:rsidRPr="003B42A6">
        <w:t xml:space="preserve"> </w:t>
      </w:r>
      <w:r w:rsidR="003B42A6">
        <w:t>TRASA ZADRUGA, OIB: 11946084952 sa sjedištem u Stjepana Radića 6, 48331 Gola</w:t>
      </w:r>
      <w:r w:rsidR="00240D54">
        <w:t>,</w:t>
      </w:r>
      <w:r w:rsidR="00B42637">
        <w:t xml:space="preserve">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E66FC5" w:rsidR="005B14E1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8633D6">
        <w:rPr>
          <w:lang w:val="hr-HR"/>
        </w:rPr>
        <w:t xml:space="preserve"> ovome sudu d</w:t>
      </w:r>
      <w:r w:rsidR="00FA1399">
        <w:rPr>
          <w:lang w:val="hr-HR"/>
        </w:rPr>
        <w:t>ana 12</w:t>
      </w:r>
      <w:r w:rsidR="00802B00">
        <w:rPr>
          <w:lang w:val="hr-HR"/>
        </w:rPr>
        <w:t>.0</w:t>
      </w:r>
      <w:r w:rsidR="00FA1399">
        <w:rPr>
          <w:lang w:val="hr-HR"/>
        </w:rPr>
        <w:t>2</w:t>
      </w:r>
      <w:r w:rsidR="00802B00">
        <w:rPr>
          <w:lang w:val="hr-HR"/>
        </w:rPr>
        <w:t>.2016</w:t>
      </w:r>
      <w:r w:rsidR="00E66FC5">
        <w:rPr>
          <w:lang w:val="hr-HR"/>
        </w:rPr>
        <w:t>.</w:t>
      </w:r>
      <w:r w:rsidR="00DC01EF">
        <w:rPr>
          <w:lang w:val="hr-HR"/>
        </w:rPr>
        <w:t xml:space="preserve"> </w:t>
      </w:r>
      <w:r w:rsidR="003746C7">
        <w:rPr>
          <w:lang w:val="hr-HR"/>
        </w:rPr>
        <w:t xml:space="preserve">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3B42A6">
        <w:t>TRASA ZADRUGA, OIB: 11946084952 sa sjedištem u Stjepana Radića 6, 48331 Gola</w:t>
      </w:r>
      <w:r w:rsidR="00DC01EF">
        <w:t>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3B42A6">
        <w:rPr>
          <w:lang w:val="hr-HR"/>
        </w:rPr>
        <w:t>10. veljače 2016.</w:t>
      </w:r>
      <w:r w:rsidR="00B41B30">
        <w:t xml:space="preserve"> u Očevidniku redoslijeda osnova za plaćanje ima evidentirane neizvršene osnove za plaća</w:t>
      </w:r>
      <w:r w:rsidR="00740917">
        <w:t>n</w:t>
      </w:r>
      <w:r w:rsidR="00124D25">
        <w:t xml:space="preserve">je u ukupnom </w:t>
      </w:r>
      <w:r w:rsidR="003B42A6">
        <w:t>iznosu od 71.993,43</w:t>
      </w:r>
      <w:r w:rsidR="001213EC">
        <w:t xml:space="preserve">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587F47">
        <w:rPr>
          <w:lang w:val="hr-HR"/>
        </w:rPr>
        <w:t>17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802B00">
        <w:rPr>
          <w:lang w:val="hr-HR"/>
        </w:rPr>
        <w:t>ožujka</w:t>
      </w:r>
      <w:r w:rsidR="00B3789E">
        <w:rPr>
          <w:lang w:val="hr-HR"/>
        </w:rPr>
        <w:t xml:space="preserve"> 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DC01EF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01" w:rsidP="007F64E0" w:rsidR="00583F01">
      <w:r>
        <w:separator/>
      </w:r>
    </w:p>
  </w:endnote>
  <w:endnote w:id="0" w:type="continuationSeparator">
    <w:p w:rsidRDefault="00583F01" w:rsidP="007F64E0" w:rsidR="00583F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01" w:rsidP="007F64E0" w:rsidR="00583F01">
      <w:r>
        <w:separator/>
      </w:r>
    </w:p>
  </w:footnote>
  <w:footnote w:id="0" w:type="continuationSeparator">
    <w:p w:rsidRDefault="00583F01" w:rsidP="007F64E0" w:rsidR="00583F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DC01EF">
      <w:rPr>
        <w:lang w:val="hr-HR"/>
      </w:rPr>
      <w:t>St-215</w:t>
    </w:r>
    <w:r w:rsidR="00802B00">
      <w:rPr>
        <w:lang w:val="hr-HR"/>
      </w:rPr>
      <w:t>/16</w:t>
    </w:r>
    <w:r w:rsidR="00DC01EF">
      <w:rPr>
        <w:lang w:val="hr-HR"/>
      </w:rPr>
      <w:t>-3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22EBD" w:rsidRPr="00222EBD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34FA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6C6C"/>
    <w:rsid w:val="000E7741"/>
    <w:rsid w:val="000F66FC"/>
    <w:rsid w:val="00101379"/>
    <w:rsid w:val="00103E60"/>
    <w:rsid w:val="00106D9C"/>
    <w:rsid w:val="00110523"/>
    <w:rsid w:val="001151B5"/>
    <w:rsid w:val="001156F1"/>
    <w:rsid w:val="00116993"/>
    <w:rsid w:val="001213EC"/>
    <w:rsid w:val="00124D25"/>
    <w:rsid w:val="0013093F"/>
    <w:rsid w:val="0013334B"/>
    <w:rsid w:val="00134293"/>
    <w:rsid w:val="00135007"/>
    <w:rsid w:val="0015630A"/>
    <w:rsid w:val="00161581"/>
    <w:rsid w:val="00162E68"/>
    <w:rsid w:val="00165ECA"/>
    <w:rsid w:val="00166852"/>
    <w:rsid w:val="00174FD7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2EBD"/>
    <w:rsid w:val="00223DD2"/>
    <w:rsid w:val="002326B3"/>
    <w:rsid w:val="00240D54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395B"/>
    <w:rsid w:val="00297A60"/>
    <w:rsid w:val="002A055F"/>
    <w:rsid w:val="002A0592"/>
    <w:rsid w:val="002A15D3"/>
    <w:rsid w:val="002A6F80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124B"/>
    <w:rsid w:val="002D2EAB"/>
    <w:rsid w:val="002D4620"/>
    <w:rsid w:val="002D49C4"/>
    <w:rsid w:val="002E00D7"/>
    <w:rsid w:val="002E1FDD"/>
    <w:rsid w:val="002E39BE"/>
    <w:rsid w:val="002F1699"/>
    <w:rsid w:val="002F24AF"/>
    <w:rsid w:val="002F7DA1"/>
    <w:rsid w:val="002F7FAF"/>
    <w:rsid w:val="00305C7E"/>
    <w:rsid w:val="00307E22"/>
    <w:rsid w:val="003110BD"/>
    <w:rsid w:val="00311FF0"/>
    <w:rsid w:val="00313B23"/>
    <w:rsid w:val="00320B75"/>
    <w:rsid w:val="003235EB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2A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C28"/>
    <w:rsid w:val="00414D8E"/>
    <w:rsid w:val="0042003A"/>
    <w:rsid w:val="00423C7C"/>
    <w:rsid w:val="00425C7A"/>
    <w:rsid w:val="0042793A"/>
    <w:rsid w:val="00427D01"/>
    <w:rsid w:val="00435A74"/>
    <w:rsid w:val="0044157E"/>
    <w:rsid w:val="00443CC6"/>
    <w:rsid w:val="00461D89"/>
    <w:rsid w:val="0046308D"/>
    <w:rsid w:val="0046467C"/>
    <w:rsid w:val="004674BB"/>
    <w:rsid w:val="0047156D"/>
    <w:rsid w:val="0047389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3F01"/>
    <w:rsid w:val="00584D21"/>
    <w:rsid w:val="00587F47"/>
    <w:rsid w:val="00590E9F"/>
    <w:rsid w:val="00593E30"/>
    <w:rsid w:val="005945CA"/>
    <w:rsid w:val="005A3AE1"/>
    <w:rsid w:val="005B010B"/>
    <w:rsid w:val="005B14E1"/>
    <w:rsid w:val="005B2F25"/>
    <w:rsid w:val="005B5707"/>
    <w:rsid w:val="005C0132"/>
    <w:rsid w:val="005C2D48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0864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2CF"/>
    <w:rsid w:val="00654BEA"/>
    <w:rsid w:val="0065582A"/>
    <w:rsid w:val="00656D73"/>
    <w:rsid w:val="00660CBA"/>
    <w:rsid w:val="006658C5"/>
    <w:rsid w:val="006666AA"/>
    <w:rsid w:val="006666D4"/>
    <w:rsid w:val="006712AF"/>
    <w:rsid w:val="0067220B"/>
    <w:rsid w:val="00672419"/>
    <w:rsid w:val="0068053D"/>
    <w:rsid w:val="0069084E"/>
    <w:rsid w:val="006925C8"/>
    <w:rsid w:val="00692BF3"/>
    <w:rsid w:val="006A2451"/>
    <w:rsid w:val="006A3284"/>
    <w:rsid w:val="006A6246"/>
    <w:rsid w:val="006A727E"/>
    <w:rsid w:val="006A7FA4"/>
    <w:rsid w:val="006B06D7"/>
    <w:rsid w:val="006B1282"/>
    <w:rsid w:val="006C1FED"/>
    <w:rsid w:val="006C6589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26676"/>
    <w:rsid w:val="007302FC"/>
    <w:rsid w:val="00733111"/>
    <w:rsid w:val="00734005"/>
    <w:rsid w:val="0073563E"/>
    <w:rsid w:val="00736296"/>
    <w:rsid w:val="00740917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0E96"/>
    <w:rsid w:val="007A4CAE"/>
    <w:rsid w:val="007B5DEB"/>
    <w:rsid w:val="007C4C70"/>
    <w:rsid w:val="007D507E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02B00"/>
    <w:rsid w:val="00810A63"/>
    <w:rsid w:val="00813CB8"/>
    <w:rsid w:val="008144A3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33D6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452D"/>
    <w:rsid w:val="008D45C5"/>
    <w:rsid w:val="008D579F"/>
    <w:rsid w:val="008E3BD3"/>
    <w:rsid w:val="008E7C9D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014F"/>
    <w:rsid w:val="009B46C3"/>
    <w:rsid w:val="009B490E"/>
    <w:rsid w:val="009D126C"/>
    <w:rsid w:val="009D24FB"/>
    <w:rsid w:val="009D327F"/>
    <w:rsid w:val="009D6A73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0CE8"/>
    <w:rsid w:val="00AA20B3"/>
    <w:rsid w:val="00AA2DC9"/>
    <w:rsid w:val="00AA4D52"/>
    <w:rsid w:val="00AB05B5"/>
    <w:rsid w:val="00AB14D1"/>
    <w:rsid w:val="00AB157E"/>
    <w:rsid w:val="00AB7B93"/>
    <w:rsid w:val="00AC01F4"/>
    <w:rsid w:val="00AC223D"/>
    <w:rsid w:val="00AD0870"/>
    <w:rsid w:val="00AD1091"/>
    <w:rsid w:val="00AD7909"/>
    <w:rsid w:val="00AE010D"/>
    <w:rsid w:val="00AE7C22"/>
    <w:rsid w:val="00AF0DF0"/>
    <w:rsid w:val="00AF1C52"/>
    <w:rsid w:val="00AF240D"/>
    <w:rsid w:val="00AF3B2B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3789E"/>
    <w:rsid w:val="00B416DA"/>
    <w:rsid w:val="00B41B30"/>
    <w:rsid w:val="00B41C36"/>
    <w:rsid w:val="00B42637"/>
    <w:rsid w:val="00B42964"/>
    <w:rsid w:val="00B42BA2"/>
    <w:rsid w:val="00B56B55"/>
    <w:rsid w:val="00B57125"/>
    <w:rsid w:val="00B61DDF"/>
    <w:rsid w:val="00B64251"/>
    <w:rsid w:val="00B64E05"/>
    <w:rsid w:val="00B66D68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39D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0BFF"/>
    <w:rsid w:val="00C71100"/>
    <w:rsid w:val="00C7165E"/>
    <w:rsid w:val="00C7259E"/>
    <w:rsid w:val="00C770FF"/>
    <w:rsid w:val="00C81435"/>
    <w:rsid w:val="00C81739"/>
    <w:rsid w:val="00C82D9D"/>
    <w:rsid w:val="00C831AB"/>
    <w:rsid w:val="00C84727"/>
    <w:rsid w:val="00C904EF"/>
    <w:rsid w:val="00C93771"/>
    <w:rsid w:val="00C93B72"/>
    <w:rsid w:val="00C97BF5"/>
    <w:rsid w:val="00CA028C"/>
    <w:rsid w:val="00CA23CB"/>
    <w:rsid w:val="00CA619F"/>
    <w:rsid w:val="00CB77FB"/>
    <w:rsid w:val="00CB7DC2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0E34"/>
    <w:rsid w:val="00D21018"/>
    <w:rsid w:val="00D2316B"/>
    <w:rsid w:val="00D31732"/>
    <w:rsid w:val="00D37FEB"/>
    <w:rsid w:val="00D44C76"/>
    <w:rsid w:val="00D44D49"/>
    <w:rsid w:val="00D45F84"/>
    <w:rsid w:val="00D47AE6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01ED"/>
    <w:rsid w:val="00DB314C"/>
    <w:rsid w:val="00DB35A8"/>
    <w:rsid w:val="00DB5148"/>
    <w:rsid w:val="00DC01EF"/>
    <w:rsid w:val="00DC176B"/>
    <w:rsid w:val="00DC19E3"/>
    <w:rsid w:val="00DC52BF"/>
    <w:rsid w:val="00DC6ABC"/>
    <w:rsid w:val="00DC71FE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66FC5"/>
    <w:rsid w:val="00E7052F"/>
    <w:rsid w:val="00E72DA6"/>
    <w:rsid w:val="00E7740E"/>
    <w:rsid w:val="00E80D50"/>
    <w:rsid w:val="00E81637"/>
    <w:rsid w:val="00E8411A"/>
    <w:rsid w:val="00E857FB"/>
    <w:rsid w:val="00E90ED5"/>
    <w:rsid w:val="00EA0385"/>
    <w:rsid w:val="00EB5607"/>
    <w:rsid w:val="00EB699D"/>
    <w:rsid w:val="00EB7150"/>
    <w:rsid w:val="00EC1EB7"/>
    <w:rsid w:val="00ED375D"/>
    <w:rsid w:val="00ED66D1"/>
    <w:rsid w:val="00EE38A3"/>
    <w:rsid w:val="00EE5B0F"/>
    <w:rsid w:val="00EF3998"/>
    <w:rsid w:val="00EF3B38"/>
    <w:rsid w:val="00F009D6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0023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1399"/>
    <w:rsid w:val="00FA4BFC"/>
    <w:rsid w:val="00FA77FA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00B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22E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2E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2E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2E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2E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22E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2E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2E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2E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2E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</izvorni_sadrzaj>
    <derivirana_varijabla naziv="DomainObject.Predmet.Broj_1">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St-215/2016</izvorni_sadrzaj>
    <derivirana_varijabla naziv="DomainObject.Predmet.OznakaBroj_1">St-215/2016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TRASA ZADRUGA za prijevoz, proizvodnju i trgovinu</izvorni_sadrzaj>
    <derivirana_varijabla naziv="DomainObject.Predmet.ProtustrankaFormated_1">  TRASA ZADRUGA za prijevoz, proizvodnju i trgovinu</derivirana_varijabla>
  </DomainObject.Predmet.ProtustrankaFormated>
  <DomainObject.Predmet.ProtustrankaFormatedOIB>
    <izvorni_sadrzaj>  TRASA ZADRUGA za prijevoz, proizvodnju i trgovinu, OIB 11946084952</izvorni_sadrzaj>
    <derivirana_varijabla naziv="DomainObject.Predmet.ProtustrankaFormatedOIB_1">  TRASA ZADRUGA za prijevoz, proizvodnju i trgovinu, OIB 11946084952</derivirana_varijabla>
  </DomainObject.Predmet.ProtustrankaFormatedOIB>
  <DomainObject.Predmet.ProtustrankaFormatedWithAdress>
    <izvorni_sadrzaj> TRASA ZADRUGA za prijevoz, proizvodnju i trgovinu, Stjepana Radića 6, 48331 Gola</izvorni_sadrzaj>
    <derivirana_varijabla naziv="DomainObject.Predmet.ProtustrankaFormatedWithAdress_1"> TRASA ZADRUGA za prijevoz, proizvodnju i trgovinu, Stjepana Radića 6, 48331 Gola</derivirana_varijabla>
  </DomainObject.Predmet.ProtustrankaFormatedWithAdress>
  <DomainObject.Predmet.ProtustrankaFormatedWithAdressOIB>
    <izvorni_sadrzaj> TRASA ZADRUGA za prijevoz, proizvodnju i trgovinu, OIB 11946084952, Stjepana Radića 6, 48331 Gola</izvorni_sadrzaj>
    <derivirana_varijabla naziv="DomainObject.Predmet.ProtustrankaFormatedWithAdressOIB_1"> TRASA ZADRUGA za prijevoz, proizvodnju i trgovinu, OIB 11946084952, Stjepana Radića 6, 48331 Gola</derivirana_varijabla>
  </DomainObject.Predmet.ProtustrankaFormatedWithAdressOIB>
  <DomainObject.Predmet.ProtustrankaWithAdress>
    <izvorni_sadrzaj>TRASA ZADRUGA za prijevoz, proizvodnju i trgovinu Stjepana Radića 6, 48331 Gola</izvorni_sadrzaj>
    <derivirana_varijabla naziv="DomainObject.Predmet.ProtustrankaWithAdress_1">TRASA ZADRUGA za prijevoz, proizvodnju i trgovinu Stjepana Radića 6, 48331 Gola</derivirana_varijabla>
  </DomainObject.Predmet.ProtustrankaWithAdress>
  <DomainObject.Predmet.ProtustrankaWithAdressOIB>
    <izvorni_sadrzaj>TRASA ZADRUGA za prijevoz, proizvodnju i trgovinu, OIB 11946084952, Stjepana Radića 6, 48331 Gola</izvorni_sadrzaj>
    <derivirana_varijabla naziv="DomainObject.Predmet.ProtustrankaWithAdressOIB_1">TRASA ZADRUGA za prijevoz, proizvodnju i trgovinu, OIB 11946084952, Stjepana Radića 6, 48331 Gola</derivirana_varijabla>
  </DomainObject.Predmet.ProtustrankaWithAdressOIB>
  <DomainObject.Predmet.ProtustrankaNazivFormated>
    <izvorni_sadrzaj>TRASA ZADRUGA za prijevoz, proizvodnju i trgovinu</izvorni_sadrzaj>
    <derivirana_varijabla naziv="DomainObject.Predmet.ProtustrankaNazivFormated_1">TRASA ZADRUGA za prijevoz, proizvodnju i trgovinu</derivirana_varijabla>
  </DomainObject.Predmet.ProtustrankaNazivFormated>
  <DomainObject.Predmet.ProtustrankaNazivFormatedOIB>
    <izvorni_sadrzaj>TRASA ZADRUGA za prijevoz, proizvodnju i trgovinu, OIB 11946084952</izvorni_sadrzaj>
    <derivirana_varijabla naziv="DomainObject.Predmet.ProtustrankaNazivFormatedOIB_1">TRASA ZADRUGA za prijevoz, proizvodnju i trgovinu, OIB 11946084952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71993.43</izvorni_sadrzaj>
    <derivirana_varijabla naziv="DomainObject.Predmet.TrenutnaVrijednost_1">71993.43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TRASA ZADRUGA za prijevoz, proizvodnju i trgovinu</item>
    </izvorni_sadrzaj>
    <derivirana_varijabla naziv="DomainObject.Predmet.ProtuStrankaListFormated_1">
      <item>TRASA ZADRUGA za prijevoz, proizvodnju i trgovinu</item>
    </derivirana_varijabla>
  </DomainObject.Predmet.ProtuStrankaListFormated>
  <DomainObject.Predmet.ProtuStrankaListFormatedOIB>
    <izvorni_sadrzaj>
      <item>TRASA ZADRUGA za prijevoz, proizvodnju i trgovinu, OIB 11946084952</item>
    </izvorni_sadrzaj>
    <derivirana_varijabla naziv="DomainObject.Predmet.ProtuStrankaListFormatedOIB_1">
      <item>TRASA ZADRUGA za prijevoz, proizvodnju i trgovinu, OIB 11946084952</item>
    </derivirana_varijabla>
  </DomainObject.Predmet.ProtuStrankaListFormatedOIB>
  <DomainObject.Predmet.ProtuStrankaListFormatedWithAdress>
    <izvorni_sadrzaj>
      <item>TRASA ZADRUGA za prijevoz, proizvodnju i trgovinu, Stjepana Radića 6, 48331 Gola</item>
    </izvorni_sadrzaj>
    <derivirana_varijabla naziv="DomainObject.Predmet.ProtuStrankaListFormatedWithAdress_1">
      <item>TRASA ZADRUGA za prijevoz, proizvodnju i trgovinu, Stjepana Radića 6, 48331 Gola</item>
    </derivirana_varijabla>
  </DomainObject.Predmet.ProtuStrankaListFormatedWithAdress>
  <DomainObject.Predmet.ProtuStrankaListFormatedWithAdressOIB>
    <izvorni_sadrzaj>
      <item>TRASA ZADRUGA za prijevoz, proizvodnju i trgovinu, OIB 11946084952, Stjepana Radića 6, 48331 Gola</item>
    </izvorni_sadrzaj>
    <derivirana_varijabla naziv="DomainObject.Predmet.ProtuStrankaListFormatedWithAdressOIB_1">
      <item>TRASA ZADRUGA za prijevoz, proizvodnju i trgovinu, OIB 11946084952, Stjepana Radića 6, 48331 Gola</item>
    </derivirana_varijabla>
  </DomainObject.Predmet.ProtuStrankaListFormatedWithAdressOIB>
  <DomainObject.Predmet.ProtuStrankaListNazivFormated>
    <izvorni_sadrzaj>
      <item>TRASA ZADRUGA za prijevoz, proizvodnju i trgovinu</item>
    </izvorni_sadrzaj>
    <derivirana_varijabla naziv="DomainObject.Predmet.ProtuStrankaListNazivFormated_1">
      <item>TRASA ZADRUGA za prijevoz, proizvodnju i trgovinu</item>
    </derivirana_varijabla>
  </DomainObject.Predmet.ProtuStrankaListNazivFormated>
  <DomainObject.Predmet.ProtuStrankaListNazivFormatedOIB>
    <izvorni_sadrzaj>
      <item>TRASA ZADRUGA za prijevoz, proizvodnju i trgovinu, OIB 11946084952</item>
    </izvorni_sadrzaj>
    <derivirana_varijabla naziv="DomainObject.Predmet.ProtuStrankaListNazivFormatedOIB_1">
      <item>TRASA ZADRUGA za prijevoz, proizvodnju i trgovinu, OIB 11946084952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TRASA ZADRUGA za prijevoz, proizvodnju i trgovinu</izvorni_sadrzaj>
    <derivirana_varijabla naziv="DomainObject.Predmet.ProtustrankaIDrugi_1">TRASA ZADRUGA za prijevoz, proizvodnju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TRASA ZADRUGA za prijevoz, proizvodnju i trgovinu, OIB 11946084952, Stjepana Radića 6, 48331 Gola</izvorni_sadrzaj>
    <derivirana_varijabla naziv="DomainObject.Predmet.ProtustrankaIDrugiAdressOIB_1">TRASA ZADRUGA za prijevoz, proizvodnju i trgovinu, OIB 11946084952, Stjepana Radića 6, 48331 Gola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TRASA ZADRUGA za prijevoz, proizvodnju i trgovinu</item>
      <item>Sudski registar</item>
    </izvorni_sadrzaj>
    <derivirana_varijabla naziv="DomainObject.Predmet.SudioniciListNaziv_1">
      <item>Financijska agencija</item>
      <item>TRASA ZADRUGA za prijevoz, proizvodnju i trgovinu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TRASA ZADRUGA za prijevoz, proizvodnju i trgovinu, OIB 11946084952, Stjepana Radića 6,48331 Gola</item>
      <item>Sudski registar</item>
    </izvorni_sadrzaj>
    <derivirana_varijabla naziv="DomainObject.Predmet.SudioniciListAdressOIB_1">
      <item>Financijska agencija, OIB 85821130368, A. Cesarca 2,42000 Varaždin</item>
      <item>TRASA ZADRUGA za prijevoz, proizvodnju i trgovinu, OIB 11946084952, Stjepana Radića 6,48331 Gola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11946084952</item>
      <item>, OIB null</item>
    </izvorni_sadrzaj>
    <derivirana_varijabla naziv="DomainObject.Predmet.SudioniciListNazivOIB_1">
      <item>, OIB 85821130368</item>
      <item>, OIB 11946084952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419</properties:Words>
  <properties:Characters>2276</properties:Characters>
  <properties:Lines>66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2016-03-17T12:45:00Z</dcterms:created>
  <dc:creator>user</dc:creator>
  <cp:lastModifiedBy>Maja Marčec</cp:lastModifiedBy>
  <cp:lastPrinted>2016-03-17T12:46:00Z</cp:lastPrinted>
  <dcterms:modified xmlns:xsi="http://www.w3.org/2001/XMLSchema-instance" xsi:type="dcterms:W3CDTF">2016-03-17T12:47:00Z</dcterms:modified>
  <cp:revision>5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