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2b89" w14:paraId="7602b89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BE565C" w:rsidRPr="00BE565C">
        <w:t xml:space="preserve">7.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1.145.546,60 </w:t>
      </w:r>
      <w:r w:rsidR="00293C27" w:rsidRPr="00293C27">
        <w:rPr>
          <w:rFonts w:cs="Times New Roman" w:hAnsi="Times New Roman" w:ascii="Times New Roman"/>
          <w:sz w:val="24"/>
          <w:szCs w:val="24"/>
        </w:rPr>
        <w:t>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</w:t>
      </w:r>
      <w:r w:rsidR="00535017" w:rsidRPr="00535017">
        <w:rPr>
          <w:rFonts w:cs="Times New Roman" w:hAnsi="Times New Roman" w:ascii="Times New Roman"/>
          <w:sz w:val="24"/>
          <w:szCs w:val="24"/>
        </w:rPr>
        <w:t>postign</w:t>
      </w:r>
      <w:r w:rsidR="00535017">
        <w:rPr>
          <w:rFonts w:cs="Times New Roman" w:hAnsi="Times New Roman" w:ascii="Times New Roman"/>
          <w:sz w:val="24"/>
          <w:szCs w:val="24"/>
        </w:rPr>
        <w:t>utog sudskom prodajom nekretnine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535017">
        <w:rPr>
          <w:rFonts w:cs="Times New Roman" w:hAnsi="Times New Roman" w:ascii="Times New Roman"/>
          <w:sz w:val="24"/>
          <w:szCs w:val="24"/>
        </w:rPr>
        <w:t>e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zemljišnim  knjigama Općinskog suda u Puli-Pola Zemljišnoknjižni odjel Pazin u z.k.ul.br. 1165 K.o. NOVAKI MOTOVUNSKI na </w:t>
      </w:r>
      <w:proofErr w:type="spellStart"/>
      <w:r w:rsidR="00535017" w:rsidRPr="0053501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35017" w:rsidRPr="00535017">
        <w:rPr>
          <w:rFonts w:cs="Times New Roman" w:hAnsi="Times New Roman" w:ascii="Times New Roman"/>
          <w:sz w:val="24"/>
          <w:szCs w:val="24"/>
        </w:rPr>
        <w:t>. 3045/1 koj</w:t>
      </w:r>
      <w:r w:rsidR="00535017">
        <w:rPr>
          <w:rFonts w:cs="Times New Roman" w:hAnsi="Times New Roman" w:ascii="Times New Roman"/>
          <w:sz w:val="24"/>
          <w:szCs w:val="24"/>
        </w:rPr>
        <w:t xml:space="preserve">u je položio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kupac DELAMARIS ZAGREB d.o.o. Zagreb, </w:t>
      </w:r>
      <w:proofErr w:type="spellStart"/>
      <w:r w:rsidR="00535017" w:rsidRPr="00535017">
        <w:rPr>
          <w:rFonts w:cs="Times New Roman" w:hAnsi="Times New Roman" w:ascii="Times New Roman"/>
          <w:sz w:val="24"/>
          <w:szCs w:val="24"/>
        </w:rPr>
        <w:t>Drežnička</w:t>
      </w:r>
      <w:proofErr w:type="spellEnd"/>
      <w:r w:rsidR="00535017" w:rsidRPr="00535017">
        <w:rPr>
          <w:rFonts w:cs="Times New Roman" w:hAnsi="Times New Roman" w:ascii="Times New Roman"/>
          <w:sz w:val="24"/>
          <w:szCs w:val="24"/>
        </w:rPr>
        <w:t xml:space="preserve"> 13 (OIB 68566741868)</w:t>
      </w:r>
      <w:r w:rsid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35017">
        <w:t xml:space="preserve"> </w:t>
      </w:r>
      <w:r w:rsidR="00E94649" w:rsidRPr="00E94649">
        <w:t xml:space="preserve">215.779.95 </w:t>
      </w:r>
      <w:r w:rsidR="0051173C" w:rsidRPr="0051173C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E94649" w:rsidRPr="00E94649">
        <w:t>929.766,65</w:t>
      </w:r>
      <w:r w:rsidR="0058186F">
        <w:t xml:space="preserve">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</w:t>
      </w:r>
      <w:r w:rsidR="0020537D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20537D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535017" w:rsidRPr="00535017">
        <w:t>Općinskog</w:t>
      </w:r>
      <w:proofErr w:type="spellEnd"/>
      <w:r w:rsidR="00535017" w:rsidRPr="00535017">
        <w:t xml:space="preserve"> </w:t>
      </w:r>
      <w:proofErr w:type="spellStart"/>
      <w:r w:rsidR="00535017" w:rsidRPr="00535017">
        <w:t>suda</w:t>
      </w:r>
      <w:proofErr w:type="spellEnd"/>
      <w:r w:rsidR="00535017" w:rsidRPr="00535017">
        <w:t xml:space="preserve"> u Puli-</w:t>
      </w:r>
      <w:proofErr w:type="spellStart"/>
      <w:r w:rsidR="00535017" w:rsidRPr="00535017">
        <w:t>Pola</w:t>
      </w:r>
      <w:proofErr w:type="spellEnd"/>
      <w:r w:rsidR="00535017" w:rsidRPr="00535017">
        <w:t xml:space="preserve"> </w:t>
      </w:r>
      <w:proofErr w:type="spellStart"/>
      <w:r w:rsidR="00535017" w:rsidRPr="00535017">
        <w:t>Zemljišno</w:t>
      </w:r>
      <w:proofErr w:type="spellEnd"/>
      <w:r w:rsidR="00535017" w:rsidRPr="00535017">
        <w:t xml:space="preserve"> </w:t>
      </w:r>
      <w:proofErr w:type="spellStart"/>
      <w:r w:rsidR="00535017" w:rsidRPr="00535017">
        <w:t>knjižni</w:t>
      </w:r>
      <w:proofErr w:type="spellEnd"/>
      <w:r w:rsidR="00535017" w:rsidRPr="00535017">
        <w:t xml:space="preserve"> </w:t>
      </w:r>
      <w:proofErr w:type="spellStart"/>
      <w:r w:rsidR="00535017" w:rsidRPr="00535017">
        <w:t>odjel</w:t>
      </w:r>
      <w:proofErr w:type="spellEnd"/>
      <w:r w:rsidR="00535017" w:rsidRPr="00535017">
        <w:t xml:space="preserve"> </w:t>
      </w:r>
      <w:proofErr w:type="spellStart"/>
      <w:r w:rsidR="00535017" w:rsidRPr="00535017">
        <w:t>Pazin</w:t>
      </w:r>
      <w:proofErr w:type="spellEnd"/>
      <w:r w:rsidR="00535017" w:rsidRPr="00535017">
        <w:t xml:space="preserve"> u z.k.ul.br. 1165 </w:t>
      </w:r>
      <w:proofErr w:type="spellStart"/>
      <w:r w:rsidR="00535017" w:rsidRPr="00535017">
        <w:t>K.o</w:t>
      </w:r>
      <w:proofErr w:type="spellEnd"/>
      <w:r w:rsidR="00535017" w:rsidRPr="00535017">
        <w:t xml:space="preserve">. NOVAKI MOTOVUNSKI </w:t>
      </w:r>
      <w:proofErr w:type="spellStart"/>
      <w:r w:rsidR="00535017" w:rsidRPr="00535017">
        <w:t>na</w:t>
      </w:r>
      <w:proofErr w:type="spellEnd"/>
      <w:r w:rsidR="00535017" w:rsidRPr="00535017">
        <w:t xml:space="preserve"> </w:t>
      </w:r>
      <w:proofErr w:type="spellStart"/>
      <w:r w:rsidR="00535017" w:rsidRPr="00535017">
        <w:t>k.č</w:t>
      </w:r>
      <w:proofErr w:type="spellEnd"/>
      <w:r w:rsidR="00535017" w:rsidRPr="00535017">
        <w:t xml:space="preserve">. 3045/1 </w:t>
      </w:r>
      <w:proofErr w:type="spellStart"/>
      <w:r w:rsidR="004067F0" w:rsidRPr="00323077">
        <w:t>prodan</w:t>
      </w:r>
      <w:r w:rsidR="00535017">
        <w:t>a</w:t>
      </w:r>
      <w:proofErr w:type="spellEnd"/>
      <w:r w:rsidR="0020537D">
        <w:t xml:space="preserve"> </w:t>
      </w:r>
      <w:r w:rsidR="00535017">
        <w:t xml:space="preserve">je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535017" w:rsidRPr="00535017">
        <w:t>1.145.546</w:t>
      </w:r>
      <w:proofErr w:type="gramStart"/>
      <w:r w:rsidR="00535017" w:rsidRPr="00535017">
        <w:t>,60</w:t>
      </w:r>
      <w:proofErr w:type="gramEnd"/>
      <w:r w:rsidR="00535017">
        <w:t xml:space="preserve"> 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20537D" w:rsidR="00E94649">
      <w:pPr>
        <w:jc w:val="both"/>
      </w:pPr>
      <w:r w:rsidRPr="00323077">
        <w:lastRenderedPageBreak/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535017">
        <w:t xml:space="preserve">7. </w:t>
      </w:r>
      <w:proofErr w:type="spellStart"/>
      <w:proofErr w:type="gramStart"/>
      <w:r w:rsidR="00535017">
        <w:t>prosinca</w:t>
      </w:r>
      <w:proofErr w:type="spellEnd"/>
      <w:r w:rsidR="00535017">
        <w:t xml:space="preserve"> </w:t>
      </w:r>
      <w:r w:rsidR="00293C27">
        <w:t xml:space="preserve"> </w:t>
      </w:r>
      <w:r w:rsidR="005F0E92">
        <w:t>2016</w:t>
      </w:r>
      <w:proofErr w:type="gramEnd"/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E94649" w:rsidRPr="00E94649">
        <w:t xml:space="preserve">215.779.95 </w:t>
      </w:r>
      <w:r w:rsidR="00E94649" w:rsidRPr="0051173C">
        <w:t xml:space="preserve"> </w:t>
      </w:r>
      <w:r w:rsidR="00293C27" w:rsidRPr="0051173C">
        <w:t xml:space="preserve"> </w:t>
      </w:r>
      <w:proofErr w:type="spellStart"/>
      <w:r w:rsidR="0007611A">
        <w:t>kn</w:t>
      </w:r>
      <w:proofErr w:type="spellEnd"/>
      <w:r w:rsidR="0007611A">
        <w:t xml:space="preserve"> 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535017">
        <w:t xml:space="preserve"> </w:t>
      </w:r>
      <w:r w:rsidR="00E94649">
        <w:t xml:space="preserve">14. </w:t>
      </w:r>
      <w:proofErr w:type="spellStart"/>
      <w:proofErr w:type="gramStart"/>
      <w:r w:rsidR="00E94649">
        <w:t>studenog</w:t>
      </w:r>
      <w:proofErr w:type="spellEnd"/>
      <w:r w:rsidR="00E94649">
        <w:t xml:space="preserve"> </w:t>
      </w:r>
      <w:r w:rsidR="00293C27">
        <w:t xml:space="preserve"> </w:t>
      </w:r>
      <w:r w:rsidR="0020537D">
        <w:t>2016</w:t>
      </w:r>
      <w:proofErr w:type="gramEnd"/>
      <w:r w:rsidR="0020537D">
        <w:t xml:space="preserve">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E94649" w:rsidRPr="00E94649">
        <w:t>929.766,65</w:t>
      </w:r>
      <w:r w:rsidR="00293C27">
        <w:t xml:space="preserve">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94649">
        <w:t>.</w:t>
      </w:r>
    </w:p>
    <w:p w:rsidRDefault="00BE565C" w:rsidP="00BE565C" w:rsidR="005A158C">
      <w:pPr>
        <w:ind w:firstLine="720"/>
        <w:jc w:val="both"/>
      </w:pPr>
      <w:proofErr w:type="spellStart"/>
      <w:r w:rsidRPr="00BE565C">
        <w:t>Očitujuću</w:t>
      </w:r>
      <w:proofErr w:type="spellEnd"/>
      <w:r w:rsidRPr="00BE565C">
        <w:t xml:space="preserve"> se </w:t>
      </w:r>
      <w:proofErr w:type="spellStart"/>
      <w:r w:rsidRPr="00BE565C">
        <w:t>na</w:t>
      </w:r>
      <w:proofErr w:type="spellEnd"/>
      <w:r w:rsidRPr="00BE565C">
        <w:t xml:space="preserve"> </w:t>
      </w:r>
      <w:proofErr w:type="spellStart"/>
      <w:r w:rsidRPr="00BE565C">
        <w:t>prijedlog</w:t>
      </w:r>
      <w:proofErr w:type="spellEnd"/>
      <w:r w:rsidRPr="00BE565C">
        <w:t xml:space="preserve"> </w:t>
      </w:r>
      <w:proofErr w:type="spellStart"/>
      <w:r w:rsidRPr="00BE565C">
        <w:t>punomoćnika</w:t>
      </w:r>
      <w:proofErr w:type="spellEnd"/>
      <w:r w:rsidRPr="00BE565C">
        <w:t xml:space="preserve"> </w:t>
      </w:r>
      <w:proofErr w:type="spellStart"/>
      <w:r w:rsidRPr="00BE565C">
        <w:t>razlučnih</w:t>
      </w:r>
      <w:proofErr w:type="spellEnd"/>
      <w:r w:rsidRPr="00BE565C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</w:t>
      </w:r>
      <w:proofErr w:type="spellStart"/>
      <w:r w:rsidRPr="00BE565C">
        <w:t>stečajni</w:t>
      </w:r>
      <w:proofErr w:type="spellEnd"/>
      <w:r w:rsidRPr="00BE565C">
        <w:t xml:space="preserve"> </w:t>
      </w:r>
      <w:proofErr w:type="spellStart"/>
      <w:r w:rsidRPr="00BE565C">
        <w:t>upravitelj</w:t>
      </w:r>
      <w:proofErr w:type="spellEnd"/>
      <w:r w:rsidRPr="00BE565C">
        <w:t xml:space="preserve"> je </w:t>
      </w:r>
      <w:proofErr w:type="spellStart"/>
      <w:proofErr w:type="gramStart"/>
      <w:r w:rsidRPr="00BE565C">
        <w:t>istakao</w:t>
      </w:r>
      <w:proofErr w:type="spellEnd"/>
      <w:r w:rsidRPr="00BE565C">
        <w:t xml:space="preserve">  da</w:t>
      </w:r>
      <w:proofErr w:type="gramEnd"/>
      <w:r w:rsidRPr="00BE565C">
        <w:t xml:space="preserve"> je </w:t>
      </w:r>
      <w:proofErr w:type="spellStart"/>
      <w:r w:rsidRPr="00BE565C">
        <w:t>suglasan</w:t>
      </w:r>
      <w:proofErr w:type="spellEnd"/>
      <w:r w:rsidRPr="00BE565C">
        <w:t xml:space="preserve"> s </w:t>
      </w:r>
      <w:proofErr w:type="spellStart"/>
      <w:r w:rsidRPr="00BE565C">
        <w:t>prijedlogom</w:t>
      </w:r>
      <w:proofErr w:type="spellEnd"/>
      <w:r w:rsidRPr="00BE565C">
        <w:t xml:space="preserve">, </w:t>
      </w:r>
      <w:proofErr w:type="spellStart"/>
      <w:r w:rsidRPr="00BE565C">
        <w:t>te</w:t>
      </w:r>
      <w:proofErr w:type="spellEnd"/>
      <w:r w:rsidRPr="00BE565C">
        <w:t xml:space="preserve"> </w:t>
      </w:r>
      <w:proofErr w:type="spellStart"/>
      <w:r w:rsidRPr="00BE565C">
        <w:t>naveo</w:t>
      </w:r>
      <w:proofErr w:type="spellEnd"/>
      <w:r w:rsidRPr="00BE565C">
        <w:t xml:space="preserve"> da </w:t>
      </w:r>
      <w:proofErr w:type="spellStart"/>
      <w:r w:rsidRPr="00BE565C">
        <w:t>još</w:t>
      </w:r>
      <w:proofErr w:type="spellEnd"/>
      <w:r w:rsidRPr="00BE565C">
        <w:t xml:space="preserve"> </w:t>
      </w:r>
      <w:proofErr w:type="spellStart"/>
      <w:r w:rsidRPr="00BE565C">
        <w:t>uvijek</w:t>
      </w:r>
      <w:proofErr w:type="spellEnd"/>
      <w:r w:rsidRPr="00BE565C">
        <w:t xml:space="preserve"> </w:t>
      </w:r>
      <w:proofErr w:type="spellStart"/>
      <w:r w:rsidRPr="00BE565C">
        <w:t>nije</w:t>
      </w:r>
      <w:proofErr w:type="spellEnd"/>
      <w:r w:rsidRPr="00BE565C">
        <w:t xml:space="preserve"> </w:t>
      </w:r>
      <w:proofErr w:type="spellStart"/>
      <w:r w:rsidRPr="00BE565C">
        <w:t>namiren</w:t>
      </w:r>
      <w:proofErr w:type="spellEnd"/>
      <w:r w:rsidRPr="00BE565C">
        <w:t xml:space="preserve"> </w:t>
      </w:r>
      <w:proofErr w:type="spellStart"/>
      <w:r w:rsidRPr="00BE565C">
        <w:t>glavni</w:t>
      </w:r>
      <w:proofErr w:type="spellEnd"/>
      <w:r w:rsidRPr="00BE565C">
        <w:t xml:space="preserve"> dug tog </w:t>
      </w:r>
      <w:proofErr w:type="spellStart"/>
      <w:r w:rsidRPr="00BE565C">
        <w:t>razlučnog</w:t>
      </w:r>
      <w:proofErr w:type="spellEnd"/>
      <w:r w:rsidRPr="00BE565C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u </w:t>
      </w:r>
      <w:proofErr w:type="spellStart"/>
      <w:r w:rsidRPr="00BE565C">
        <w:t>punom</w:t>
      </w:r>
      <w:proofErr w:type="spellEnd"/>
      <w:r w:rsidRPr="00BE565C">
        <w:t xml:space="preserve"> </w:t>
      </w:r>
      <w:proofErr w:type="spellStart"/>
      <w:r w:rsidRPr="00BE565C">
        <w:t>iznosu</w:t>
      </w:r>
      <w:proofErr w:type="spellEnd"/>
      <w:r w:rsidRPr="00BE565C">
        <w:t>.</w:t>
      </w: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51173C">
        <w:t xml:space="preserve"> </w:t>
      </w:r>
      <w:r w:rsidR="00BE565C">
        <w:t xml:space="preserve">57.277,33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20537D">
        <w:t>visini</w:t>
      </w:r>
      <w:proofErr w:type="spellEnd"/>
      <w:r w:rsidR="0020537D">
        <w:t xml:space="preserve"> od </w:t>
      </w:r>
      <w:r w:rsidR="00BE565C">
        <w:t>158.502,62</w:t>
      </w:r>
      <w:r w:rsidR="0020537D">
        <w:t xml:space="preserve"> </w:t>
      </w:r>
      <w:proofErr w:type="spellStart"/>
      <w:r w:rsidR="0020537D">
        <w:t>kn</w:t>
      </w:r>
      <w:proofErr w:type="spellEnd"/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531E2B" w:rsidRPr="00531E2B">
        <w:t xml:space="preserve">14. </w:t>
      </w:r>
      <w:proofErr w:type="spellStart"/>
      <w:proofErr w:type="gramStart"/>
      <w:r w:rsidR="00531E2B" w:rsidRPr="00531E2B">
        <w:t>studenog</w:t>
      </w:r>
      <w:proofErr w:type="spellEnd"/>
      <w:r w:rsidR="00531E2B" w:rsidRPr="00531E2B">
        <w:t xml:space="preserve">  2016</w:t>
      </w:r>
      <w:proofErr w:type="gramEnd"/>
      <w:r w:rsidR="005A158C">
        <w:t xml:space="preserve">. </w:t>
      </w:r>
      <w:proofErr w:type="gramStart"/>
      <w:r w:rsidR="0020537D">
        <w:t>( list</w:t>
      </w:r>
      <w:proofErr w:type="gramEnd"/>
      <w:r w:rsidR="0020537D">
        <w:t xml:space="preserve"> </w:t>
      </w:r>
      <w:r w:rsidR="00A16B0A">
        <w:t>6333</w:t>
      </w:r>
      <w:r w:rsidR="00BE565C">
        <w:t xml:space="preserve"> do </w:t>
      </w:r>
      <w:r w:rsidR="00A16B0A">
        <w:t>6594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6B4D7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proofErr w:type="gramStart"/>
      <w:r w:rsidR="00710374" w:rsidRPr="009820F6">
        <w:t>točka</w:t>
      </w:r>
      <w:proofErr w:type="spellEnd"/>
      <w:proofErr w:type="gramEnd"/>
      <w:r w:rsidR="00710374" w:rsidRPr="009820F6">
        <w:t xml:space="preserve"> 1. SZ </w:t>
      </w:r>
      <w:proofErr w:type="spellStart"/>
      <w:r w:rsidR="00710374" w:rsidRPr="009820F6">
        <w:t>valjalo</w:t>
      </w:r>
      <w:proofErr w:type="spellEnd"/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pod </w:t>
      </w:r>
      <w:proofErr w:type="spellStart"/>
      <w:r w:rsidR="00710374" w:rsidRPr="009820F6">
        <w:t>točkom</w:t>
      </w:r>
      <w:proofErr w:type="spellEnd"/>
      <w:r w:rsidR="00710374" w:rsidRPr="009820F6">
        <w:t xml:space="preserve"> I.1. </w:t>
      </w:r>
      <w:proofErr w:type="spellStart"/>
      <w:proofErr w:type="gramStart"/>
      <w:r w:rsidR="00710374" w:rsidRPr="009820F6">
        <w:t>izreke</w:t>
      </w:r>
      <w:proofErr w:type="spellEnd"/>
      <w:proofErr w:type="gramEnd"/>
      <w:r w:rsidR="00710374" w:rsidRPr="009820F6">
        <w:t xml:space="preserve"> </w:t>
      </w:r>
      <w:proofErr w:type="spellStart"/>
      <w:r w:rsidR="00710374" w:rsidRPr="009820F6">
        <w:t>ovog</w:t>
      </w:r>
      <w:proofErr w:type="spellEnd"/>
      <w:r w:rsidR="00710374" w:rsidRPr="009820F6">
        <w:t xml:space="preserve"> </w:t>
      </w:r>
      <w:proofErr w:type="spellStart"/>
      <w:r w:rsidR="00710374" w:rsidRPr="009820F6">
        <w:t>rješenja</w:t>
      </w:r>
      <w:proofErr w:type="spellEnd"/>
      <w:r w:rsidR="00710374" w:rsidRPr="009820F6">
        <w:t>.</w:t>
      </w:r>
    </w:p>
    <w:p w:rsidRDefault="00A92FD4" w:rsidP="00EB2B00" w:rsidR="00EB2B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</w:t>
      </w:r>
      <w:r w:rsidR="00C3215F">
        <w:t>tke</w:t>
      </w:r>
      <w:proofErr w:type="spellEnd"/>
      <w:r w:rsidR="00C3215F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</w:t>
      </w:r>
      <w:r w:rsidR="00C3215F">
        <w:t>ima</w:t>
      </w:r>
      <w:proofErr w:type="spellEnd"/>
      <w:r w:rsidR="00C3215F">
        <w:t xml:space="preserve"> </w:t>
      </w:r>
      <w:proofErr w:type="spellStart"/>
      <w:r w:rsidR="00C3215F">
        <w:t>su</w:t>
      </w:r>
      <w:proofErr w:type="spellEnd"/>
      <w:r w:rsidR="00C3215F">
        <w:t xml:space="preserve"> </w:t>
      </w:r>
      <w:proofErr w:type="spellStart"/>
      <w:r w:rsidR="00EB2B00" w:rsidRPr="00A76900">
        <w:t>upisan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prodan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nekretnin</w:t>
      </w:r>
      <w:r w:rsidR="00C3215F">
        <w:t>e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</w:t>
      </w:r>
      <w:r w:rsidR="00C3215F">
        <w:t>u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</w:t>
      </w:r>
      <w:r w:rsidR="00C3215F">
        <w:rPr>
          <w:rFonts w:eastAsia="MS Mincho"/>
        </w:rPr>
        <w:t>im</w:t>
      </w:r>
      <w:proofErr w:type="spellEnd"/>
      <w:r w:rsidR="00C3215F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</w:t>
      </w:r>
      <w:r w:rsidR="00C3215F">
        <w:rPr>
          <w:rFonts w:eastAsia="MS Mincho"/>
        </w:rPr>
        <w:t>ama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Z-200/04 od 6. </w:t>
      </w:r>
      <w:proofErr w:type="spellStart"/>
      <w:proofErr w:type="gramStart"/>
      <w:r w:rsidRPr="006A25DA">
        <w:rPr>
          <w:bCs/>
        </w:rPr>
        <w:t>veljače</w:t>
      </w:r>
      <w:proofErr w:type="spellEnd"/>
      <w:proofErr w:type="gramEnd"/>
      <w:r w:rsidRPr="006A25DA">
        <w:rPr>
          <w:bCs/>
        </w:rPr>
        <w:t xml:space="preserve"> 2004. </w:t>
      </w:r>
      <w:proofErr w:type="spellStart"/>
      <w:proofErr w:type="gramStart"/>
      <w:r w:rsidR="00A16B0A">
        <w:rPr>
          <w:bCs/>
        </w:rPr>
        <w:t>na</w:t>
      </w:r>
      <w:proofErr w:type="spellEnd"/>
      <w:proofErr w:type="gramEnd"/>
      <w:r w:rsidR="00A16B0A">
        <w:rPr>
          <w:bCs/>
        </w:rPr>
        <w:t xml:space="preserve"> </w:t>
      </w:r>
      <w:proofErr w:type="spellStart"/>
      <w:r w:rsidR="00A16B0A" w:rsidRPr="00A16B0A">
        <w:rPr>
          <w:bCs/>
        </w:rPr>
        <w:t>temelju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Ugovora</w:t>
      </w:r>
      <w:proofErr w:type="spellEnd"/>
      <w:r w:rsidR="00A16B0A" w:rsidRPr="00A16B0A">
        <w:rPr>
          <w:bCs/>
        </w:rPr>
        <w:t xml:space="preserve"> o </w:t>
      </w:r>
      <w:proofErr w:type="spellStart"/>
      <w:r w:rsidR="00A16B0A" w:rsidRPr="00A16B0A">
        <w:rPr>
          <w:bCs/>
        </w:rPr>
        <w:t>izdavanju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devizne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garancije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broj</w:t>
      </w:r>
      <w:proofErr w:type="spellEnd"/>
      <w:r w:rsidR="00A16B0A" w:rsidRPr="00A16B0A">
        <w:rPr>
          <w:bCs/>
        </w:rPr>
        <w:t xml:space="preserve"> 311-01/2004 </w:t>
      </w:r>
      <w:proofErr w:type="spellStart"/>
      <w:r w:rsidR="00A16B0A" w:rsidRPr="00A16B0A">
        <w:rPr>
          <w:bCs/>
        </w:rPr>
        <w:t>sa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Sporazumom</w:t>
      </w:r>
      <w:proofErr w:type="spellEnd"/>
      <w:r w:rsidR="00A16B0A" w:rsidRPr="00A16B0A">
        <w:rPr>
          <w:bCs/>
        </w:rPr>
        <w:t xml:space="preserve"> o </w:t>
      </w:r>
      <w:proofErr w:type="spellStart"/>
      <w:r w:rsidR="00A16B0A" w:rsidRPr="00A16B0A">
        <w:rPr>
          <w:bCs/>
        </w:rPr>
        <w:t>osiguranju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novčane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tražbine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zasnivanjem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založnog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prava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na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nekretnini</w:t>
      </w:r>
      <w:proofErr w:type="spellEnd"/>
      <w:r w:rsidR="00A16B0A" w:rsidRPr="00A16B0A">
        <w:rPr>
          <w:bCs/>
        </w:rPr>
        <w:t xml:space="preserve"> od 03.02.04. </w:t>
      </w:r>
      <w:proofErr w:type="spellStart"/>
      <w:proofErr w:type="gramStart"/>
      <w:r w:rsidR="00A16B0A" w:rsidRPr="00A16B0A">
        <w:rPr>
          <w:bCs/>
        </w:rPr>
        <w:t>solemniziran</w:t>
      </w:r>
      <w:proofErr w:type="spellEnd"/>
      <w:proofErr w:type="gram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po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Javnom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bilježniku</w:t>
      </w:r>
      <w:proofErr w:type="spellEnd"/>
      <w:r w:rsidR="00A16B0A" w:rsidRPr="00A16B0A">
        <w:rPr>
          <w:bCs/>
        </w:rPr>
        <w:t xml:space="preserve"> pod </w:t>
      </w:r>
      <w:proofErr w:type="spellStart"/>
      <w:r w:rsidR="00A16B0A" w:rsidRPr="00A16B0A">
        <w:rPr>
          <w:bCs/>
        </w:rPr>
        <w:t>posl</w:t>
      </w:r>
      <w:proofErr w:type="spellEnd"/>
      <w:r w:rsidR="00A16B0A" w:rsidRPr="00A16B0A">
        <w:rPr>
          <w:bCs/>
        </w:rPr>
        <w:t xml:space="preserve">. br. OU- 45/04-1 </w:t>
      </w:r>
      <w:proofErr w:type="spellStart"/>
      <w:r w:rsidR="00A16B0A" w:rsidRPr="00A16B0A">
        <w:rPr>
          <w:bCs/>
        </w:rPr>
        <w:t>uknjižuje</w:t>
      </w:r>
      <w:proofErr w:type="spellEnd"/>
      <w:r w:rsidR="00A16B0A" w:rsidRPr="00A16B0A">
        <w:rPr>
          <w:bCs/>
        </w:rPr>
        <w:t xml:space="preserve"> se </w:t>
      </w:r>
      <w:proofErr w:type="spellStart"/>
      <w:r w:rsidR="00A16B0A" w:rsidRPr="00A16B0A">
        <w:rPr>
          <w:bCs/>
        </w:rPr>
        <w:t>založno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pravo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na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teret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k.č</w:t>
      </w:r>
      <w:proofErr w:type="spellEnd"/>
      <w:r w:rsidR="00A16B0A" w:rsidRPr="00A16B0A">
        <w:rPr>
          <w:bCs/>
        </w:rPr>
        <w:t xml:space="preserve">. 3045/1 </w:t>
      </w:r>
      <w:proofErr w:type="spellStart"/>
      <w:r w:rsidR="00A16B0A" w:rsidRPr="00A16B0A">
        <w:rPr>
          <w:bCs/>
        </w:rPr>
        <w:t>upisane</w:t>
      </w:r>
      <w:proofErr w:type="spellEnd"/>
      <w:r w:rsidR="00A16B0A" w:rsidRPr="00A16B0A">
        <w:rPr>
          <w:bCs/>
        </w:rPr>
        <w:t xml:space="preserve"> u A, </w:t>
      </w:r>
      <w:proofErr w:type="spellStart"/>
      <w:r w:rsidR="00A16B0A" w:rsidRPr="00A16B0A">
        <w:rPr>
          <w:bCs/>
        </w:rPr>
        <w:t>vlasništvo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Purisa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d.d</w:t>
      </w:r>
      <w:proofErr w:type="spellEnd"/>
      <w:r w:rsidR="00A16B0A" w:rsidRPr="00A16B0A">
        <w:rPr>
          <w:bCs/>
        </w:rPr>
        <w:t xml:space="preserve">. </w:t>
      </w:r>
      <w:proofErr w:type="spellStart"/>
      <w:r w:rsidR="00A16B0A" w:rsidRPr="00A16B0A">
        <w:rPr>
          <w:bCs/>
        </w:rPr>
        <w:t>Pazin</w:t>
      </w:r>
      <w:proofErr w:type="spellEnd"/>
      <w:r w:rsidR="00A16B0A" w:rsidRPr="00A16B0A">
        <w:rPr>
          <w:bCs/>
        </w:rPr>
        <w:t xml:space="preserve">, </w:t>
      </w:r>
      <w:proofErr w:type="spellStart"/>
      <w:r w:rsidR="00A16B0A" w:rsidRPr="00A16B0A">
        <w:rPr>
          <w:bCs/>
        </w:rPr>
        <w:t>za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iznos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glavnice</w:t>
      </w:r>
      <w:proofErr w:type="spellEnd"/>
      <w:r w:rsidR="00A16B0A" w:rsidRPr="00A16B0A">
        <w:rPr>
          <w:bCs/>
        </w:rPr>
        <w:t xml:space="preserve"> od 224.137,50 EUR </w:t>
      </w:r>
      <w:proofErr w:type="spellStart"/>
      <w:r w:rsidR="00A16B0A" w:rsidRPr="00A16B0A">
        <w:rPr>
          <w:bCs/>
        </w:rPr>
        <w:t>sa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ugovorenom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kamatom</w:t>
      </w:r>
      <w:proofErr w:type="spellEnd"/>
      <w:r w:rsidR="00A16B0A" w:rsidRPr="00A16B0A">
        <w:rPr>
          <w:bCs/>
        </w:rPr>
        <w:t xml:space="preserve">, </w:t>
      </w:r>
      <w:proofErr w:type="spellStart"/>
      <w:r w:rsidR="00A16B0A" w:rsidRPr="00A16B0A">
        <w:rPr>
          <w:bCs/>
        </w:rPr>
        <w:t>rokom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otplate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i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sporednim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potraživanjima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kako</w:t>
      </w:r>
      <w:proofErr w:type="spellEnd"/>
      <w:r w:rsidR="00A16B0A" w:rsidRPr="00A16B0A">
        <w:rPr>
          <w:bCs/>
        </w:rPr>
        <w:t xml:space="preserve"> je </w:t>
      </w:r>
      <w:proofErr w:type="spellStart"/>
      <w:r w:rsidR="00A16B0A" w:rsidRPr="00A16B0A">
        <w:rPr>
          <w:bCs/>
        </w:rPr>
        <w:t>navedeno</w:t>
      </w:r>
      <w:proofErr w:type="spellEnd"/>
      <w:r w:rsidR="00A16B0A" w:rsidRPr="00A16B0A">
        <w:rPr>
          <w:bCs/>
        </w:rPr>
        <w:t xml:space="preserve"> u </w:t>
      </w:r>
      <w:proofErr w:type="spellStart"/>
      <w:r w:rsidR="00A16B0A" w:rsidRPr="00A16B0A">
        <w:rPr>
          <w:bCs/>
        </w:rPr>
        <w:t>Ugovoru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i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zabilježbe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ovršnosti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tražbine</w:t>
      </w:r>
      <w:proofErr w:type="spellEnd"/>
      <w:r w:rsidR="00A16B0A" w:rsidRPr="00A16B0A">
        <w:rPr>
          <w:bCs/>
        </w:rPr>
        <w:t xml:space="preserve">, u </w:t>
      </w:r>
      <w:proofErr w:type="spellStart"/>
      <w:r w:rsidR="00A16B0A" w:rsidRPr="00A16B0A">
        <w:rPr>
          <w:bCs/>
        </w:rPr>
        <w:t>korist</w:t>
      </w:r>
      <w:proofErr w:type="spellEnd"/>
      <w:r w:rsidR="00A16B0A" w:rsidRPr="00A16B0A">
        <w:rPr>
          <w:bCs/>
        </w:rPr>
        <w:t>:</w:t>
      </w:r>
      <w:r w:rsidRPr="006A25DA">
        <w:rPr>
          <w:bCs/>
        </w:rPr>
        <w:t xml:space="preserve"> HYPO ALPE - ADRIA - BANK D.D. ZAGREB, PODRUŽNICA POREČ, VUKOVARSKA 19</w:t>
      </w:r>
      <w:r w:rsidR="00A16B0A">
        <w:rPr>
          <w:bCs/>
        </w:rPr>
        <w:t>;</w:t>
      </w:r>
    </w:p>
    <w:p w:rsidRDefault="006A25DA" w:rsidP="006A25DA" w:rsid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Z-3379/08 od 19. </w:t>
      </w:r>
      <w:proofErr w:type="spellStart"/>
      <w:proofErr w:type="gramStart"/>
      <w:r w:rsidRPr="006A25DA">
        <w:rPr>
          <w:bCs/>
        </w:rPr>
        <w:t>prosinca</w:t>
      </w:r>
      <w:proofErr w:type="spellEnd"/>
      <w:proofErr w:type="gramEnd"/>
      <w:r w:rsidRPr="006A25DA">
        <w:rPr>
          <w:bCs/>
        </w:rPr>
        <w:t xml:space="preserve"> 2008.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="00A16B0A" w:rsidRPr="00A16B0A">
        <w:rPr>
          <w:bCs/>
        </w:rPr>
        <w:t>Ugovora</w:t>
      </w:r>
      <w:proofErr w:type="spellEnd"/>
      <w:r w:rsidR="00A16B0A" w:rsidRPr="00A16B0A">
        <w:rPr>
          <w:bCs/>
        </w:rPr>
        <w:t xml:space="preserve"> o </w:t>
      </w:r>
      <w:proofErr w:type="spellStart"/>
      <w:r w:rsidR="00A16B0A" w:rsidRPr="00A16B0A">
        <w:rPr>
          <w:bCs/>
        </w:rPr>
        <w:t>kreditu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broj</w:t>
      </w:r>
      <w:proofErr w:type="spellEnd"/>
      <w:r w:rsidR="00A16B0A" w:rsidRPr="00A16B0A">
        <w:rPr>
          <w:bCs/>
        </w:rPr>
        <w:t xml:space="preserve">: 311-74/2008 </w:t>
      </w:r>
      <w:proofErr w:type="spellStart"/>
      <w:r w:rsidR="00A16B0A" w:rsidRPr="00A16B0A">
        <w:rPr>
          <w:bCs/>
        </w:rPr>
        <w:t>sa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sporazumom</w:t>
      </w:r>
      <w:proofErr w:type="spellEnd"/>
      <w:r w:rsidR="00A16B0A" w:rsidRPr="00A16B0A">
        <w:rPr>
          <w:bCs/>
        </w:rPr>
        <w:t xml:space="preserve"> o </w:t>
      </w:r>
      <w:proofErr w:type="spellStart"/>
      <w:r w:rsidR="00A16B0A" w:rsidRPr="00A16B0A">
        <w:rPr>
          <w:bCs/>
        </w:rPr>
        <w:t>osiguranju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novčane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tražbine</w:t>
      </w:r>
      <w:proofErr w:type="spellEnd"/>
      <w:r w:rsidR="00A16B0A" w:rsidRPr="00A16B0A">
        <w:rPr>
          <w:bCs/>
        </w:rPr>
        <w:t xml:space="preserve"> od 16.12.2008.g. </w:t>
      </w:r>
      <w:proofErr w:type="spellStart"/>
      <w:r w:rsidR="00A16B0A" w:rsidRPr="00A16B0A">
        <w:rPr>
          <w:bCs/>
        </w:rPr>
        <w:t>solemniziranog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kod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javnog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bilježnika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Marije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Blečić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iz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Pazina</w:t>
      </w:r>
      <w:proofErr w:type="spellEnd"/>
      <w:r w:rsidR="00A16B0A" w:rsidRPr="00A16B0A">
        <w:rPr>
          <w:bCs/>
        </w:rPr>
        <w:t xml:space="preserve"> dana 18.12.2008.g. pod posl.br. OV-10243/2008 </w:t>
      </w:r>
      <w:proofErr w:type="spellStart"/>
      <w:r w:rsidR="00A16B0A" w:rsidRPr="00A16B0A">
        <w:rPr>
          <w:bCs/>
        </w:rPr>
        <w:t>na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teret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k.č.broj</w:t>
      </w:r>
      <w:proofErr w:type="spellEnd"/>
      <w:r w:rsidR="00A16B0A" w:rsidRPr="00A16B0A">
        <w:rPr>
          <w:bCs/>
        </w:rPr>
        <w:t xml:space="preserve"> 3045/1 </w:t>
      </w:r>
      <w:proofErr w:type="spellStart"/>
      <w:r w:rsidR="00A16B0A" w:rsidRPr="00A16B0A">
        <w:rPr>
          <w:bCs/>
        </w:rPr>
        <w:t>upisane</w:t>
      </w:r>
      <w:proofErr w:type="spellEnd"/>
      <w:r w:rsidR="00A16B0A" w:rsidRPr="00A16B0A">
        <w:rPr>
          <w:bCs/>
        </w:rPr>
        <w:t xml:space="preserve"> u A, </w:t>
      </w:r>
      <w:proofErr w:type="spellStart"/>
      <w:r w:rsidR="00A16B0A" w:rsidRPr="00A16B0A">
        <w:rPr>
          <w:bCs/>
        </w:rPr>
        <w:t>vlasništvo</w:t>
      </w:r>
      <w:proofErr w:type="spellEnd"/>
      <w:r w:rsidR="00A16B0A" w:rsidRPr="00A16B0A">
        <w:rPr>
          <w:bCs/>
        </w:rPr>
        <w:t xml:space="preserve"> PURIS </w:t>
      </w:r>
      <w:proofErr w:type="spellStart"/>
      <w:r w:rsidR="00A16B0A" w:rsidRPr="00A16B0A">
        <w:rPr>
          <w:bCs/>
        </w:rPr>
        <w:t>d.d</w:t>
      </w:r>
      <w:proofErr w:type="spellEnd"/>
      <w:r w:rsidR="00A16B0A" w:rsidRPr="00A16B0A">
        <w:rPr>
          <w:bCs/>
        </w:rPr>
        <w:t xml:space="preserve">. </w:t>
      </w:r>
      <w:proofErr w:type="spellStart"/>
      <w:r w:rsidR="00A16B0A" w:rsidRPr="00A16B0A">
        <w:rPr>
          <w:bCs/>
        </w:rPr>
        <w:t>Pazin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za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iznos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glavnice</w:t>
      </w:r>
      <w:proofErr w:type="spellEnd"/>
      <w:r w:rsidR="00A16B0A" w:rsidRPr="00A16B0A">
        <w:rPr>
          <w:bCs/>
        </w:rPr>
        <w:t xml:space="preserve"> u </w:t>
      </w:r>
      <w:proofErr w:type="spellStart"/>
      <w:r w:rsidR="00A16B0A" w:rsidRPr="00A16B0A">
        <w:rPr>
          <w:bCs/>
        </w:rPr>
        <w:t>kunskoj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protuvrijednosti</w:t>
      </w:r>
      <w:proofErr w:type="spellEnd"/>
      <w:r w:rsidR="00A16B0A" w:rsidRPr="00A16B0A">
        <w:rPr>
          <w:bCs/>
        </w:rPr>
        <w:t xml:space="preserve"> od 4.550.000</w:t>
      </w:r>
      <w:proofErr w:type="gramStart"/>
      <w:r w:rsidR="00A16B0A" w:rsidRPr="00A16B0A">
        <w:rPr>
          <w:bCs/>
        </w:rPr>
        <w:t>,-</w:t>
      </w:r>
      <w:proofErr w:type="gramEnd"/>
      <w:r w:rsidR="00A16B0A" w:rsidRPr="00A16B0A">
        <w:rPr>
          <w:bCs/>
        </w:rPr>
        <w:t xml:space="preserve"> EUR (</w:t>
      </w:r>
      <w:proofErr w:type="spellStart"/>
      <w:r w:rsidR="00A16B0A" w:rsidRPr="00A16B0A">
        <w:rPr>
          <w:bCs/>
        </w:rPr>
        <w:t>četirimilijunapetsto</w:t>
      </w:r>
      <w:proofErr w:type="spellEnd"/>
      <w:r w:rsidR="00A16B0A" w:rsidRPr="00A16B0A">
        <w:rPr>
          <w:bCs/>
        </w:rPr>
        <w:t xml:space="preserve">- </w:t>
      </w:r>
      <w:proofErr w:type="spellStart"/>
      <w:r w:rsidR="00A16B0A" w:rsidRPr="00A16B0A">
        <w:rPr>
          <w:bCs/>
        </w:rPr>
        <w:t>pedesettisuća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eura</w:t>
      </w:r>
      <w:proofErr w:type="spellEnd"/>
      <w:r w:rsidR="00A16B0A" w:rsidRPr="00A16B0A">
        <w:rPr>
          <w:bCs/>
        </w:rPr>
        <w:t xml:space="preserve">) </w:t>
      </w:r>
      <w:proofErr w:type="spellStart"/>
      <w:r w:rsidR="00A16B0A" w:rsidRPr="00A16B0A">
        <w:rPr>
          <w:bCs/>
        </w:rPr>
        <w:t>sa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ugovorenom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kamatom</w:t>
      </w:r>
      <w:proofErr w:type="spellEnd"/>
      <w:r w:rsidR="00A16B0A" w:rsidRPr="00A16B0A">
        <w:rPr>
          <w:bCs/>
        </w:rPr>
        <w:t xml:space="preserve">, </w:t>
      </w:r>
      <w:proofErr w:type="spellStart"/>
      <w:r w:rsidR="00A16B0A" w:rsidRPr="00A16B0A">
        <w:rPr>
          <w:bCs/>
        </w:rPr>
        <w:t>rokom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otplate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i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sporednim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potraživanjima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kako</w:t>
      </w:r>
      <w:proofErr w:type="spellEnd"/>
      <w:r w:rsidR="00A16B0A" w:rsidRPr="00A16B0A">
        <w:rPr>
          <w:bCs/>
        </w:rPr>
        <w:t xml:space="preserve"> je </w:t>
      </w:r>
      <w:proofErr w:type="spellStart"/>
      <w:r w:rsidR="00A16B0A" w:rsidRPr="00A16B0A">
        <w:rPr>
          <w:bCs/>
        </w:rPr>
        <w:t>navedeno</w:t>
      </w:r>
      <w:proofErr w:type="spellEnd"/>
      <w:r w:rsidR="00A16B0A" w:rsidRPr="00A16B0A">
        <w:rPr>
          <w:bCs/>
        </w:rPr>
        <w:t xml:space="preserve"> u </w:t>
      </w:r>
      <w:proofErr w:type="spellStart"/>
      <w:r w:rsidR="00A16B0A" w:rsidRPr="00A16B0A">
        <w:rPr>
          <w:bCs/>
        </w:rPr>
        <w:t>Ugovoru</w:t>
      </w:r>
      <w:proofErr w:type="spellEnd"/>
      <w:r w:rsidR="00A16B0A" w:rsidRPr="00A16B0A">
        <w:rPr>
          <w:bCs/>
        </w:rPr>
        <w:t xml:space="preserve">, u </w:t>
      </w:r>
      <w:proofErr w:type="spellStart"/>
      <w:r w:rsidR="00A16B0A" w:rsidRPr="00A16B0A">
        <w:rPr>
          <w:bCs/>
        </w:rPr>
        <w:t>korist</w:t>
      </w:r>
      <w:proofErr w:type="spellEnd"/>
      <w:r w:rsidRPr="006A25DA">
        <w:rPr>
          <w:bCs/>
        </w:rPr>
        <w:t>: HYPO ALPE-ADRIA-BANK D.D. ZAGREB, PODRUŽNICA POREČ, OIB: 14036333877, POREČ, VUKOVARSKA 19</w:t>
      </w:r>
      <w:r w:rsidR="00A16B0A">
        <w:rPr>
          <w:bCs/>
        </w:rPr>
        <w:t>;</w:t>
      </w:r>
    </w:p>
    <w:p w:rsidRDefault="006A25DA" w:rsidP="006A25DA" w:rsid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Z-1173/14 od 7. </w:t>
      </w:r>
      <w:proofErr w:type="spellStart"/>
      <w:proofErr w:type="gramStart"/>
      <w:r w:rsidRPr="006A25DA">
        <w:rPr>
          <w:bCs/>
        </w:rPr>
        <w:t>srpnja</w:t>
      </w:r>
      <w:proofErr w:type="spellEnd"/>
      <w:proofErr w:type="gramEnd"/>
      <w:r w:rsidRPr="006A25DA">
        <w:rPr>
          <w:bCs/>
        </w:rPr>
        <w:t xml:space="preserve"> 2014. </w:t>
      </w:r>
      <w:proofErr w:type="spellStart"/>
      <w:proofErr w:type="gram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temelju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="00A16B0A" w:rsidRPr="00A16B0A">
        <w:rPr>
          <w:bCs/>
        </w:rPr>
        <w:t>Ugovora</w:t>
      </w:r>
      <w:proofErr w:type="spellEnd"/>
      <w:r w:rsidR="00A16B0A" w:rsidRPr="00A16B0A">
        <w:rPr>
          <w:bCs/>
        </w:rPr>
        <w:t xml:space="preserve"> o </w:t>
      </w:r>
      <w:proofErr w:type="spellStart"/>
      <w:r w:rsidR="00A16B0A" w:rsidRPr="00A16B0A">
        <w:rPr>
          <w:bCs/>
        </w:rPr>
        <w:t>ustupu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tražbine</w:t>
      </w:r>
      <w:proofErr w:type="spellEnd"/>
      <w:r w:rsidR="00A16B0A" w:rsidRPr="00A16B0A">
        <w:rPr>
          <w:bCs/>
        </w:rPr>
        <w:t xml:space="preserve"> od 30. </w:t>
      </w:r>
      <w:proofErr w:type="spellStart"/>
      <w:r w:rsidR="00A16B0A" w:rsidRPr="00A16B0A">
        <w:rPr>
          <w:bCs/>
        </w:rPr>
        <w:t>travnja</w:t>
      </w:r>
      <w:proofErr w:type="spellEnd"/>
      <w:r w:rsidR="00A16B0A" w:rsidRPr="00A16B0A">
        <w:rPr>
          <w:bCs/>
        </w:rPr>
        <w:t xml:space="preserve"> 2014.g. </w:t>
      </w:r>
      <w:proofErr w:type="spellStart"/>
      <w:r w:rsidR="00A16B0A" w:rsidRPr="00A16B0A">
        <w:rPr>
          <w:bCs/>
        </w:rPr>
        <w:t>solemniziranog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kod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javnog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bilježnika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Mladena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Matoša</w:t>
      </w:r>
      <w:proofErr w:type="spellEnd"/>
      <w:r w:rsidR="00A16B0A" w:rsidRPr="00A16B0A">
        <w:rPr>
          <w:bCs/>
        </w:rPr>
        <w:t xml:space="preserve"> u </w:t>
      </w:r>
      <w:proofErr w:type="spellStart"/>
      <w:r w:rsidR="00A16B0A" w:rsidRPr="00A16B0A">
        <w:rPr>
          <w:bCs/>
        </w:rPr>
        <w:t>Zagrebu</w:t>
      </w:r>
      <w:proofErr w:type="spellEnd"/>
      <w:r w:rsidR="00A16B0A" w:rsidRPr="00A16B0A">
        <w:rPr>
          <w:bCs/>
        </w:rPr>
        <w:t xml:space="preserve"> pod br. OV-5057/14 </w:t>
      </w:r>
      <w:proofErr w:type="spellStart"/>
      <w:r w:rsidR="00A16B0A" w:rsidRPr="00A16B0A">
        <w:rPr>
          <w:bCs/>
        </w:rPr>
        <w:t>upisuje</w:t>
      </w:r>
      <w:proofErr w:type="spellEnd"/>
      <w:r w:rsidR="00A16B0A" w:rsidRPr="00A16B0A">
        <w:rPr>
          <w:bCs/>
        </w:rPr>
        <w:t xml:space="preserve"> se </w:t>
      </w:r>
      <w:proofErr w:type="spellStart"/>
      <w:r w:rsidR="00A16B0A" w:rsidRPr="00A16B0A">
        <w:rPr>
          <w:bCs/>
        </w:rPr>
        <w:t>prijenos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založnog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prava</w:t>
      </w:r>
      <w:proofErr w:type="spellEnd"/>
      <w:r w:rsidR="00A16B0A" w:rsidRPr="00A16B0A">
        <w:rPr>
          <w:bCs/>
        </w:rPr>
        <w:t xml:space="preserve"> (</w:t>
      </w:r>
      <w:proofErr w:type="spellStart"/>
      <w:r w:rsidR="00A16B0A" w:rsidRPr="00A16B0A">
        <w:rPr>
          <w:bCs/>
        </w:rPr>
        <w:t>hipoteke</w:t>
      </w:r>
      <w:proofErr w:type="spellEnd"/>
      <w:r w:rsidR="00A16B0A" w:rsidRPr="00A16B0A">
        <w:rPr>
          <w:bCs/>
        </w:rPr>
        <w:t xml:space="preserve">) </w:t>
      </w:r>
      <w:proofErr w:type="spellStart"/>
      <w:r w:rsidR="00A16B0A" w:rsidRPr="00A16B0A">
        <w:rPr>
          <w:bCs/>
        </w:rPr>
        <w:t>upisanog</w:t>
      </w:r>
      <w:proofErr w:type="spellEnd"/>
      <w:r w:rsidR="00A16B0A" w:rsidRPr="00A16B0A">
        <w:rPr>
          <w:bCs/>
        </w:rPr>
        <w:t xml:space="preserve"> pod </w:t>
      </w:r>
      <w:proofErr w:type="spellStart"/>
      <w:r w:rsidR="00A16B0A" w:rsidRPr="00A16B0A">
        <w:rPr>
          <w:bCs/>
        </w:rPr>
        <w:t>poslovnim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brojem</w:t>
      </w:r>
      <w:proofErr w:type="spellEnd"/>
      <w:r w:rsidR="00A16B0A" w:rsidRPr="00A16B0A">
        <w:rPr>
          <w:bCs/>
        </w:rPr>
        <w:t xml:space="preserve"> Z-3379/08 </w:t>
      </w:r>
      <w:proofErr w:type="spellStart"/>
      <w:r w:rsidR="00A16B0A" w:rsidRPr="00A16B0A">
        <w:rPr>
          <w:bCs/>
        </w:rPr>
        <w:t>na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k.č.broj</w:t>
      </w:r>
      <w:proofErr w:type="spellEnd"/>
      <w:r w:rsidR="00A16B0A" w:rsidRPr="00A16B0A">
        <w:rPr>
          <w:bCs/>
        </w:rPr>
        <w:t xml:space="preserve"> 3045/1 </w:t>
      </w:r>
      <w:proofErr w:type="spellStart"/>
      <w:r w:rsidR="00A16B0A" w:rsidRPr="00A16B0A">
        <w:rPr>
          <w:bCs/>
        </w:rPr>
        <w:t>upisane</w:t>
      </w:r>
      <w:proofErr w:type="spellEnd"/>
      <w:r w:rsidR="00A16B0A" w:rsidRPr="00A16B0A">
        <w:rPr>
          <w:bCs/>
        </w:rPr>
        <w:t xml:space="preserve"> u A, s </w:t>
      </w:r>
      <w:proofErr w:type="spellStart"/>
      <w:r w:rsidR="00A16B0A" w:rsidRPr="00A16B0A">
        <w:rPr>
          <w:bCs/>
        </w:rPr>
        <w:t>hipotekarnog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vjerovnika</w:t>
      </w:r>
      <w:proofErr w:type="spellEnd"/>
      <w:r w:rsidR="00A16B0A" w:rsidRPr="00A16B0A">
        <w:rPr>
          <w:bCs/>
        </w:rPr>
        <w:t xml:space="preserve"> HYPO ALPE-ADRIA-BANK </w:t>
      </w:r>
      <w:proofErr w:type="spellStart"/>
      <w:r w:rsidR="00A16B0A" w:rsidRPr="00A16B0A">
        <w:rPr>
          <w:bCs/>
        </w:rPr>
        <w:t>d.d</w:t>
      </w:r>
      <w:proofErr w:type="spellEnd"/>
      <w:r w:rsidR="00A16B0A" w:rsidRPr="00A16B0A">
        <w:rPr>
          <w:bCs/>
        </w:rPr>
        <w:t xml:space="preserve">., Zagreb, </w:t>
      </w:r>
      <w:proofErr w:type="spellStart"/>
      <w:r w:rsidR="00A16B0A" w:rsidRPr="00A16B0A">
        <w:rPr>
          <w:bCs/>
        </w:rPr>
        <w:t>Podružnica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Poreč</w:t>
      </w:r>
      <w:proofErr w:type="spellEnd"/>
      <w:r w:rsidR="00A16B0A" w:rsidRPr="00A16B0A">
        <w:rPr>
          <w:bCs/>
        </w:rPr>
        <w:t xml:space="preserve">, OIB: 14036333877, </w:t>
      </w:r>
      <w:proofErr w:type="spellStart"/>
      <w:r w:rsidR="00A16B0A" w:rsidRPr="00A16B0A">
        <w:rPr>
          <w:bCs/>
        </w:rPr>
        <w:t>Poreč</w:t>
      </w:r>
      <w:proofErr w:type="spellEnd"/>
      <w:r w:rsidR="00A16B0A" w:rsidRPr="00A16B0A">
        <w:rPr>
          <w:bCs/>
        </w:rPr>
        <w:t xml:space="preserve">, </w:t>
      </w:r>
      <w:proofErr w:type="spellStart"/>
      <w:r w:rsidR="00A16B0A" w:rsidRPr="00A16B0A">
        <w:rPr>
          <w:bCs/>
        </w:rPr>
        <w:t>Vukovarska</w:t>
      </w:r>
      <w:proofErr w:type="spellEnd"/>
      <w:r w:rsidR="00A16B0A" w:rsidRPr="00A16B0A">
        <w:rPr>
          <w:bCs/>
        </w:rPr>
        <w:t xml:space="preserve"> 19, u </w:t>
      </w:r>
      <w:proofErr w:type="spellStart"/>
      <w:r w:rsidR="00A16B0A" w:rsidRPr="00A16B0A">
        <w:rPr>
          <w:bCs/>
        </w:rPr>
        <w:t>korist</w:t>
      </w:r>
      <w:proofErr w:type="spellEnd"/>
      <w:r w:rsidR="00A16B0A" w:rsidRPr="00A16B0A">
        <w:rPr>
          <w:bCs/>
        </w:rPr>
        <w:t xml:space="preserve"> </w:t>
      </w:r>
      <w:proofErr w:type="spellStart"/>
      <w:r w:rsidR="00A16B0A" w:rsidRPr="00A16B0A">
        <w:rPr>
          <w:bCs/>
        </w:rPr>
        <w:t>predlagatelja</w:t>
      </w:r>
      <w:r w:rsidRPr="006A25DA">
        <w:rPr>
          <w:bCs/>
        </w:rPr>
        <w:t>u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korist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predlagatelja</w:t>
      </w:r>
      <w:proofErr w:type="spellEnd"/>
      <w:r w:rsidRPr="006A25DA">
        <w:rPr>
          <w:bCs/>
        </w:rPr>
        <w:t>: H-ABDUCO D.O.O., OIB: 13667298928, ZAGREB, SLAVONSKA AVENIJA 6A</w:t>
      </w:r>
      <w:r w:rsidR="00A16B0A">
        <w:rPr>
          <w:bCs/>
        </w:rPr>
        <w:t>;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lastRenderedPageBreak/>
        <w:t>broj</w:t>
      </w:r>
      <w:proofErr w:type="spellEnd"/>
      <w:proofErr w:type="gramEnd"/>
      <w:r w:rsidRPr="006A25DA">
        <w:rPr>
          <w:bCs/>
        </w:rPr>
        <w:t xml:space="preserve"> Z-177/09. </w:t>
      </w:r>
      <w:proofErr w:type="gramStart"/>
      <w:r w:rsidRPr="006A25DA">
        <w:rPr>
          <w:bCs/>
        </w:rPr>
        <w:t>od</w:t>
      </w:r>
      <w:proofErr w:type="gramEnd"/>
      <w:r w:rsidRPr="006A25DA">
        <w:rPr>
          <w:bCs/>
        </w:rPr>
        <w:t xml:space="preserve"> 8. </w:t>
      </w:r>
      <w:proofErr w:type="spellStart"/>
      <w:proofErr w:type="gramStart"/>
      <w:r w:rsidRPr="006A25DA">
        <w:rPr>
          <w:bCs/>
        </w:rPr>
        <w:t>siječnja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="000D3874" w:rsidRPr="000D3874">
        <w:rPr>
          <w:bCs/>
        </w:rPr>
        <w:t>temelju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Sporazuma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radi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osiguranja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novčane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tražbine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zasnivanjem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založnog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prava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nekretninama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solemniziranog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kod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Javnog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bilježnika</w:t>
      </w:r>
      <w:proofErr w:type="spellEnd"/>
      <w:r w:rsidR="000D3874" w:rsidRPr="000D3874">
        <w:rPr>
          <w:bCs/>
        </w:rPr>
        <w:t xml:space="preserve"> u </w:t>
      </w:r>
      <w:proofErr w:type="spellStart"/>
      <w:r w:rsidR="000D3874" w:rsidRPr="000D3874">
        <w:rPr>
          <w:bCs/>
        </w:rPr>
        <w:t>Pazinu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Marije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Blečić</w:t>
      </w:r>
      <w:proofErr w:type="spellEnd"/>
      <w:r w:rsidR="000D3874" w:rsidRPr="000D3874">
        <w:rPr>
          <w:bCs/>
        </w:rPr>
        <w:t xml:space="preserve"> dana 30. </w:t>
      </w:r>
      <w:proofErr w:type="spellStart"/>
      <w:proofErr w:type="gramStart"/>
      <w:r w:rsidR="000D3874" w:rsidRPr="000D3874">
        <w:rPr>
          <w:bCs/>
        </w:rPr>
        <w:t>prosinca</w:t>
      </w:r>
      <w:proofErr w:type="spellEnd"/>
      <w:proofErr w:type="gramEnd"/>
      <w:r w:rsidR="000D3874" w:rsidRPr="000D3874">
        <w:rPr>
          <w:bCs/>
        </w:rPr>
        <w:t xml:space="preserve"> 2008.g. pod </w:t>
      </w:r>
      <w:proofErr w:type="spellStart"/>
      <w:r w:rsidR="000D3874" w:rsidRPr="000D3874">
        <w:rPr>
          <w:bCs/>
        </w:rPr>
        <w:t>posl</w:t>
      </w:r>
      <w:proofErr w:type="spellEnd"/>
      <w:r w:rsidR="000D3874" w:rsidRPr="000D3874">
        <w:rPr>
          <w:bCs/>
        </w:rPr>
        <w:t xml:space="preserve">. </w:t>
      </w:r>
      <w:proofErr w:type="gramStart"/>
      <w:r w:rsidR="000D3874" w:rsidRPr="000D3874">
        <w:rPr>
          <w:bCs/>
        </w:rPr>
        <w:t>br</w:t>
      </w:r>
      <w:proofErr w:type="gramEnd"/>
      <w:r w:rsidR="000D3874" w:rsidRPr="000D3874">
        <w:rPr>
          <w:bCs/>
        </w:rPr>
        <w:t xml:space="preserve">. OV- 10523/2008. </w:t>
      </w:r>
      <w:proofErr w:type="spellStart"/>
      <w:r w:rsidR="000D3874" w:rsidRPr="000D3874">
        <w:rPr>
          <w:bCs/>
        </w:rPr>
        <w:t>na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teret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k.č</w:t>
      </w:r>
      <w:proofErr w:type="spellEnd"/>
      <w:r w:rsidR="000D3874" w:rsidRPr="000D3874">
        <w:rPr>
          <w:bCs/>
        </w:rPr>
        <w:t xml:space="preserve">. 3045/1 </w:t>
      </w:r>
      <w:proofErr w:type="spellStart"/>
      <w:r w:rsidR="000D3874" w:rsidRPr="000D3874">
        <w:rPr>
          <w:bCs/>
        </w:rPr>
        <w:t>upisane</w:t>
      </w:r>
      <w:proofErr w:type="spellEnd"/>
      <w:r w:rsidR="000D3874" w:rsidRPr="000D3874">
        <w:rPr>
          <w:bCs/>
        </w:rPr>
        <w:t xml:space="preserve"> u A u </w:t>
      </w:r>
      <w:proofErr w:type="spellStart"/>
      <w:r w:rsidR="000D3874" w:rsidRPr="000D3874">
        <w:rPr>
          <w:bCs/>
        </w:rPr>
        <w:t>vlasništvu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Puris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d.d</w:t>
      </w:r>
      <w:proofErr w:type="spellEnd"/>
      <w:r w:rsidR="000D3874" w:rsidRPr="000D3874">
        <w:rPr>
          <w:bCs/>
        </w:rPr>
        <w:t xml:space="preserve">. </w:t>
      </w:r>
      <w:proofErr w:type="spellStart"/>
      <w:r w:rsidR="000D3874" w:rsidRPr="000D3874">
        <w:rPr>
          <w:bCs/>
        </w:rPr>
        <w:t>Pazin</w:t>
      </w:r>
      <w:proofErr w:type="spellEnd"/>
      <w:r w:rsidR="000D3874" w:rsidRPr="000D3874">
        <w:rPr>
          <w:bCs/>
        </w:rPr>
        <w:t xml:space="preserve">, </w:t>
      </w:r>
      <w:proofErr w:type="spellStart"/>
      <w:r w:rsidR="000D3874" w:rsidRPr="000D3874">
        <w:rPr>
          <w:bCs/>
        </w:rPr>
        <w:t>Hrvatskog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narodnog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preporoda</w:t>
      </w:r>
      <w:proofErr w:type="spellEnd"/>
      <w:r w:rsidR="000D3874" w:rsidRPr="000D3874">
        <w:rPr>
          <w:bCs/>
        </w:rPr>
        <w:t xml:space="preserve"> 2, </w:t>
      </w:r>
      <w:proofErr w:type="spellStart"/>
      <w:r w:rsidR="000D3874" w:rsidRPr="000D3874">
        <w:rPr>
          <w:bCs/>
        </w:rPr>
        <w:t>Pazin</w:t>
      </w:r>
      <w:proofErr w:type="spellEnd"/>
      <w:r w:rsidR="000D3874" w:rsidRPr="000D3874">
        <w:rPr>
          <w:bCs/>
        </w:rPr>
        <w:t xml:space="preserve">, </w:t>
      </w:r>
      <w:proofErr w:type="spellStart"/>
      <w:r w:rsidR="000D3874" w:rsidRPr="000D3874">
        <w:rPr>
          <w:bCs/>
        </w:rPr>
        <w:t>za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kreditno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potraživanje</w:t>
      </w:r>
      <w:proofErr w:type="spellEnd"/>
      <w:r w:rsidR="000D3874" w:rsidRPr="000D3874">
        <w:rPr>
          <w:bCs/>
        </w:rPr>
        <w:t xml:space="preserve"> u </w:t>
      </w:r>
      <w:proofErr w:type="spellStart"/>
      <w:r w:rsidR="000D3874" w:rsidRPr="000D3874">
        <w:rPr>
          <w:bCs/>
        </w:rPr>
        <w:t>visini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glavnice</w:t>
      </w:r>
      <w:proofErr w:type="spellEnd"/>
      <w:r w:rsidR="000D3874" w:rsidRPr="000D3874">
        <w:rPr>
          <w:bCs/>
        </w:rPr>
        <w:t xml:space="preserve"> u </w:t>
      </w:r>
      <w:proofErr w:type="spellStart"/>
      <w:r w:rsidR="000D3874" w:rsidRPr="000D3874">
        <w:rPr>
          <w:bCs/>
        </w:rPr>
        <w:t>kunskoj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protuvrijednosti</w:t>
      </w:r>
      <w:proofErr w:type="spellEnd"/>
      <w:r w:rsidR="000D3874" w:rsidRPr="000D3874">
        <w:rPr>
          <w:bCs/>
        </w:rPr>
        <w:t xml:space="preserve"> od 8.929.824</w:t>
      </w:r>
      <w:proofErr w:type="gramStart"/>
      <w:r w:rsidR="000D3874" w:rsidRPr="000D3874">
        <w:rPr>
          <w:bCs/>
        </w:rPr>
        <w:t>,00</w:t>
      </w:r>
      <w:proofErr w:type="gramEnd"/>
      <w:r w:rsidR="000D3874" w:rsidRPr="000D3874">
        <w:rPr>
          <w:bCs/>
        </w:rPr>
        <w:t xml:space="preserve"> EUR (</w:t>
      </w:r>
      <w:proofErr w:type="spellStart"/>
      <w:r w:rsidR="000D3874" w:rsidRPr="000D3874">
        <w:rPr>
          <w:bCs/>
        </w:rPr>
        <w:t>slovima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osammilijunadevetstodvadesetdevettisućaosamstodvadesetčetiri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eura</w:t>
      </w:r>
      <w:proofErr w:type="spellEnd"/>
      <w:r w:rsidR="000D3874" w:rsidRPr="000D3874">
        <w:rPr>
          <w:bCs/>
        </w:rPr>
        <w:t xml:space="preserve">), </w:t>
      </w:r>
      <w:proofErr w:type="spellStart"/>
      <w:r w:rsidR="000D3874" w:rsidRPr="000D3874">
        <w:rPr>
          <w:bCs/>
        </w:rPr>
        <w:t>sa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ugovorenom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kamatom</w:t>
      </w:r>
      <w:proofErr w:type="spellEnd"/>
      <w:r w:rsidR="000D3874" w:rsidRPr="000D3874">
        <w:rPr>
          <w:bCs/>
        </w:rPr>
        <w:t xml:space="preserve">, </w:t>
      </w:r>
      <w:proofErr w:type="spellStart"/>
      <w:r w:rsidR="000D3874" w:rsidRPr="000D3874">
        <w:rPr>
          <w:bCs/>
        </w:rPr>
        <w:t>rokom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otplate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i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sporednim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potraživanjima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kako</w:t>
      </w:r>
      <w:proofErr w:type="spellEnd"/>
      <w:r w:rsidR="000D3874" w:rsidRPr="000D3874">
        <w:rPr>
          <w:bCs/>
        </w:rPr>
        <w:t xml:space="preserve"> je </w:t>
      </w:r>
      <w:proofErr w:type="spellStart"/>
      <w:r w:rsidR="000D3874" w:rsidRPr="000D3874">
        <w:rPr>
          <w:bCs/>
        </w:rPr>
        <w:t>navedeno</w:t>
      </w:r>
      <w:proofErr w:type="spellEnd"/>
      <w:r w:rsidR="000D3874" w:rsidRPr="000D3874">
        <w:rPr>
          <w:bCs/>
        </w:rPr>
        <w:t xml:space="preserve"> u </w:t>
      </w:r>
      <w:proofErr w:type="spellStart"/>
      <w:r w:rsidR="000D3874" w:rsidRPr="000D3874">
        <w:rPr>
          <w:bCs/>
        </w:rPr>
        <w:t>Ugovoru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ime</w:t>
      </w:r>
      <w:proofErr w:type="spellEnd"/>
      <w:r w:rsidRPr="006A25DA">
        <w:rPr>
          <w:bCs/>
        </w:rPr>
        <w:t>: HYPO ALPE - ADRIA - BANK INTERNATIONAL AG, REPUBLIKA AUSTRIJA, KLAGENFURT, ALPEN - ADRIA - PLATZ 1</w:t>
      </w:r>
      <w:r w:rsidR="00A16B0A">
        <w:rPr>
          <w:bCs/>
        </w:rPr>
        <w:t>;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Z-177/09 od 8. </w:t>
      </w:r>
      <w:proofErr w:type="spellStart"/>
      <w:proofErr w:type="gramStart"/>
      <w:r w:rsidRPr="006A25DA">
        <w:rPr>
          <w:bCs/>
        </w:rPr>
        <w:t>siječnja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upis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zabilježba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zajedničkog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 xml:space="preserve">.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569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Svetvinčenat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uložak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862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1165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888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Trviž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1126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Beram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870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Beram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3663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3817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3517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3664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1690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1831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3527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2066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1727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1165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1436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1876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3877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1641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1276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1652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1264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2194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3615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1919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1258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716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975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Trviž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630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Muntrilj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3994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ul.14457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Osijek,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1865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Prnjani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1457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Prnjani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3842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Žminj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3994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Grad </w:t>
      </w:r>
      <w:proofErr w:type="spellStart"/>
      <w:r w:rsidRPr="006A25DA">
        <w:rPr>
          <w:bCs/>
        </w:rPr>
        <w:t>Bjelovar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12341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Osijek - </w:t>
      </w:r>
      <w:proofErr w:type="spellStart"/>
      <w:r w:rsidRPr="006A25DA">
        <w:rPr>
          <w:bCs/>
        </w:rPr>
        <w:t>kao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sporedni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uložak</w:t>
      </w:r>
      <w:proofErr w:type="spellEnd"/>
      <w:r w:rsidR="00A16B0A">
        <w:rPr>
          <w:bCs/>
        </w:rPr>
        <w:t>;</w:t>
      </w:r>
      <w:proofErr w:type="gramEnd"/>
    </w:p>
    <w:p w:rsidRDefault="006A25DA" w:rsidP="006A25DA" w:rsidR="0051173C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Z-1525/09  od  27. </w:t>
      </w:r>
      <w:proofErr w:type="spellStart"/>
      <w:proofErr w:type="gramStart"/>
      <w:r w:rsidRPr="006A25DA">
        <w:rPr>
          <w:bCs/>
        </w:rPr>
        <w:t>travnja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r w:rsidR="000D3874" w:rsidRPr="000D3874">
        <w:rPr>
          <w:bCs/>
        </w:rPr>
        <w:t xml:space="preserve">Na </w:t>
      </w:r>
      <w:proofErr w:type="spellStart"/>
      <w:r w:rsidR="000D3874" w:rsidRPr="000D3874">
        <w:rPr>
          <w:bCs/>
        </w:rPr>
        <w:t>temelju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Ugovora</w:t>
      </w:r>
      <w:proofErr w:type="spellEnd"/>
      <w:r w:rsidR="000D3874" w:rsidRPr="000D3874">
        <w:rPr>
          <w:bCs/>
        </w:rPr>
        <w:t xml:space="preserve"> o </w:t>
      </w:r>
      <w:proofErr w:type="spellStart"/>
      <w:r w:rsidR="000D3874" w:rsidRPr="000D3874">
        <w:rPr>
          <w:bCs/>
        </w:rPr>
        <w:t>kreditu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broj</w:t>
      </w:r>
      <w:proofErr w:type="spellEnd"/>
      <w:r w:rsidR="000D3874" w:rsidRPr="000D3874">
        <w:rPr>
          <w:bCs/>
        </w:rPr>
        <w:t xml:space="preserve"> 311-51003677 </w:t>
      </w:r>
      <w:proofErr w:type="spellStart"/>
      <w:r w:rsidR="000D3874" w:rsidRPr="000D3874">
        <w:rPr>
          <w:bCs/>
        </w:rPr>
        <w:t>sa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sporazumom</w:t>
      </w:r>
      <w:proofErr w:type="spellEnd"/>
      <w:r w:rsidR="000D3874" w:rsidRPr="000D3874">
        <w:rPr>
          <w:bCs/>
        </w:rPr>
        <w:t xml:space="preserve"> o </w:t>
      </w:r>
      <w:proofErr w:type="spellStart"/>
      <w:r w:rsidR="000D3874" w:rsidRPr="000D3874">
        <w:rPr>
          <w:bCs/>
        </w:rPr>
        <w:t>osiguranju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novčane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tražbine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solemniziranog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kod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Javnog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bilježnika</w:t>
      </w:r>
      <w:proofErr w:type="spellEnd"/>
      <w:r w:rsidR="000D3874" w:rsidRPr="000D3874">
        <w:rPr>
          <w:bCs/>
        </w:rPr>
        <w:t xml:space="preserve"> u </w:t>
      </w:r>
      <w:proofErr w:type="spellStart"/>
      <w:r w:rsidR="000D3874" w:rsidRPr="000D3874">
        <w:rPr>
          <w:bCs/>
        </w:rPr>
        <w:t>Pazinu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Nataše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Jeromela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Mauše</w:t>
      </w:r>
      <w:proofErr w:type="spellEnd"/>
      <w:r w:rsidR="000D3874" w:rsidRPr="000D3874">
        <w:rPr>
          <w:bCs/>
        </w:rPr>
        <w:t xml:space="preserve"> dana 24. </w:t>
      </w:r>
      <w:proofErr w:type="spellStart"/>
      <w:proofErr w:type="gramStart"/>
      <w:r w:rsidR="000D3874" w:rsidRPr="000D3874">
        <w:rPr>
          <w:bCs/>
        </w:rPr>
        <w:t>travnja</w:t>
      </w:r>
      <w:proofErr w:type="spellEnd"/>
      <w:proofErr w:type="gramEnd"/>
      <w:r w:rsidR="000D3874" w:rsidRPr="000D3874">
        <w:rPr>
          <w:bCs/>
        </w:rPr>
        <w:t xml:space="preserve"> 2009.g. pod </w:t>
      </w:r>
      <w:proofErr w:type="spellStart"/>
      <w:r w:rsidR="000D3874" w:rsidRPr="000D3874">
        <w:rPr>
          <w:bCs/>
        </w:rPr>
        <w:t>posl</w:t>
      </w:r>
      <w:proofErr w:type="spellEnd"/>
      <w:r w:rsidR="000D3874" w:rsidRPr="000D3874">
        <w:rPr>
          <w:bCs/>
        </w:rPr>
        <w:t xml:space="preserve">. </w:t>
      </w:r>
      <w:proofErr w:type="gramStart"/>
      <w:r w:rsidR="000D3874" w:rsidRPr="000D3874">
        <w:rPr>
          <w:bCs/>
        </w:rPr>
        <w:t>br</w:t>
      </w:r>
      <w:proofErr w:type="gramEnd"/>
      <w:r w:rsidR="000D3874" w:rsidRPr="000D3874">
        <w:rPr>
          <w:bCs/>
        </w:rPr>
        <w:t xml:space="preserve">. OV- 998/2009. </w:t>
      </w:r>
      <w:proofErr w:type="spellStart"/>
      <w:r w:rsidR="000D3874" w:rsidRPr="000D3874">
        <w:rPr>
          <w:bCs/>
        </w:rPr>
        <w:t>uknjižuje</w:t>
      </w:r>
      <w:proofErr w:type="spellEnd"/>
      <w:r w:rsidR="000D3874" w:rsidRPr="000D3874">
        <w:rPr>
          <w:bCs/>
        </w:rPr>
        <w:t xml:space="preserve"> se </w:t>
      </w:r>
      <w:proofErr w:type="spellStart"/>
      <w:r w:rsidR="000D3874" w:rsidRPr="000D3874">
        <w:rPr>
          <w:bCs/>
        </w:rPr>
        <w:t>pravo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zaloga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teret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k.č</w:t>
      </w:r>
      <w:proofErr w:type="spellEnd"/>
      <w:r w:rsidR="000D3874" w:rsidRPr="000D3874">
        <w:rPr>
          <w:bCs/>
        </w:rPr>
        <w:t xml:space="preserve">. 3045/1 </w:t>
      </w:r>
      <w:proofErr w:type="spellStart"/>
      <w:r w:rsidR="000D3874" w:rsidRPr="000D3874">
        <w:rPr>
          <w:bCs/>
        </w:rPr>
        <w:t>upisane</w:t>
      </w:r>
      <w:proofErr w:type="spellEnd"/>
      <w:r w:rsidR="000D3874" w:rsidRPr="000D3874">
        <w:rPr>
          <w:bCs/>
        </w:rPr>
        <w:t xml:space="preserve"> u A, </w:t>
      </w:r>
      <w:proofErr w:type="spellStart"/>
      <w:r w:rsidR="000D3874" w:rsidRPr="000D3874">
        <w:rPr>
          <w:bCs/>
        </w:rPr>
        <w:t>vlasništvo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Puris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d.d</w:t>
      </w:r>
      <w:proofErr w:type="spellEnd"/>
      <w:r w:rsidR="000D3874" w:rsidRPr="000D3874">
        <w:rPr>
          <w:bCs/>
        </w:rPr>
        <w:t xml:space="preserve">. </w:t>
      </w:r>
      <w:proofErr w:type="spellStart"/>
      <w:r w:rsidR="000D3874" w:rsidRPr="000D3874">
        <w:rPr>
          <w:bCs/>
        </w:rPr>
        <w:t>Pazin</w:t>
      </w:r>
      <w:proofErr w:type="spellEnd"/>
      <w:r w:rsidR="000D3874" w:rsidRPr="000D3874">
        <w:rPr>
          <w:bCs/>
        </w:rPr>
        <w:t xml:space="preserve">, </w:t>
      </w:r>
      <w:proofErr w:type="spellStart"/>
      <w:r w:rsidR="000D3874" w:rsidRPr="000D3874">
        <w:rPr>
          <w:bCs/>
        </w:rPr>
        <w:t>Hrvatskog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narodnog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preporoda</w:t>
      </w:r>
      <w:proofErr w:type="spellEnd"/>
      <w:r w:rsidR="000D3874" w:rsidRPr="000D3874">
        <w:rPr>
          <w:bCs/>
        </w:rPr>
        <w:t xml:space="preserve"> 2, </w:t>
      </w:r>
      <w:proofErr w:type="spellStart"/>
      <w:r w:rsidR="000D3874" w:rsidRPr="000D3874">
        <w:rPr>
          <w:bCs/>
        </w:rPr>
        <w:t>Pazin</w:t>
      </w:r>
      <w:proofErr w:type="spellEnd"/>
      <w:r w:rsidR="000D3874" w:rsidRPr="000D3874">
        <w:rPr>
          <w:bCs/>
        </w:rPr>
        <w:t xml:space="preserve">, </w:t>
      </w:r>
      <w:proofErr w:type="spellStart"/>
      <w:r w:rsidR="000D3874" w:rsidRPr="000D3874">
        <w:rPr>
          <w:bCs/>
        </w:rPr>
        <w:t>za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kreditno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potraživanje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za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iznos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glavnice</w:t>
      </w:r>
      <w:proofErr w:type="spellEnd"/>
      <w:r w:rsidR="000D3874" w:rsidRPr="000D3874">
        <w:rPr>
          <w:bCs/>
        </w:rPr>
        <w:t xml:space="preserve"> u </w:t>
      </w:r>
      <w:proofErr w:type="spellStart"/>
      <w:r w:rsidR="000D3874" w:rsidRPr="000D3874">
        <w:rPr>
          <w:bCs/>
        </w:rPr>
        <w:t>kunskoj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protuvrijednosti</w:t>
      </w:r>
      <w:proofErr w:type="spellEnd"/>
      <w:r w:rsidR="000D3874" w:rsidRPr="000D3874">
        <w:rPr>
          <w:bCs/>
        </w:rPr>
        <w:t xml:space="preserve"> od 2.850.000</w:t>
      </w:r>
      <w:proofErr w:type="gramStart"/>
      <w:r w:rsidR="000D3874" w:rsidRPr="000D3874">
        <w:rPr>
          <w:bCs/>
        </w:rPr>
        <w:t>,00</w:t>
      </w:r>
      <w:proofErr w:type="gramEnd"/>
      <w:r w:rsidR="000D3874" w:rsidRPr="000D3874">
        <w:rPr>
          <w:bCs/>
        </w:rPr>
        <w:t xml:space="preserve"> EUR (</w:t>
      </w:r>
      <w:proofErr w:type="spellStart"/>
      <w:r w:rsidR="000D3874" w:rsidRPr="000D3874">
        <w:rPr>
          <w:bCs/>
        </w:rPr>
        <w:t>slovima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dvamilijunaosamstopedesettisuća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eura</w:t>
      </w:r>
      <w:proofErr w:type="spellEnd"/>
      <w:r w:rsidR="000D3874" w:rsidRPr="000D3874">
        <w:rPr>
          <w:bCs/>
        </w:rPr>
        <w:t xml:space="preserve">) </w:t>
      </w:r>
      <w:proofErr w:type="spellStart"/>
      <w:r w:rsidR="000D3874" w:rsidRPr="000D3874">
        <w:rPr>
          <w:bCs/>
        </w:rPr>
        <w:t>sa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ugovorenom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kamatom</w:t>
      </w:r>
      <w:proofErr w:type="spellEnd"/>
      <w:r w:rsidR="000D3874" w:rsidRPr="000D3874">
        <w:rPr>
          <w:bCs/>
        </w:rPr>
        <w:t xml:space="preserve">, </w:t>
      </w:r>
      <w:proofErr w:type="spellStart"/>
      <w:r w:rsidR="000D3874" w:rsidRPr="000D3874">
        <w:rPr>
          <w:bCs/>
        </w:rPr>
        <w:t>rokom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otplate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i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sporednim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potraživanjima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kako</w:t>
      </w:r>
      <w:proofErr w:type="spellEnd"/>
      <w:r w:rsidR="000D3874" w:rsidRPr="000D3874">
        <w:rPr>
          <w:bCs/>
        </w:rPr>
        <w:t xml:space="preserve"> je </w:t>
      </w:r>
      <w:proofErr w:type="spellStart"/>
      <w:r w:rsidR="000D3874" w:rsidRPr="000D3874">
        <w:rPr>
          <w:bCs/>
        </w:rPr>
        <w:t>navedeno</w:t>
      </w:r>
      <w:proofErr w:type="spellEnd"/>
      <w:r w:rsidR="000D3874" w:rsidRPr="000D3874">
        <w:rPr>
          <w:bCs/>
        </w:rPr>
        <w:t xml:space="preserve"> u </w:t>
      </w:r>
      <w:proofErr w:type="spellStart"/>
      <w:r w:rsidR="000D3874" w:rsidRPr="000D3874">
        <w:rPr>
          <w:bCs/>
        </w:rPr>
        <w:t>Ugovoru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na</w:t>
      </w:r>
      <w:proofErr w:type="spellEnd"/>
      <w:r w:rsidR="000D3874" w:rsidRPr="000D3874">
        <w:rPr>
          <w:bCs/>
        </w:rPr>
        <w:t xml:space="preserve"> </w:t>
      </w:r>
      <w:proofErr w:type="spellStart"/>
      <w:r w:rsidR="000D3874" w:rsidRPr="000D3874">
        <w:rPr>
          <w:bCs/>
        </w:rPr>
        <w:t>ime</w:t>
      </w:r>
      <w:proofErr w:type="spellEnd"/>
      <w:r w:rsidRPr="006A25DA">
        <w:rPr>
          <w:bCs/>
        </w:rPr>
        <w:t>: HYPO ALPE-ADRIA-BANK D.D. ZAGREB, PODRUŽNICA POREČ, OIB: 14036333877, POREČ, VUKOVARSKA 19</w:t>
      </w:r>
      <w:r>
        <w:rPr>
          <w:bCs/>
        </w:rPr>
        <w:t>.</w:t>
      </w: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 w:rsidR="00C3215F">
        <w:t xml:space="preserve"> </w:t>
      </w:r>
      <w:proofErr w:type="spellStart"/>
      <w:r w:rsidR="00C3215F">
        <w:t>djelomično</w:t>
      </w:r>
      <w:proofErr w:type="spellEnd"/>
      <w:r w:rsidR="00C3215F"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BE565C" w:rsidRPr="00BE565C">
        <w:t>7.</w:t>
      </w:r>
      <w:proofErr w:type="gramEnd"/>
      <w:r w:rsidR="00BE565C" w:rsidRPr="00BE565C">
        <w:t xml:space="preserve">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>U Rijeci,</w:t>
      </w:r>
      <w:r w:rsidR="00F36C56">
        <w:rPr>
          <w:rFonts w:cs="Times New Roman" w:eastAsia="MS Mincho" w:hAnsi="Times New Roman" w:ascii="Times New Roman"/>
          <w:sz w:val="24"/>
          <w:szCs w:val="24"/>
        </w:rPr>
        <w:t xml:space="preserve"> 8. prosinca</w:t>
      </w:r>
      <w:r w:rsidR="006A25DA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ABC" w:rsidR="004F3ABC">
      <w:r>
        <w:separator/>
      </w:r>
    </w:p>
  </w:endnote>
  <w:endnote w:id="0" w:type="continuationSeparator">
    <w:p w:rsidRDefault="004F3ABC" w:rsidR="004F3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5FE" w:rsidRPr="00DE05FE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ABC" w:rsidR="004F3ABC">
      <w:r>
        <w:separator/>
      </w:r>
    </w:p>
  </w:footnote>
  <w:footnote w:id="0" w:type="continuationSeparator">
    <w:p w:rsidRDefault="004F3ABC" w:rsidR="004F3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F36C56">
      <w:rPr>
        <w:rFonts w:eastAsia="MS Mincho"/>
      </w:rPr>
      <w:t>606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21D5E"/>
    <w:rsid w:val="00022815"/>
    <w:rsid w:val="00042CF4"/>
    <w:rsid w:val="00046C35"/>
    <w:rsid w:val="0005063E"/>
    <w:rsid w:val="00051675"/>
    <w:rsid w:val="00070BA7"/>
    <w:rsid w:val="0007611A"/>
    <w:rsid w:val="000929EB"/>
    <w:rsid w:val="000D02FB"/>
    <w:rsid w:val="000D3874"/>
    <w:rsid w:val="000F4D10"/>
    <w:rsid w:val="000F5B75"/>
    <w:rsid w:val="00100B91"/>
    <w:rsid w:val="00100C68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0537D"/>
    <w:rsid w:val="00213619"/>
    <w:rsid w:val="0022797F"/>
    <w:rsid w:val="002559BE"/>
    <w:rsid w:val="002559CC"/>
    <w:rsid w:val="00263288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52097"/>
    <w:rsid w:val="00365C81"/>
    <w:rsid w:val="00372838"/>
    <w:rsid w:val="00381CF3"/>
    <w:rsid w:val="003824B8"/>
    <w:rsid w:val="00384FAC"/>
    <w:rsid w:val="003B4991"/>
    <w:rsid w:val="003D14E5"/>
    <w:rsid w:val="003D2954"/>
    <w:rsid w:val="00402D64"/>
    <w:rsid w:val="004067F0"/>
    <w:rsid w:val="00406AF6"/>
    <w:rsid w:val="004146E3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F3ABC"/>
    <w:rsid w:val="00502D2E"/>
    <w:rsid w:val="00503120"/>
    <w:rsid w:val="00505A6B"/>
    <w:rsid w:val="0051173C"/>
    <w:rsid w:val="00531E2B"/>
    <w:rsid w:val="00535017"/>
    <w:rsid w:val="00551A6F"/>
    <w:rsid w:val="00552906"/>
    <w:rsid w:val="00561502"/>
    <w:rsid w:val="00562131"/>
    <w:rsid w:val="00562404"/>
    <w:rsid w:val="005668FC"/>
    <w:rsid w:val="0058186F"/>
    <w:rsid w:val="00584847"/>
    <w:rsid w:val="00584B04"/>
    <w:rsid w:val="005A0EBA"/>
    <w:rsid w:val="005A158C"/>
    <w:rsid w:val="005A2AAF"/>
    <w:rsid w:val="005D61C7"/>
    <w:rsid w:val="005F0E92"/>
    <w:rsid w:val="005F4139"/>
    <w:rsid w:val="006002A1"/>
    <w:rsid w:val="00605AAE"/>
    <w:rsid w:val="00606AAC"/>
    <w:rsid w:val="00631BC4"/>
    <w:rsid w:val="0065059A"/>
    <w:rsid w:val="006515B9"/>
    <w:rsid w:val="00657556"/>
    <w:rsid w:val="006901AE"/>
    <w:rsid w:val="00692C1D"/>
    <w:rsid w:val="00696C0C"/>
    <w:rsid w:val="006A1951"/>
    <w:rsid w:val="006A25DA"/>
    <w:rsid w:val="006A4121"/>
    <w:rsid w:val="006B4D73"/>
    <w:rsid w:val="006C0E6D"/>
    <w:rsid w:val="006E35E8"/>
    <w:rsid w:val="006F1CB1"/>
    <w:rsid w:val="007004AD"/>
    <w:rsid w:val="00710374"/>
    <w:rsid w:val="0071759B"/>
    <w:rsid w:val="00722CC2"/>
    <w:rsid w:val="00764BA1"/>
    <w:rsid w:val="00765447"/>
    <w:rsid w:val="007849AB"/>
    <w:rsid w:val="00787BF8"/>
    <w:rsid w:val="007A0A59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4055A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16B0A"/>
    <w:rsid w:val="00A36F90"/>
    <w:rsid w:val="00A56C87"/>
    <w:rsid w:val="00A65D54"/>
    <w:rsid w:val="00A76900"/>
    <w:rsid w:val="00A91528"/>
    <w:rsid w:val="00A92FD4"/>
    <w:rsid w:val="00AD6569"/>
    <w:rsid w:val="00AD758A"/>
    <w:rsid w:val="00AF110C"/>
    <w:rsid w:val="00AF242D"/>
    <w:rsid w:val="00AF7632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3215F"/>
    <w:rsid w:val="00C67D17"/>
    <w:rsid w:val="00C70C09"/>
    <w:rsid w:val="00C822EA"/>
    <w:rsid w:val="00C97C81"/>
    <w:rsid w:val="00CB57FC"/>
    <w:rsid w:val="00CC485C"/>
    <w:rsid w:val="00CC52C2"/>
    <w:rsid w:val="00CD009C"/>
    <w:rsid w:val="00CD187E"/>
    <w:rsid w:val="00CD265B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E05FE"/>
    <w:rsid w:val="00DF4F30"/>
    <w:rsid w:val="00E02754"/>
    <w:rsid w:val="00E21A71"/>
    <w:rsid w:val="00E23477"/>
    <w:rsid w:val="00E460BC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36C56"/>
    <w:rsid w:val="00F4311D"/>
    <w:rsid w:val="00F47163"/>
    <w:rsid w:val="00F52C03"/>
    <w:rsid w:val="00F668EF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6C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6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6C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6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St-241/2012-606</izvorni_sadrzaj>
    <derivirana_varijabla naziv="DomainObject.Oznaka_1">St-241/2012-606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St-241/2012-606</izvorni_sadrzaj>
    <derivirana_varijabla naziv="DomainObject.PoslovniBrojDokumenta_1">St-241/2012-606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037B0-4DB4-4DEF-A560-0CE019815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1358</properties:Words>
  <properties:Characters>7506</properties:Characters>
  <properties:Lines>154</properties:Lines>
  <properties:Paragraphs>38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2016-12-08T09:34:00Z</dcterms:created>
  <dc:creator>Liljana Ugrin</dc:creator>
  <cp:lastModifiedBy>Tanja Fidel</cp:lastModifiedBy>
  <cp:lastPrinted>2016-12-08T11:54:00Z</cp:lastPrinted>
  <dcterms:modified xmlns:xsi="http://www.w3.org/2001/XMLSchema-instance" xsi:type="dcterms:W3CDTF">2016-12-08T11:55:00Z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St-241/2012-606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