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5ec2f" w14:paraId="655ec2f" w:rsidRDefault="00010A00" w:rsidP="007C4EF1" w:rsidR="00C34D29" w:rsidRPr="00EB1955">
      <w:pPr>
        <w15:collapsed w:val="false"/>
        <w:rPr>
          <w:sz w:val="24"/>
          <w:szCs w:val="24"/>
        </w:rPr>
      </w:pPr>
      <w:bookmarkStart w:name="_GoBack" w:id="0"/>
      <w:bookmarkEnd w:id="0"/>
      <w:r w:rsidRPr="00EB1955">
        <w:rPr>
          <w:sz w:val="24"/>
          <w:szCs w:val="24"/>
        </w:rPr>
        <w:t xml:space="preserve"> </w:t>
      </w:r>
    </w:p>
    <w:p w:rsidRDefault="00C34D29" w:rsidP="00C23899" w:rsidR="00C34D29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R E P U B L I K A  H R V A T S K A</w:t>
      </w:r>
    </w:p>
    <w:p w:rsidRDefault="00EA4321" w:rsidP="00EA4321" w:rsidR="00EA4321" w:rsidRPr="00EB1955">
      <w:pPr>
        <w:rPr>
          <w:sz w:val="24"/>
          <w:szCs w:val="24"/>
        </w:rPr>
      </w:pPr>
    </w:p>
    <w:p w:rsidRDefault="00EA4321" w:rsidP="00DA622A" w:rsidR="00DA622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Z A K LJ U Č A K</w:t>
      </w:r>
    </w:p>
    <w:p w:rsidRDefault="00DA622A" w:rsidP="00DA622A" w:rsidR="00DA622A" w:rsidRPr="00EB1955">
      <w:pPr>
        <w:jc w:val="center"/>
        <w:rPr>
          <w:sz w:val="24"/>
          <w:szCs w:val="24"/>
        </w:rPr>
      </w:pPr>
    </w:p>
    <w:p w:rsidRDefault="00A27D0A" w:rsidP="00A83159" w:rsidR="00A83159" w:rsidRPr="00EB195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sudskom savjetniku Ivanu </w:t>
      </w:r>
      <w:proofErr w:type="spellStart"/>
      <w:r>
        <w:rPr>
          <w:sz w:val="24"/>
          <w:szCs w:val="24"/>
        </w:rPr>
        <w:t>Bešliću</w:t>
      </w:r>
      <w:proofErr w:type="spellEnd"/>
      <w:r w:rsidR="00A83159" w:rsidRPr="00EB1955">
        <w:rPr>
          <w:sz w:val="24"/>
          <w:szCs w:val="24"/>
        </w:rPr>
        <w:t xml:space="preserve">, </w:t>
      </w:r>
      <w:r w:rsidR="00A83159" w:rsidRPr="00EB1955">
        <w:rPr>
          <w:sz w:val="24"/>
          <w:szCs w:val="24"/>
          <w:lang w:val="pt-BR"/>
        </w:rPr>
        <w:t xml:space="preserve">u stečajnom predmetu u povodu prijedloga predlagatelja FINANCIJSKE AGENCIJE, RC Zagreb, </w:t>
      </w:r>
      <w:r w:rsidR="00A83159" w:rsidRPr="00EB1955">
        <w:rPr>
          <w:sz w:val="24"/>
          <w:szCs w:val="24"/>
        </w:rPr>
        <w:t>Podružnica Zagreb, Trg svibanjskih žrtava 1995. 1</w:t>
      </w:r>
      <w:r w:rsidR="00A83159" w:rsidRPr="00EB1955">
        <w:rPr>
          <w:sz w:val="24"/>
          <w:szCs w:val="24"/>
          <w:lang w:val="pt-BR"/>
        </w:rPr>
        <w:t xml:space="preserve">, OIB: </w:t>
      </w:r>
      <w:r w:rsidR="00A83159" w:rsidRPr="00EB1955">
        <w:rPr>
          <w:sz w:val="24"/>
          <w:szCs w:val="24"/>
        </w:rPr>
        <w:t>85821130368</w:t>
      </w:r>
      <w:r w:rsidR="00A83159" w:rsidRPr="00EB1955">
        <w:rPr>
          <w:sz w:val="24"/>
          <w:szCs w:val="24"/>
          <w:lang w:val="pt-BR"/>
        </w:rPr>
        <w:t>, za otvaranje stečajnog postupka nad dužnikom</w:t>
      </w:r>
      <w:r w:rsidR="00B65667">
        <w:rPr>
          <w:sz w:val="24"/>
          <w:szCs w:val="24"/>
          <w:lang w:val="pt-BR"/>
        </w:rPr>
        <w:t xml:space="preserve"> </w:t>
      </w:r>
      <w:r w:rsidR="00B65667" w:rsidRPr="00B65667">
        <w:rPr>
          <w:sz w:val="24"/>
          <w:szCs w:val="24"/>
          <w:lang w:val="pt-BR"/>
        </w:rPr>
        <w:t>TOUGH STREETWEAR d.o.o., Velika cesta 33, Odra (Grad Zagreb), OIB: 02121053970</w:t>
      </w:r>
      <w:r w:rsidR="00FF3464" w:rsidRPr="00FF3464">
        <w:rPr>
          <w:sz w:val="24"/>
          <w:szCs w:val="24"/>
          <w:lang w:val="pt-BR"/>
        </w:rPr>
        <w:t>,</w:t>
      </w:r>
      <w:r w:rsidR="00A83159" w:rsidRPr="00EB1955">
        <w:rPr>
          <w:sz w:val="24"/>
          <w:szCs w:val="24"/>
          <w:lang w:val="pt-BR"/>
        </w:rPr>
        <w:t xml:space="preserve"> </w:t>
      </w:r>
      <w:r w:rsidR="00B65667">
        <w:rPr>
          <w:sz w:val="24"/>
          <w:szCs w:val="24"/>
          <w:lang w:val="pt-BR"/>
        </w:rPr>
        <w:t>12. veljače 2018</w:t>
      </w:r>
      <w:r w:rsidR="00560DAE">
        <w:rPr>
          <w:sz w:val="24"/>
          <w:szCs w:val="24"/>
        </w:rPr>
        <w:t>.</w:t>
      </w:r>
    </w:p>
    <w:p w:rsidRDefault="00F3709B" w:rsidP="008A7C5A" w:rsidR="00F3709B">
      <w:pPr>
        <w:jc w:val="center"/>
        <w:rPr>
          <w:sz w:val="24"/>
          <w:szCs w:val="24"/>
        </w:rPr>
      </w:pPr>
    </w:p>
    <w:p w:rsidRDefault="00EA4321" w:rsidP="008A7C5A" w:rsidR="008A7C5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 xml:space="preserve">z a k </w:t>
      </w:r>
      <w:proofErr w:type="spellStart"/>
      <w:r w:rsidRPr="00EB1955">
        <w:rPr>
          <w:sz w:val="24"/>
          <w:szCs w:val="24"/>
        </w:rPr>
        <w:t>lj</w:t>
      </w:r>
      <w:proofErr w:type="spellEnd"/>
      <w:r w:rsidRPr="00EB1955">
        <w:rPr>
          <w:sz w:val="24"/>
          <w:szCs w:val="24"/>
        </w:rPr>
        <w:t xml:space="preserve"> u č i o</w:t>
      </w:r>
      <w:r w:rsidR="008A7C5A" w:rsidRPr="00EB1955">
        <w:rPr>
          <w:sz w:val="24"/>
          <w:szCs w:val="24"/>
        </w:rPr>
        <w:t xml:space="preserve">  j e</w:t>
      </w:r>
    </w:p>
    <w:p w:rsidRDefault="008A7C5A" w:rsidP="0048798E" w:rsidR="008A7C5A" w:rsidRPr="00EB1955">
      <w:pPr>
        <w:rPr>
          <w:b/>
          <w:sz w:val="24"/>
          <w:szCs w:val="24"/>
        </w:rPr>
      </w:pPr>
    </w:p>
    <w:p w:rsidRDefault="00916FF5" w:rsidP="000B5A49" w:rsidR="00354A36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EB1955">
        <w:rPr>
          <w:sz w:val="24"/>
          <w:szCs w:val="24"/>
        </w:rPr>
        <w:t xml:space="preserve"> </w:t>
      </w:r>
      <w:r w:rsidR="00B65667">
        <w:rPr>
          <w:sz w:val="24"/>
          <w:szCs w:val="24"/>
        </w:rPr>
        <w:t>predujma od 5.000,00</w:t>
      </w:r>
      <w:r w:rsidRPr="00EB1955">
        <w:rPr>
          <w:sz w:val="24"/>
          <w:szCs w:val="24"/>
        </w:rPr>
        <w:t xml:space="preserve"> kn</w:t>
      </w:r>
      <w:r w:rsidR="004533FC">
        <w:rPr>
          <w:sz w:val="24"/>
          <w:szCs w:val="24"/>
        </w:rPr>
        <w:t>,</w:t>
      </w:r>
      <w:r w:rsidRPr="00EB1955">
        <w:rPr>
          <w:sz w:val="24"/>
          <w:szCs w:val="24"/>
        </w:rPr>
        <w:t xml:space="preserve"> na </w:t>
      </w:r>
      <w:r w:rsidR="009721F9" w:rsidRPr="00EB1955">
        <w:rPr>
          <w:sz w:val="24"/>
          <w:szCs w:val="24"/>
        </w:rPr>
        <w:t>račun</w:t>
      </w:r>
      <w:r w:rsidR="00A83159" w:rsidRPr="00EB1955">
        <w:rPr>
          <w:sz w:val="24"/>
          <w:szCs w:val="24"/>
        </w:rPr>
        <w:t xml:space="preserve"> </w:t>
      </w:r>
      <w:r w:rsidR="00A747FE" w:rsidRPr="00EB1955">
        <w:rPr>
          <w:sz w:val="24"/>
          <w:szCs w:val="24"/>
        </w:rPr>
        <w:t>Trgovačkog suda u Zagrebu IBAN</w:t>
      </w:r>
      <w:r w:rsidR="00C34D29" w:rsidRPr="00EB1955">
        <w:rPr>
          <w:sz w:val="24"/>
          <w:szCs w:val="24"/>
        </w:rPr>
        <w:t>:</w:t>
      </w:r>
      <w:r w:rsidR="00D27D4D" w:rsidRPr="00EB1955">
        <w:rPr>
          <w:sz w:val="24"/>
          <w:szCs w:val="24"/>
        </w:rPr>
        <w:t xml:space="preserve"> </w:t>
      </w:r>
      <w:r w:rsidR="005816AC" w:rsidRPr="00EB1955">
        <w:rPr>
          <w:sz w:val="24"/>
          <w:szCs w:val="24"/>
        </w:rPr>
        <w:t>H</w:t>
      </w:r>
      <w:r w:rsidR="00A747FE" w:rsidRPr="00EB1955">
        <w:rPr>
          <w:sz w:val="24"/>
          <w:szCs w:val="24"/>
        </w:rPr>
        <w:t xml:space="preserve">R9223900011300000460, model 05, poziv na broj </w:t>
      </w:r>
      <w:r w:rsidR="00B65667">
        <w:rPr>
          <w:sz w:val="24"/>
          <w:szCs w:val="24"/>
        </w:rPr>
        <w:t>132-17</w:t>
      </w:r>
      <w:r w:rsidR="00A747FE" w:rsidRPr="003140F5">
        <w:rPr>
          <w:sz w:val="24"/>
          <w:szCs w:val="24"/>
        </w:rPr>
        <w:t>.</w:t>
      </w:r>
    </w:p>
    <w:p w:rsidRDefault="00916FF5" w:rsidP="000B5A49" w:rsidR="00916FF5" w:rsidRPr="00EB1955">
      <w:pPr>
        <w:jc w:val="both"/>
        <w:rPr>
          <w:sz w:val="24"/>
          <w:szCs w:val="24"/>
        </w:rPr>
      </w:pPr>
    </w:p>
    <w:p w:rsidRDefault="0007685D" w:rsidP="008A7C5A" w:rsidR="0007685D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Obrazloženje</w:t>
      </w:r>
    </w:p>
    <w:p w:rsidRDefault="0007685D" w:rsidP="008A7C5A" w:rsidR="0007685D" w:rsidRPr="00EB1955">
      <w:pPr>
        <w:jc w:val="center"/>
        <w:rPr>
          <w:sz w:val="24"/>
          <w:szCs w:val="24"/>
        </w:rPr>
      </w:pPr>
    </w:p>
    <w:p w:rsidRDefault="00916FF5" w:rsidP="00D004E1" w:rsidR="00D004E1" w:rsidRPr="00EB1955">
      <w:pPr>
        <w:ind w:firstLine="720"/>
        <w:jc w:val="both"/>
        <w:rPr>
          <w:sz w:val="24"/>
          <w:szCs w:val="24"/>
        </w:rPr>
      </w:pPr>
      <w:r w:rsidRPr="00EB1955">
        <w:rPr>
          <w:sz w:val="24"/>
          <w:szCs w:val="24"/>
        </w:rPr>
        <w:t xml:space="preserve">Sud je u ovom stečajnom postupku donio rješenje od </w:t>
      </w:r>
      <w:r w:rsidR="00B65667">
        <w:rPr>
          <w:sz w:val="24"/>
          <w:szCs w:val="24"/>
        </w:rPr>
        <w:t>1. lipnja</w:t>
      </w:r>
      <w:r w:rsidR="00A5036E">
        <w:rPr>
          <w:sz w:val="24"/>
          <w:szCs w:val="24"/>
        </w:rPr>
        <w:t xml:space="preserve"> 2017</w:t>
      </w:r>
      <w:r w:rsidRPr="00EB1955">
        <w:rPr>
          <w:sz w:val="24"/>
          <w:szCs w:val="24"/>
        </w:rPr>
        <w:t>. kojim je nad dužnikom</w:t>
      </w:r>
      <w:r w:rsidR="00B65667">
        <w:rPr>
          <w:sz w:val="24"/>
          <w:szCs w:val="24"/>
        </w:rPr>
        <w:t xml:space="preserve"> </w:t>
      </w:r>
      <w:r w:rsidR="00B65667" w:rsidRPr="00B65667">
        <w:rPr>
          <w:sz w:val="24"/>
          <w:szCs w:val="24"/>
        </w:rPr>
        <w:t>TOUGH STREETWEAR d.o.o., Velika cesta 33, Odra (Grad Zagreb), OIB: 02121053970</w:t>
      </w:r>
      <w:r w:rsidRPr="00EB1955">
        <w:rPr>
          <w:sz w:val="24"/>
          <w:szCs w:val="24"/>
        </w:rPr>
        <w:t xml:space="preserve">, otvorio </w:t>
      </w:r>
      <w:r w:rsidR="00C34D29" w:rsidRPr="00EB1955">
        <w:rPr>
          <w:sz w:val="24"/>
          <w:szCs w:val="24"/>
        </w:rPr>
        <w:t xml:space="preserve">i istovremeno zaključio </w:t>
      </w:r>
      <w:r w:rsidRPr="00EB1955">
        <w:rPr>
          <w:sz w:val="24"/>
          <w:szCs w:val="24"/>
        </w:rPr>
        <w:t>stečaj. Ovaj postupak pokrenut je na prijedlog Financ</w:t>
      </w:r>
      <w:r w:rsidR="00245D8E">
        <w:rPr>
          <w:sz w:val="24"/>
          <w:szCs w:val="24"/>
        </w:rPr>
        <w:t xml:space="preserve">ijske agencije, klasa: 110-07/17-01/04, </w:t>
      </w:r>
      <w:proofErr w:type="spellStart"/>
      <w:r w:rsidR="00245D8E">
        <w:rPr>
          <w:sz w:val="24"/>
          <w:szCs w:val="24"/>
        </w:rPr>
        <w:t>Ur</w:t>
      </w:r>
      <w:proofErr w:type="spellEnd"/>
      <w:r w:rsidR="00245D8E">
        <w:rPr>
          <w:sz w:val="24"/>
          <w:szCs w:val="24"/>
        </w:rPr>
        <w:t xml:space="preserve"> broj: 04-06-17-184</w:t>
      </w:r>
      <w:r w:rsidRPr="00EB1955">
        <w:rPr>
          <w:sz w:val="24"/>
          <w:szCs w:val="24"/>
        </w:rPr>
        <w:t xml:space="preserve">, u kojem je na temelju odredbe čl. 112. st. 5. Stečajnog zakona („Narodne novine“ broj 71/15, dalje SZ) navedeno da dužnik na dan </w:t>
      </w:r>
      <w:r w:rsidR="003B110C">
        <w:rPr>
          <w:sz w:val="24"/>
          <w:szCs w:val="24"/>
        </w:rPr>
        <w:t>28</w:t>
      </w:r>
      <w:r w:rsidR="0034400F" w:rsidRPr="00EB1955">
        <w:rPr>
          <w:sz w:val="24"/>
          <w:szCs w:val="24"/>
        </w:rPr>
        <w:t xml:space="preserve">. </w:t>
      </w:r>
      <w:r w:rsidR="0016664B">
        <w:rPr>
          <w:sz w:val="24"/>
          <w:szCs w:val="24"/>
        </w:rPr>
        <w:t>studenog</w:t>
      </w:r>
      <w:r w:rsidR="00A5036E">
        <w:rPr>
          <w:sz w:val="24"/>
          <w:szCs w:val="24"/>
        </w:rPr>
        <w:t xml:space="preserve"> 2016</w:t>
      </w:r>
      <w:r w:rsidRPr="00EB1955">
        <w:rPr>
          <w:sz w:val="24"/>
          <w:szCs w:val="24"/>
        </w:rPr>
        <w:t xml:space="preserve">. na ime predujma za namirenje troškova postupka ima zaplijenjena novčana sredstva u iznosu od </w:t>
      </w:r>
      <w:r w:rsidR="00245D8E">
        <w:rPr>
          <w:sz w:val="24"/>
          <w:szCs w:val="24"/>
        </w:rPr>
        <w:t>5.000,00</w:t>
      </w:r>
      <w:r w:rsidRPr="00EB1955">
        <w:rPr>
          <w:sz w:val="24"/>
          <w:szCs w:val="24"/>
        </w:rPr>
        <w:t xml:space="preserve"> kn.</w:t>
      </w:r>
      <w:r w:rsidR="00D96728">
        <w:rPr>
          <w:sz w:val="24"/>
          <w:szCs w:val="24"/>
        </w:rPr>
        <w:t xml:space="preserve"> O nav</w:t>
      </w:r>
      <w:r w:rsidR="005E7037">
        <w:rPr>
          <w:sz w:val="24"/>
          <w:szCs w:val="24"/>
        </w:rPr>
        <w:t>edenom je ovaj sud obaviješten</w:t>
      </w:r>
      <w:r w:rsidR="007B618A">
        <w:rPr>
          <w:sz w:val="24"/>
          <w:szCs w:val="24"/>
        </w:rPr>
        <w:t xml:space="preserve"> i</w:t>
      </w:r>
      <w:r w:rsidR="00D96728">
        <w:rPr>
          <w:sz w:val="24"/>
          <w:szCs w:val="24"/>
        </w:rPr>
        <w:t xml:space="preserve"> d</w:t>
      </w:r>
      <w:r w:rsidR="00A5036E">
        <w:rPr>
          <w:sz w:val="24"/>
          <w:szCs w:val="24"/>
        </w:rPr>
        <w:t xml:space="preserve">opisom Financijske agencije od </w:t>
      </w:r>
      <w:r w:rsidR="00560DAE">
        <w:rPr>
          <w:sz w:val="24"/>
          <w:szCs w:val="24"/>
        </w:rPr>
        <w:t>4. listopada</w:t>
      </w:r>
      <w:r w:rsidR="00D96728">
        <w:rPr>
          <w:sz w:val="24"/>
          <w:szCs w:val="24"/>
        </w:rPr>
        <w:t xml:space="preserve"> 2017. </w:t>
      </w:r>
      <w:r w:rsidR="004533FC">
        <w:rPr>
          <w:sz w:val="24"/>
          <w:szCs w:val="24"/>
        </w:rPr>
        <w:t>g</w:t>
      </w:r>
      <w:r w:rsidR="00D96728">
        <w:rPr>
          <w:sz w:val="24"/>
          <w:szCs w:val="24"/>
        </w:rPr>
        <w:t>odine</w:t>
      </w:r>
      <w:r w:rsidR="004533FC">
        <w:rPr>
          <w:sz w:val="24"/>
          <w:szCs w:val="24"/>
        </w:rPr>
        <w:t xml:space="preserve">. </w:t>
      </w:r>
      <w:r w:rsidR="00EA4321" w:rsidRPr="00EB1955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354A36" w:rsidP="00B75121" w:rsidR="00354A36" w:rsidRPr="00EB1955">
      <w:pPr>
        <w:jc w:val="both"/>
        <w:rPr>
          <w:sz w:val="24"/>
          <w:szCs w:val="24"/>
        </w:rPr>
      </w:pPr>
    </w:p>
    <w:p w:rsidRDefault="00E36493" w:rsidP="008A7C5A" w:rsidR="008A7C5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 xml:space="preserve">U </w:t>
      </w:r>
      <w:r w:rsidR="008A7C5A" w:rsidRPr="00EB1955">
        <w:rPr>
          <w:sz w:val="24"/>
          <w:szCs w:val="24"/>
        </w:rPr>
        <w:t>Z</w:t>
      </w:r>
      <w:r w:rsidR="009A0D04" w:rsidRPr="00EB1955">
        <w:rPr>
          <w:sz w:val="24"/>
          <w:szCs w:val="24"/>
        </w:rPr>
        <w:t xml:space="preserve">agrebu </w:t>
      </w:r>
      <w:r w:rsidR="00560DAE">
        <w:rPr>
          <w:sz w:val="24"/>
          <w:szCs w:val="24"/>
        </w:rPr>
        <w:t>12. veljače 2018</w:t>
      </w:r>
      <w:r w:rsidR="003D0688" w:rsidRPr="00EB1955">
        <w:rPr>
          <w:sz w:val="24"/>
          <w:szCs w:val="24"/>
        </w:rPr>
        <w:t>.</w:t>
      </w:r>
      <w:r w:rsidR="00B1413E">
        <w:rPr>
          <w:sz w:val="24"/>
          <w:szCs w:val="24"/>
        </w:rPr>
        <w:t xml:space="preserve"> godine</w:t>
      </w:r>
      <w:r w:rsidR="003D0688" w:rsidRPr="00EB1955">
        <w:rPr>
          <w:sz w:val="24"/>
          <w:szCs w:val="24"/>
        </w:rPr>
        <w:t xml:space="preserve"> </w:t>
      </w:r>
    </w:p>
    <w:p w:rsidRDefault="00C34D29" w:rsidP="00817543" w:rsidR="00C34D29" w:rsidRPr="00EB1955">
      <w:pPr>
        <w:ind w:left="7088"/>
        <w:jc w:val="both"/>
        <w:rPr>
          <w:sz w:val="24"/>
          <w:szCs w:val="24"/>
        </w:rPr>
      </w:pPr>
    </w:p>
    <w:p w:rsidRDefault="00A27D0A" w:rsidP="00C34D29" w:rsidR="00817543" w:rsidRPr="00EB1955">
      <w:pPr>
        <w:ind w:left="7088"/>
        <w:jc w:val="right"/>
        <w:rPr>
          <w:sz w:val="24"/>
          <w:szCs w:val="24"/>
        </w:rPr>
      </w:pPr>
      <w:r>
        <w:rPr>
          <w:sz w:val="24"/>
          <w:szCs w:val="24"/>
        </w:rPr>
        <w:t>SUDSKI SAVJETNIK</w:t>
      </w:r>
      <w:r w:rsidR="00817543" w:rsidRPr="00EB1955">
        <w:rPr>
          <w:sz w:val="24"/>
          <w:szCs w:val="24"/>
        </w:rPr>
        <w:t xml:space="preserve">: </w:t>
      </w:r>
      <w:r w:rsidR="008A7C5A" w:rsidRPr="00EB1955">
        <w:rPr>
          <w:sz w:val="24"/>
          <w:szCs w:val="24"/>
        </w:rPr>
        <w:t xml:space="preserve">  </w:t>
      </w:r>
      <w:r w:rsidR="00817543" w:rsidRPr="00EB1955">
        <w:rPr>
          <w:sz w:val="24"/>
          <w:szCs w:val="24"/>
        </w:rPr>
        <w:t xml:space="preserve">    </w:t>
      </w:r>
    </w:p>
    <w:p w:rsidRDefault="00A27D0A" w:rsidP="00B1413E" w:rsidR="008A7C5A" w:rsidRPr="00EB1955">
      <w:pPr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>Ivan Bešlić</w:t>
      </w:r>
      <w:r w:rsidR="0072111F">
        <w:rPr>
          <w:sz w:val="24"/>
          <w:szCs w:val="24"/>
        </w:rPr>
        <w:t>, v.r.</w:t>
      </w:r>
      <w:r w:rsidR="008A7C5A" w:rsidRPr="00EB1955">
        <w:rPr>
          <w:sz w:val="24"/>
          <w:szCs w:val="24"/>
        </w:rPr>
        <w:tab/>
      </w:r>
    </w:p>
    <w:p w:rsidRDefault="008A7C5A" w:rsidP="008A7C5A" w:rsidR="008A7C5A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UPUTA  O PRAVNOM LIJEKU:</w:t>
      </w:r>
    </w:p>
    <w:p w:rsidRDefault="00EA4321" w:rsidP="008A7C5A" w:rsidR="008A7C5A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Protiv ovog zaključka žalba</w:t>
      </w:r>
      <w:r w:rsidR="00916FF5" w:rsidRPr="00EB1955">
        <w:rPr>
          <w:sz w:val="24"/>
          <w:szCs w:val="24"/>
        </w:rPr>
        <w:t xml:space="preserve"> nije dopuštena</w:t>
      </w:r>
      <w:r w:rsidRPr="00EB1955">
        <w:rPr>
          <w:sz w:val="24"/>
          <w:szCs w:val="24"/>
        </w:rPr>
        <w:t xml:space="preserve"> (čl. 19</w:t>
      </w:r>
      <w:r w:rsidR="00916FF5" w:rsidRPr="00EB1955">
        <w:rPr>
          <w:sz w:val="24"/>
          <w:szCs w:val="24"/>
        </w:rPr>
        <w:t>.</w:t>
      </w:r>
      <w:r w:rsidRPr="00EB1955">
        <w:rPr>
          <w:sz w:val="24"/>
          <w:szCs w:val="24"/>
        </w:rPr>
        <w:t xml:space="preserve"> st. 7. SZ-a)</w:t>
      </w:r>
    </w:p>
    <w:p w:rsidRDefault="0072111F" w:rsidP="008C607F" w:rsidR="0072111F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72111F" w:rsidP="008C607F" w:rsidR="0072111F">
      <w:pPr>
        <w:jc w:val="right"/>
      </w:pPr>
      <w:r>
        <w:t xml:space="preserve">                    Melanija Krilčić</w:t>
      </w:r>
    </w:p>
    <w:p w:rsidRDefault="00780B1C" w:rsidP="008A7C5A" w:rsidR="00780B1C" w:rsidRPr="00EB1955">
      <w:pPr>
        <w:jc w:val="both"/>
        <w:rPr>
          <w:sz w:val="24"/>
          <w:szCs w:val="24"/>
        </w:rPr>
      </w:pPr>
    </w:p>
    <w:sectPr w:rsidSect="00C34D29" w:rsidR="00780B1C" w:rsidRPr="00EB1955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4A3" w:rsidR="00BB64A3">
      <w:r>
        <w:separator/>
      </w:r>
    </w:p>
  </w:endnote>
  <w:endnote w:id="0" w:type="continuationSeparator">
    <w:p w:rsidRDefault="00BB64A3" w:rsidR="00BB6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4A3" w:rsidR="00BB64A3">
      <w:r>
        <w:separator/>
      </w:r>
    </w:p>
  </w:footnote>
  <w:footnote w:id="0" w:type="continuationSeparator">
    <w:p w:rsidRDefault="00BB64A3" w:rsidR="00BB64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2E502B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D96728">
      <w:rPr>
        <w:sz w:val="24"/>
      </w:rPr>
      <w:t>30</w:t>
    </w:r>
    <w:r w:rsidR="00FD254A">
      <w:rPr>
        <w:sz w:val="24"/>
      </w:rPr>
      <w:t>. St-</w:t>
    </w:r>
    <w:r w:rsidR="0013548B">
      <w:rPr>
        <w:sz w:val="24"/>
      </w:rPr>
      <w:t>6868</w:t>
    </w:r>
    <w:r w:rsidR="000B5A49">
      <w:rPr>
        <w:sz w:val="24"/>
      </w:rPr>
      <w:t>/</w:t>
    </w:r>
    <w:r w:rsidR="00D96728">
      <w:rPr>
        <w:sz w:val="24"/>
      </w:rPr>
      <w:t>20</w:t>
    </w:r>
    <w:r w:rsidR="000B5A49">
      <w:rPr>
        <w:sz w:val="24"/>
      </w:rPr>
      <w:t>1</w:t>
    </w:r>
    <w:r w:rsidR="004A4018">
      <w:rPr>
        <w:sz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A747FE" w:rsidR="00817543" w:rsidRPr="00535D2A">
    <w:pPr>
      <w:ind w:left="5040"/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  </w:t>
    </w:r>
    <w:r w:rsidR="00817543" w:rsidRPr="00535D2A">
      <w:rPr>
        <w:noProof/>
        <w:sz w:val="24"/>
        <w:szCs w:val="24"/>
      </w:rPr>
      <w:t xml:space="preserve">Poslovni broj: </w:t>
    </w:r>
    <w:r w:rsidR="00A27D0A">
      <w:rPr>
        <w:noProof/>
        <w:sz w:val="24"/>
        <w:szCs w:val="24"/>
      </w:rPr>
      <w:t>30</w:t>
    </w:r>
    <w:r w:rsidR="00817543" w:rsidRPr="00535D2A">
      <w:rPr>
        <w:sz w:val="24"/>
        <w:szCs w:val="24"/>
      </w:rPr>
      <w:t>. St-</w:t>
    </w:r>
    <w:r w:rsidR="00B65667">
      <w:rPr>
        <w:sz w:val="24"/>
        <w:szCs w:val="24"/>
      </w:rPr>
      <w:t>132</w:t>
    </w:r>
    <w:r w:rsidR="00A27D0A">
      <w:rPr>
        <w:sz w:val="24"/>
        <w:szCs w:val="24"/>
      </w:rPr>
      <w:t>/201</w:t>
    </w:r>
    <w:r w:rsidR="00B65667">
      <w:rPr>
        <w:sz w:val="24"/>
        <w:szCs w:val="24"/>
      </w:rPr>
      <w:t>7</w:t>
    </w:r>
    <w:r w:rsidR="00817543" w:rsidRPr="00535D2A">
      <w:rPr>
        <w:szCs w:val="24"/>
      </w:rPr>
      <w:t xml:space="preserve">    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34D29">
      <w:rPr>
        <w:noProof/>
      </w:rPr>
      <w:t xml:space="preserve">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</w:p>
  <w:p w:rsidRDefault="00C34D29" w:rsidP="008A48CE" w:rsidR="00817543">
    <w:r>
      <w:t xml:space="preserve">       </w:t>
    </w:r>
    <w:r w:rsidR="005816AC">
      <w:t xml:space="preserve">   </w:t>
    </w:r>
  </w:p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2706E"/>
    <w:rsid w:val="00032316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3548B"/>
    <w:rsid w:val="00146AD2"/>
    <w:rsid w:val="0016664B"/>
    <w:rsid w:val="001802B9"/>
    <w:rsid w:val="00195D5F"/>
    <w:rsid w:val="001A4FAE"/>
    <w:rsid w:val="001C39FC"/>
    <w:rsid w:val="001E6962"/>
    <w:rsid w:val="002031CA"/>
    <w:rsid w:val="002104AD"/>
    <w:rsid w:val="00213FA0"/>
    <w:rsid w:val="00245D8E"/>
    <w:rsid w:val="002502D1"/>
    <w:rsid w:val="00271D93"/>
    <w:rsid w:val="0027631F"/>
    <w:rsid w:val="002778C3"/>
    <w:rsid w:val="0028353E"/>
    <w:rsid w:val="002862D6"/>
    <w:rsid w:val="002B14DA"/>
    <w:rsid w:val="002B581B"/>
    <w:rsid w:val="002C419D"/>
    <w:rsid w:val="002D4BCC"/>
    <w:rsid w:val="002E502B"/>
    <w:rsid w:val="00303CBA"/>
    <w:rsid w:val="0030456D"/>
    <w:rsid w:val="00306DD0"/>
    <w:rsid w:val="003140F5"/>
    <w:rsid w:val="00330711"/>
    <w:rsid w:val="00334823"/>
    <w:rsid w:val="0034400F"/>
    <w:rsid w:val="0034745F"/>
    <w:rsid w:val="00354A36"/>
    <w:rsid w:val="00364BB5"/>
    <w:rsid w:val="003926E1"/>
    <w:rsid w:val="003B110C"/>
    <w:rsid w:val="003D0688"/>
    <w:rsid w:val="003F44BD"/>
    <w:rsid w:val="003F6CFB"/>
    <w:rsid w:val="00411F34"/>
    <w:rsid w:val="00412117"/>
    <w:rsid w:val="00414772"/>
    <w:rsid w:val="00415D6B"/>
    <w:rsid w:val="00444EA0"/>
    <w:rsid w:val="004533FC"/>
    <w:rsid w:val="00467F18"/>
    <w:rsid w:val="0048568B"/>
    <w:rsid w:val="0048798E"/>
    <w:rsid w:val="004906EE"/>
    <w:rsid w:val="00490FB8"/>
    <w:rsid w:val="00497B24"/>
    <w:rsid w:val="004A2792"/>
    <w:rsid w:val="004A4018"/>
    <w:rsid w:val="004B1333"/>
    <w:rsid w:val="004C3795"/>
    <w:rsid w:val="004E1C51"/>
    <w:rsid w:val="00502F81"/>
    <w:rsid w:val="00517F61"/>
    <w:rsid w:val="005245F8"/>
    <w:rsid w:val="00535D2A"/>
    <w:rsid w:val="00537A4E"/>
    <w:rsid w:val="00537CB0"/>
    <w:rsid w:val="00542EE7"/>
    <w:rsid w:val="005505E1"/>
    <w:rsid w:val="00560DAE"/>
    <w:rsid w:val="0057667A"/>
    <w:rsid w:val="005777B7"/>
    <w:rsid w:val="00577C20"/>
    <w:rsid w:val="005816AC"/>
    <w:rsid w:val="005967F2"/>
    <w:rsid w:val="005E7037"/>
    <w:rsid w:val="00605C49"/>
    <w:rsid w:val="00614324"/>
    <w:rsid w:val="006145FE"/>
    <w:rsid w:val="00616BBE"/>
    <w:rsid w:val="00623EA3"/>
    <w:rsid w:val="0063388E"/>
    <w:rsid w:val="00636975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2111F"/>
    <w:rsid w:val="00740009"/>
    <w:rsid w:val="00745688"/>
    <w:rsid w:val="00777985"/>
    <w:rsid w:val="00780B1C"/>
    <w:rsid w:val="00786578"/>
    <w:rsid w:val="0079649A"/>
    <w:rsid w:val="007A2604"/>
    <w:rsid w:val="007B618A"/>
    <w:rsid w:val="007B7DAE"/>
    <w:rsid w:val="007C6869"/>
    <w:rsid w:val="007D0ACE"/>
    <w:rsid w:val="007E1AFD"/>
    <w:rsid w:val="007F5A11"/>
    <w:rsid w:val="007F5A19"/>
    <w:rsid w:val="00817543"/>
    <w:rsid w:val="00831180"/>
    <w:rsid w:val="00880FBE"/>
    <w:rsid w:val="00885ABD"/>
    <w:rsid w:val="00887D22"/>
    <w:rsid w:val="008972E6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721F9"/>
    <w:rsid w:val="009816AC"/>
    <w:rsid w:val="00996BEB"/>
    <w:rsid w:val="009A0D04"/>
    <w:rsid w:val="009C4C2A"/>
    <w:rsid w:val="009D6E98"/>
    <w:rsid w:val="00A00916"/>
    <w:rsid w:val="00A052EB"/>
    <w:rsid w:val="00A27D0A"/>
    <w:rsid w:val="00A5036E"/>
    <w:rsid w:val="00A747FE"/>
    <w:rsid w:val="00A83159"/>
    <w:rsid w:val="00A86761"/>
    <w:rsid w:val="00A90A4C"/>
    <w:rsid w:val="00A937B0"/>
    <w:rsid w:val="00AA3297"/>
    <w:rsid w:val="00AA3ECC"/>
    <w:rsid w:val="00AA404C"/>
    <w:rsid w:val="00AF0114"/>
    <w:rsid w:val="00B0292A"/>
    <w:rsid w:val="00B10D97"/>
    <w:rsid w:val="00B1413E"/>
    <w:rsid w:val="00B14D9B"/>
    <w:rsid w:val="00B15359"/>
    <w:rsid w:val="00B178AF"/>
    <w:rsid w:val="00B33B51"/>
    <w:rsid w:val="00B51CC1"/>
    <w:rsid w:val="00B635E7"/>
    <w:rsid w:val="00B64CF7"/>
    <w:rsid w:val="00B65667"/>
    <w:rsid w:val="00B75121"/>
    <w:rsid w:val="00B75B61"/>
    <w:rsid w:val="00B91E50"/>
    <w:rsid w:val="00BA212E"/>
    <w:rsid w:val="00BB64A3"/>
    <w:rsid w:val="00BC3A84"/>
    <w:rsid w:val="00BE2434"/>
    <w:rsid w:val="00BF2DE7"/>
    <w:rsid w:val="00C00CB9"/>
    <w:rsid w:val="00C06011"/>
    <w:rsid w:val="00C31915"/>
    <w:rsid w:val="00C34D29"/>
    <w:rsid w:val="00C366AF"/>
    <w:rsid w:val="00C461C8"/>
    <w:rsid w:val="00CA5B61"/>
    <w:rsid w:val="00CA6133"/>
    <w:rsid w:val="00CA675A"/>
    <w:rsid w:val="00CB2EE2"/>
    <w:rsid w:val="00CC0EFA"/>
    <w:rsid w:val="00CE0E59"/>
    <w:rsid w:val="00CE34A2"/>
    <w:rsid w:val="00CE6B8C"/>
    <w:rsid w:val="00D004E1"/>
    <w:rsid w:val="00D05780"/>
    <w:rsid w:val="00D27D4D"/>
    <w:rsid w:val="00D7472A"/>
    <w:rsid w:val="00D96728"/>
    <w:rsid w:val="00D96AB6"/>
    <w:rsid w:val="00D9778A"/>
    <w:rsid w:val="00DA622A"/>
    <w:rsid w:val="00DC76EE"/>
    <w:rsid w:val="00DE552F"/>
    <w:rsid w:val="00E055C7"/>
    <w:rsid w:val="00E14AB3"/>
    <w:rsid w:val="00E16958"/>
    <w:rsid w:val="00E33EE7"/>
    <w:rsid w:val="00E36493"/>
    <w:rsid w:val="00E445E9"/>
    <w:rsid w:val="00E47746"/>
    <w:rsid w:val="00E81382"/>
    <w:rsid w:val="00E9285F"/>
    <w:rsid w:val="00EA3CD1"/>
    <w:rsid w:val="00EA400E"/>
    <w:rsid w:val="00EA4321"/>
    <w:rsid w:val="00EA4CE3"/>
    <w:rsid w:val="00EA6041"/>
    <w:rsid w:val="00EB1955"/>
    <w:rsid w:val="00ED0FC4"/>
    <w:rsid w:val="00EE23AE"/>
    <w:rsid w:val="00EF4478"/>
    <w:rsid w:val="00F03D95"/>
    <w:rsid w:val="00F124E2"/>
    <w:rsid w:val="00F1708E"/>
    <w:rsid w:val="00F2577F"/>
    <w:rsid w:val="00F3709B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  <w:rsid w:val="00FF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11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1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111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1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1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11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11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111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11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11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lipnja 2017.</izvorni_sadrzaj>
    <derivirana_varijabla naziv="DomainObject.Predmet.DatumRjesavanja_1">1.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St-132/2017</izvorni_sadrzaj>
    <derivirana_varijabla naziv="DomainObject.Predmet.OznakaBroj_1">St-132/2017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>95310943954</izvorni_sadrzaj>
    <derivirana_varijabla naziv="DomainObject.Predmet.PredmetRijesio.Oib_1">95310943954</derivirana_varijabla>
  </DomainObject.Predmet.PredmetRijesio.Oib>
  <DomainObject.Predmet.PredmetRijesio.Prezime>
    <izvorni_sadrzaj>Bešlić</izvorni_sadrzaj>
    <derivirana_varijabla naziv="DomainObject.Predmet.PredmetRijesio.Prezime_1">Bešlić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TOUGH STREETWEAR d.o.o. zastupanog po punomoćniku SEAD KOČAN</izvorni_sadrzaj>
    <derivirana_varijabla naziv="DomainObject.Predmet.ProtustrankaFormated_1">  TOUGH STREETWEAR d.o.o. zastupanog po punomoćniku SEAD KOČAN</derivirana_varijabla>
  </DomainObject.Predmet.ProtustrankaFormated>
  <DomainObject.Predmet.ProtustrankaFormatedOIB>
    <izvorni_sadrzaj>  TOUGH STREETWEAR d.o.o., OIB 02121053970 zastupanog po punomoćniku SEAD KOČAN</izvorni_sadrzaj>
    <derivirana_varijabla naziv="DomainObject.Predmet.ProtustrankaFormatedOIB_1">  TOUGH STREETWEAR d.o.o., OIB 02121053970 zastupanog po punomoćniku SEAD KOČAN</derivirana_varijabla>
  </DomainObject.Predmet.ProtustrankaFormatedOIB>
  <DomainObject.Predmet.ProtustrankaFormatedWithAdress>
    <izvorni_sadrzaj> TOUGH STREETWEAR d.o.o., Velika cesta 33, 10020 Odra zastupanog po punomoćniku SEAD KOČAN</izvorni_sadrzaj>
    <derivirana_varijabla naziv="DomainObject.Predmet.ProtustrankaFormatedWithAdress_1"> TOUGH STREETWEAR d.o.o., Velika cesta 33, 10020 Odra zastupanog po punomoćniku SEAD KOČAN</derivirana_varijabla>
  </DomainObject.Predmet.ProtustrankaFormatedWithAdress>
  <DomainObject.Predmet.ProtustrankaFormatedWithAdressOIB>
    <izvorni_sadrzaj> TOUGH STREETWEAR d.o.o., OIB 02121053970, Velika cesta 33, 10020 Odra zastupanog po punomoćniku SEAD KOČAN</izvorni_sadrzaj>
    <derivirana_varijabla naziv="DomainObject.Predmet.ProtustrankaFormatedWithAdressOIB_1"> TOUGH STREETWEAR d.o.o., OIB 02121053970, Velika cesta 33, 10020 Odra zastupanog po punomoćniku SEAD KOČAN</derivirana_varijabla>
  </DomainObject.Predmet.ProtustrankaFormatedWithAdressOIB>
  <DomainObject.Predmet.ProtustrankaWithAdress>
    <izvorni_sadrzaj>TOUGH STREETWEAR d.o.o. Velika cesta 33, 10020 Odra</izvorni_sadrzaj>
    <derivirana_varijabla naziv="DomainObject.Predmet.ProtustrankaWithAdress_1">TOUGH STREETWEAR d.o.o. Velika cesta 33, 10020 Odra</derivirana_varijabla>
  </DomainObject.Predmet.ProtustrankaWithAdress>
  <DomainObject.Predmet.ProtustrankaWithAdressOIB>
    <izvorni_sadrzaj>TOUGH STREETWEAR d.o.o., OIB 02121053970, Velika cesta 33, 10020 Odra</izvorni_sadrzaj>
    <derivirana_varijabla naziv="DomainObject.Predmet.ProtustrankaWithAdressOIB_1">TOUGH STREETWEAR d.o.o., OIB 02121053970, Velika cesta 33, 10020 Odra</derivirana_varijabla>
  </DomainObject.Predmet.ProtustrankaWithAdressOIB>
  <DomainObject.Predmet.ProtustrankaNazivFormated>
    <izvorni_sadrzaj>TOUGH STREETWEAR d.o.o.</izvorni_sadrzaj>
    <derivirana_varijabla naziv="DomainObject.Predmet.ProtustrankaNazivFormated_1">TOUGH STREETWEAR d.o.o.</derivirana_varijabla>
  </DomainObject.Predmet.ProtustrankaNazivFormated>
  <DomainObject.Predmet.ProtustrankaNazivFormatedOIB>
    <izvorni_sadrzaj>TOUGH STREETWEAR d.o.o., OIB 02121053970</izvorni_sadrzaj>
    <derivirana_varijabla naziv="DomainObject.Predmet.ProtustrankaNazivFormatedOIB_1">TOUGH STREETWEAR d.o.o., OIB 02121053970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 - I. Bešlić</izvorni_sadrzaj>
    <derivirana_varijabla naziv="DomainObject.Predmet.Referada.Naziv_1">30. - I. Bešlić</derivirana_varijabla>
  </DomainObject.Predmet.Referada.Naziv>
  <DomainObject.Predmet.Referada.Oznaka>
    <izvorni_sadrzaj>30.</izvorni_sadrzaj>
    <derivirana_varijabla naziv="DomainObject.Predmet.Referada.Oznaka_1">30.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 - I. Bešlić</izvorni_sadrzaj>
    <derivirana_varijabla naziv="DomainObject.Predmet.TrenutnaLokacijaSpisa.Naziv_1">30. - 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TOUGH STREETWEAR d.o.o. zastupanog po punomoćniku SEAD KOČAN</item>
    </izvorni_sadrzaj>
    <derivirana_varijabla naziv="DomainObject.Predmet.ProtuStrankaListFormated_1">
      <item>TOUGH STREETWEAR d.o.o. zastupanog po punomoćniku SEAD KOČAN</item>
    </derivirana_varijabla>
  </DomainObject.Predmet.ProtuStrankaListFormated>
  <DomainObject.Predmet.ProtuStrankaListFormatedOIB>
    <izvorni_sadrzaj>
      <item>TOUGH STREETWEAR d.o.o., OIB 02121053970 zastupanog po punomoćniku SEAD KOČAN</item>
    </izvorni_sadrzaj>
    <derivirana_varijabla naziv="DomainObject.Predmet.ProtuStrankaListFormatedOIB_1">
      <item>TOUGH STREETWEAR d.o.o., OIB 02121053970 zastupanog po punomoćniku SEAD KOČAN</item>
    </derivirana_varijabla>
  </DomainObject.Predmet.ProtuStrankaListFormatedOIB>
  <DomainObject.Predmet.ProtuStrankaListFormatedWithAdress>
    <izvorni_sadrzaj>
      <item>TOUGH STREETWEAR d.o.o., Velika cesta 33, 10020 Odra zastupanog po punomoćniku SEAD KOČAN</item>
    </izvorni_sadrzaj>
    <derivirana_varijabla naziv="DomainObject.Predmet.ProtuStrankaListFormatedWithAdress_1">
      <item>TOUGH STREETWEAR d.o.o., Velika cesta 33, 10020 Odra zastupanog po punomoćniku SEAD KOČAN</item>
    </derivirana_varijabla>
  </DomainObject.Predmet.ProtuStrankaListFormatedWithAdress>
  <DomainObject.Predmet.ProtuStrankaListFormatedWithAdressOIB>
    <izvorni_sadrzaj>
      <item>TOUGH STREETWEAR d.o.o., OIB 02121053970, Velika cesta 33, 10020 Odra zastupanog po punomoćniku SEAD KOČAN</item>
    </izvorni_sadrzaj>
    <derivirana_varijabla naziv="DomainObject.Predmet.ProtuStrankaListFormatedWithAdressOIB_1">
      <item>TOUGH STREETWEAR d.o.o., OIB 02121053970, Velika cesta 33, 10020 Odra zastupanog po punomoćniku SEAD KOČAN</item>
    </derivirana_varijabla>
  </DomainObject.Predmet.ProtuStrankaListFormatedWithAdressOIB>
  <DomainObject.Predmet.ProtuStrankaListNazivFormated>
    <izvorni_sadrzaj>
      <item>TOUGH STREETWEAR d.o.o.</item>
    </izvorni_sadrzaj>
    <derivirana_varijabla naziv="DomainObject.Predmet.ProtuStrankaListNazivFormated_1">
      <item>TOUGH STREETWEAR d.o.o.</item>
    </derivirana_varijabla>
  </DomainObject.Predmet.ProtuStrankaListNazivFormated>
  <DomainObject.Predmet.ProtuStrankaListNazivFormatedOIB>
    <izvorni_sadrzaj>
      <item>TOUGH STREETWEAR d.o.o., OIB 02121053970</item>
    </izvorni_sadrzaj>
    <derivirana_varijabla naziv="DomainObject.Predmet.ProtuStrankaListNazivFormatedOIB_1">
      <item>TOUGH STREETWEAR d.o.o., OIB 02121053970</item>
    </derivirana_varijabla>
  </DomainObject.Predmet.ProtuStrankaListNazivFormatedOIB>
  <DomainObject.Predmet.OstaliListFormated>
    <izvorni_sadrzaj>
      <item>SEAD KOČAN punomoćnik sudionika u postupku TOUGH STREETWEAR d.o.o.</item>
    </izvorni_sadrzaj>
    <derivirana_varijabla naziv="DomainObject.Predmet.OstaliListFormated_1">
      <item>SEAD KOČAN punomoćnik sudionika u postupku TOUGH STREETWEAR d.o.o.</item>
    </derivirana_varijabla>
  </DomainObject.Predmet.OstaliListFormated>
  <DomainObject.Predmet.OstaliListFormatedOIB>
    <izvorni_sadrzaj>
      <item>SEAD KOČAN, OIB 81668620380 punomoćnik sudionika u postupku TOUGH STREETWEAR d.o.o.</item>
    </izvorni_sadrzaj>
    <derivirana_varijabla naziv="DomainObject.Predmet.OstaliListFormatedOIB_1">
      <item>SEAD KOČAN, OIB 81668620380 punomoćnik sudionika u postupku TOUGH STREETWEAR d.o.o.</item>
    </derivirana_varijabla>
  </DomainObject.Predmet.OstaliListFormatedOIB>
  <DomainObject.Predmet.OstaliListFormatedWithAdress>
    <izvorni_sadrzaj>
      <item>SEAD KOČAN, POPOVEČKA CESTA 58A, 10360 Sesvete punomoćnik sudionika u postupku TOUGH STREETWEAR d.o.o.</item>
    </izvorni_sadrzaj>
    <derivirana_varijabla naziv="DomainObject.Predmet.OstaliListFormatedWithAdress_1">
      <item>SEAD KOČAN, POPOVEČKA CESTA 58A, 10360 Sesvete punomoćnik sudionika u postupku TOUGH STREETWEAR d.o.o.</item>
    </derivirana_varijabla>
  </DomainObject.Predmet.OstaliListFormatedWithAdress>
  <DomainObject.Predmet.OstaliListFormatedWithAdressOIB>
    <izvorni_sadrzaj>
      <item>SEAD KOČAN, OIB 81668620380, POPOVEČKA CESTA 58A, 10360 Sesvete punomoćnik sudionika u postupku TOUGH STREETWEAR d.o.o.</item>
    </izvorni_sadrzaj>
    <derivirana_varijabla naziv="DomainObject.Predmet.OstaliListFormatedWithAdressOIB_1">
      <item>SEAD KOČAN, OIB 81668620380, POPOVEČKA CESTA 58A, 10360 Sesvete punomoćnik sudionika u postupku TOUGH STREETWEAR d.o.o.</item>
    </derivirana_varijabla>
  </DomainObject.Predmet.OstaliListFormatedWithAdressOIB>
  <DomainObject.Predmet.OstaliListNazivFormated>
    <izvorni_sadrzaj>
      <item>SEAD KOČAN</item>
    </izvorni_sadrzaj>
    <derivirana_varijabla naziv="DomainObject.Predmet.OstaliListNazivFormated_1">
      <item>SEAD KOČAN</item>
    </derivirana_varijabla>
  </DomainObject.Predmet.OstaliListNazivFormated>
  <DomainObject.Predmet.OstaliListNazivFormatedOIB>
    <izvorni_sadrzaj>
      <item>SEAD KOČAN, OIB 81668620380</item>
    </izvorni_sadrzaj>
    <derivirana_varijabla naziv="DomainObject.Predmet.OstaliListNazivFormatedOIB_1">
      <item>SEAD KOČAN, OIB 81668620380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TOUGH STREETWEAR d.o.o.</izvorni_sadrzaj>
    <derivirana_varijabla naziv="DomainObject.Predmet.ProtustrankaIDrugi_1">TOUGH STREETWEAR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TOUGH STREETWEAR d.o.o., OIB 02121053970, Velika cesta 33, 10020 Odra</izvorni_sadrzaj>
    <derivirana_varijabla naziv="DomainObject.Predmet.ProtustrankaIDrugiAdressOIB_1">TOUGH STREETWEAR d.o.o., OIB 02121053970, Velika cesta 33, 10020 Odra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lipnja 2017.</izvorni_sadrzaj>
    <derivirana_varijabla naziv="DomainObject.Predmet.OdlukaRjesenje.DatumDonosenjaOdluke_1">1. lipnja 2017.</derivirana_varijabla>
  </DomainObject.Predmet.OdlukaRjesenje.DatumDonosenjaOdluke>
  <DomainObject.Predmet.OdlukaRjesenje.DatumPravomocnosti>
    <izvorni_sadrzaj>20. lipnja 2017.</izvorni_sadrzaj>
    <derivirana_varijabla naziv="DomainObject.Predmet.OdlukaRjesenje.DatumPravomocnosti_1">20. lipnja 2017.</derivirana_varijabla>
  </DomainObject.Predmet.OdlukaRjesenje.DatumPravomocnosti>
  <DomainObject.Predmet.OdlukaRjesenje.Oznaka>
    <izvorni_sadrzaj>St-132/2017-6</izvorni_sadrzaj>
    <derivirana_varijabla naziv="DomainObject.Predmet.OdlukaRjesenje.Oznaka_1">St-132/2017-6</derivirana_varijabla>
  </DomainObject.Predmet.OdlukaRjesenje.Oznaka>
  <DomainObject.Predmet.SudioniciListNaziv>
    <izvorni_sadrzaj>
      <item>FINA Regionalni centar Zagreb</item>
      <item>TOUGH STREETWEAR d.o.o.</item>
      <item>SEAD KOČAN</item>
    </izvorni_sadrzaj>
    <derivirana_varijabla naziv="DomainObject.Predmet.SudioniciListNaziv_1">
      <item>FINA Regionalni centar Zagreb</item>
      <item>TOUGH STREETWEAR d.o.o.</item>
      <item>SEAD KOČAN</item>
    </derivirana_varijabla>
  </DomainObject.Predmet.SudioniciListNaziv>
  <DomainObject.Predmet.SudioniciListAdressOIB>
    <izvorni_sadrzaj>
      <item>FINA Regionalni centar Zagreb, OIB 85821130368, Trg svibanjskih žrtava 1995. 1,10000 Zagreb</item>
      <item>TOUGH STREETWEAR d.o.o., OIB 02121053970, Velika cesta 33,10020 Odra</item>
      <item>SEAD KOČAN, OIB 81668620380, POPOVEČKA CESTA 58A,10360 Sesvete</item>
    </izvorni_sadrzaj>
    <derivirana_varijabla naziv="DomainObject.Predmet.SudioniciListAdressOIB_1">
      <item>FINA Regionalni centar Zagreb, OIB 85821130368, Trg svibanjskih žrtava 1995. 1,10000 Zagreb</item>
      <item>TOUGH STREETWEAR d.o.o., OIB 02121053970, Velika cesta 33,10020 Odra</item>
      <item>SEAD KOČAN, OIB 81668620380, POPOVEČKA CESTA 58A,10360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02121053970</item>
      <item>, OIB 81668620380</item>
    </izvorni_sadrzaj>
    <derivirana_varijabla naziv="DomainObject.Predmet.SudioniciListNazivOIB_1">
      <item>, OIB 85821130368</item>
      <item>, OIB 02121053970</item>
      <item>, OIB 81668620380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278</properties:Words>
  <properties:Characters>1402</properties:Characters>
  <properties:Lines>38</properties:Lines>
  <properties:Paragraphs>14</properties:Paragraphs>
  <properties:TotalTime>104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2016-07-20T12:27:00Z</dcterms:created>
  <dc:creator>nmarkovic</dc:creator>
  <cp:lastModifiedBy>Melanija Krilčić</cp:lastModifiedBy>
  <cp:lastPrinted>2018-02-12T12:33:00Z</cp:lastPrinted>
  <dcterms:modified xmlns:xsi="http://www.w3.org/2001/XMLSchema-instance" xsi:type="dcterms:W3CDTF">2018-02-12T12:33:00Z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