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e0b7" w14:paraId="e1ee0b7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4C0652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St-8007</w:t>
      </w:r>
      <w:r w:rsidR="00614B44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4C0652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D31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C0652">
        <w:rPr>
          <w:rFonts w:cs="Times New Roman" w:eastAsia="Times New Roman" w:hAnsi="Times New Roman" w:ascii="Times New Roman"/>
          <w:sz w:val="24"/>
          <w:szCs w:val="24"/>
          <w:lang w:eastAsia="hr-HR"/>
        </w:rPr>
        <w:t>MAKROPLAST d.o.o.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06C00" w:rsidRPr="00206C0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C0652" w:rsidRPr="004C0652">
        <w:rPr>
          <w:rFonts w:cs="Times New Roman" w:eastAsia="Times New Roman" w:hAnsi="Times New Roman" w:ascii="Times New Roman"/>
          <w:sz w:val="24"/>
          <w:szCs w:val="24"/>
          <w:lang w:eastAsia="hr-HR"/>
        </w:rPr>
        <w:t>Froudeova 7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4C0652" w:rsidRPr="004C0652">
        <w:rPr>
          <w:rFonts w:cs="Times New Roman" w:eastAsia="Times New Roman" w:hAnsi="Times New Roman" w:ascii="Times New Roman"/>
          <w:sz w:val="24"/>
          <w:szCs w:val="24"/>
          <w:lang w:eastAsia="hr-HR"/>
        </w:rPr>
        <w:t>080433920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C0652" w:rsidRPr="004C0652">
        <w:rPr>
          <w:rFonts w:cs="Times New Roman" w:eastAsia="Times New Roman" w:hAnsi="Times New Roman" w:ascii="Times New Roman"/>
          <w:sz w:val="24"/>
          <w:szCs w:val="24"/>
          <w:lang w:eastAsia="hr-HR"/>
        </w:rPr>
        <w:t>65304712618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4C0652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D3047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C06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C0652" w:rsidRPr="004C0652">
        <w:rPr>
          <w:rFonts w:cs="Times New Roman" w:eastAsia="Times New Roman" w:hAnsi="Times New Roman" w:ascii="Times New Roman"/>
          <w:sz w:val="24"/>
          <w:szCs w:val="24"/>
          <w:lang w:eastAsia="hr-HR"/>
        </w:rPr>
        <w:t>MAKROPLAST d.o.o., Zagreb, Froudeova 7, MBS: 080433920, OIB: 65304712618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4C0652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D3047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0A14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Nada Reljić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A14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Slavonski Brod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A141D">
        <w:rPr>
          <w:rFonts w:cs="Times New Roman" w:eastAsia="Times New Roman" w:hAnsi="Times New Roman" w:ascii="Times New Roman"/>
          <w:sz w:val="24"/>
          <w:szCs w:val="24"/>
          <w:lang w:eastAsia="hr-HR"/>
        </w:rPr>
        <w:t>Naselje A. Hebranga 7/9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A14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63776354688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C0652" w:rsidRPr="004C0652">
        <w:rPr>
          <w:rFonts w:cs="Times New Roman" w:hAnsi="Times New Roman" w:ascii="Times New Roman"/>
          <w:sz w:val="24"/>
          <w:szCs w:val="24"/>
        </w:rPr>
        <w:t>MAKROPLAST d.o.o., Zagreb, Froudeova 7, MBS: 080433920, OIB: 65304712618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4C06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9</w:t>
      </w:r>
      <w:r w:rsidR="008D304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prosinca</w:t>
      </w:r>
      <w:r w:rsidR="007C62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900134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20</w:t>
      </w:r>
      <w:r w:rsidR="008D3047">
        <w:rPr>
          <w:rFonts w:cs="Times New Roman" w:eastAsia="Times New Roman" w:hAnsi="Times New Roman" w:ascii="Times New Roman"/>
          <w:sz w:val="24"/>
          <w:szCs w:val="20"/>
          <w:lang w:eastAsia="hr-HR"/>
        </w:rPr>
        <w:t>. listopada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900134">
        <w:rPr>
          <w:rFonts w:cs="Times New Roman" w:eastAsia="Times New Roman" w:hAnsi="Times New Roman" w:ascii="Times New Roman"/>
          <w:sz w:val="24"/>
          <w:szCs w:val="20"/>
          <w:lang w:eastAsia="hr-HR"/>
        </w:rPr>
        <w:t>21</w:t>
      </w:r>
      <w:r w:rsidR="008D3047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6A3718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0A" w:rsidP="00BA36F5" w:rsidR="007F050A">
      <w:pPr>
        <w:spacing w:lineRule="auto" w:line="240" w:after="0"/>
      </w:pPr>
      <w:r>
        <w:separator/>
      </w:r>
    </w:p>
  </w:endnote>
  <w:endnote w:id="0" w:type="continuationSeparator">
    <w:p w:rsidRDefault="007F050A" w:rsidP="00BA36F5" w:rsidR="007F050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0A" w:rsidP="00BA36F5" w:rsidR="007F050A">
      <w:pPr>
        <w:spacing w:lineRule="auto" w:line="240" w:after="0"/>
      </w:pPr>
      <w:r>
        <w:separator/>
      </w:r>
    </w:p>
  </w:footnote>
  <w:footnote w:id="0" w:type="continuationSeparator">
    <w:p w:rsidRDefault="007F050A" w:rsidP="00BA36F5" w:rsidR="007F050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0335E7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900134">
      <w:rPr>
        <w:rFonts w:cs="Times New Roman" w:hAnsi="Times New Roman" w:ascii="Times New Roman"/>
        <w:sz w:val="24"/>
        <w:szCs w:val="24"/>
      </w:rPr>
      <w:tab/>
      <w:t>24. St-8007</w:t>
    </w:r>
    <w:r w:rsidR="00614B44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335E7"/>
    <w:rsid w:val="00040DC4"/>
    <w:rsid w:val="000516EA"/>
    <w:rsid w:val="00054FF8"/>
    <w:rsid w:val="0005659F"/>
    <w:rsid w:val="0006795F"/>
    <w:rsid w:val="00067B98"/>
    <w:rsid w:val="0007695B"/>
    <w:rsid w:val="00077187"/>
    <w:rsid w:val="000A141D"/>
    <w:rsid w:val="000C7999"/>
    <w:rsid w:val="000E67F7"/>
    <w:rsid w:val="000F3A15"/>
    <w:rsid w:val="000F55D7"/>
    <w:rsid w:val="00113AB5"/>
    <w:rsid w:val="0012132B"/>
    <w:rsid w:val="00131324"/>
    <w:rsid w:val="00140FCB"/>
    <w:rsid w:val="00150C62"/>
    <w:rsid w:val="0015643A"/>
    <w:rsid w:val="001743BF"/>
    <w:rsid w:val="0017646E"/>
    <w:rsid w:val="0018748C"/>
    <w:rsid w:val="001B3E87"/>
    <w:rsid w:val="001B6BD3"/>
    <w:rsid w:val="001D43D9"/>
    <w:rsid w:val="001D5C09"/>
    <w:rsid w:val="00200E0F"/>
    <w:rsid w:val="00206C00"/>
    <w:rsid w:val="002110EC"/>
    <w:rsid w:val="002229EB"/>
    <w:rsid w:val="00234C35"/>
    <w:rsid w:val="002519F0"/>
    <w:rsid w:val="00251C58"/>
    <w:rsid w:val="00252F3C"/>
    <w:rsid w:val="00254826"/>
    <w:rsid w:val="00260466"/>
    <w:rsid w:val="002608A1"/>
    <w:rsid w:val="0028717D"/>
    <w:rsid w:val="00294A48"/>
    <w:rsid w:val="002A3C60"/>
    <w:rsid w:val="002A49F4"/>
    <w:rsid w:val="002B1DD8"/>
    <w:rsid w:val="002B5FFE"/>
    <w:rsid w:val="002C4D4A"/>
    <w:rsid w:val="002C625A"/>
    <w:rsid w:val="002D5756"/>
    <w:rsid w:val="002E5AEC"/>
    <w:rsid w:val="002E7CFB"/>
    <w:rsid w:val="002F40A5"/>
    <w:rsid w:val="00305554"/>
    <w:rsid w:val="00321741"/>
    <w:rsid w:val="00342C52"/>
    <w:rsid w:val="003442E0"/>
    <w:rsid w:val="00347E30"/>
    <w:rsid w:val="00361158"/>
    <w:rsid w:val="00393011"/>
    <w:rsid w:val="003A1F20"/>
    <w:rsid w:val="003C0253"/>
    <w:rsid w:val="003D19E7"/>
    <w:rsid w:val="003F2428"/>
    <w:rsid w:val="003F40DF"/>
    <w:rsid w:val="004131D5"/>
    <w:rsid w:val="00442241"/>
    <w:rsid w:val="00450253"/>
    <w:rsid w:val="0046283D"/>
    <w:rsid w:val="004670C2"/>
    <w:rsid w:val="004762A8"/>
    <w:rsid w:val="00490029"/>
    <w:rsid w:val="004A1A51"/>
    <w:rsid w:val="004B7D7E"/>
    <w:rsid w:val="004C0652"/>
    <w:rsid w:val="004C524F"/>
    <w:rsid w:val="004C6F58"/>
    <w:rsid w:val="004C7EAE"/>
    <w:rsid w:val="004E2066"/>
    <w:rsid w:val="004E3EA8"/>
    <w:rsid w:val="004F033D"/>
    <w:rsid w:val="0050115D"/>
    <w:rsid w:val="005059EB"/>
    <w:rsid w:val="00511639"/>
    <w:rsid w:val="00517357"/>
    <w:rsid w:val="005279B2"/>
    <w:rsid w:val="00534C89"/>
    <w:rsid w:val="005379E7"/>
    <w:rsid w:val="005526D7"/>
    <w:rsid w:val="00552C1A"/>
    <w:rsid w:val="005552DA"/>
    <w:rsid w:val="00561D20"/>
    <w:rsid w:val="005745E3"/>
    <w:rsid w:val="00581800"/>
    <w:rsid w:val="00581E3F"/>
    <w:rsid w:val="00583311"/>
    <w:rsid w:val="00591C0C"/>
    <w:rsid w:val="0059603A"/>
    <w:rsid w:val="005A0CEA"/>
    <w:rsid w:val="005B08A4"/>
    <w:rsid w:val="005D3F11"/>
    <w:rsid w:val="005D4244"/>
    <w:rsid w:val="005D797F"/>
    <w:rsid w:val="005E4F3C"/>
    <w:rsid w:val="00600E35"/>
    <w:rsid w:val="00604F51"/>
    <w:rsid w:val="00614847"/>
    <w:rsid w:val="00614B44"/>
    <w:rsid w:val="00660329"/>
    <w:rsid w:val="00660453"/>
    <w:rsid w:val="0067789F"/>
    <w:rsid w:val="006939D1"/>
    <w:rsid w:val="006A2AFD"/>
    <w:rsid w:val="006A3718"/>
    <w:rsid w:val="006A7C4C"/>
    <w:rsid w:val="006C72A8"/>
    <w:rsid w:val="006D71FF"/>
    <w:rsid w:val="0070453A"/>
    <w:rsid w:val="00717D7B"/>
    <w:rsid w:val="00726085"/>
    <w:rsid w:val="00727EAB"/>
    <w:rsid w:val="00731B3C"/>
    <w:rsid w:val="00741848"/>
    <w:rsid w:val="00742E94"/>
    <w:rsid w:val="007451DD"/>
    <w:rsid w:val="0074706E"/>
    <w:rsid w:val="0075324B"/>
    <w:rsid w:val="00761F19"/>
    <w:rsid w:val="007633EA"/>
    <w:rsid w:val="007659BE"/>
    <w:rsid w:val="00780C18"/>
    <w:rsid w:val="007913CE"/>
    <w:rsid w:val="007957A2"/>
    <w:rsid w:val="007974A0"/>
    <w:rsid w:val="007A130A"/>
    <w:rsid w:val="007A69D6"/>
    <w:rsid w:val="007B27C6"/>
    <w:rsid w:val="007C6200"/>
    <w:rsid w:val="007D2A99"/>
    <w:rsid w:val="007D3B7C"/>
    <w:rsid w:val="007D70E1"/>
    <w:rsid w:val="007E7B9C"/>
    <w:rsid w:val="007F050A"/>
    <w:rsid w:val="007F7756"/>
    <w:rsid w:val="00806CDA"/>
    <w:rsid w:val="00825F00"/>
    <w:rsid w:val="00834456"/>
    <w:rsid w:val="00836110"/>
    <w:rsid w:val="00851F31"/>
    <w:rsid w:val="00867FD0"/>
    <w:rsid w:val="00872421"/>
    <w:rsid w:val="008D166B"/>
    <w:rsid w:val="008D3047"/>
    <w:rsid w:val="008D776D"/>
    <w:rsid w:val="008E3C15"/>
    <w:rsid w:val="00900134"/>
    <w:rsid w:val="00904BD2"/>
    <w:rsid w:val="00905247"/>
    <w:rsid w:val="00912C77"/>
    <w:rsid w:val="00915B22"/>
    <w:rsid w:val="009341C9"/>
    <w:rsid w:val="009344E8"/>
    <w:rsid w:val="00943B5F"/>
    <w:rsid w:val="00951F2F"/>
    <w:rsid w:val="0097744B"/>
    <w:rsid w:val="009965B6"/>
    <w:rsid w:val="009B6E43"/>
    <w:rsid w:val="009C239C"/>
    <w:rsid w:val="009C7AE2"/>
    <w:rsid w:val="009D1BD2"/>
    <w:rsid w:val="009D1D56"/>
    <w:rsid w:val="009F4F5F"/>
    <w:rsid w:val="009F7260"/>
    <w:rsid w:val="00A15DB0"/>
    <w:rsid w:val="00A16E36"/>
    <w:rsid w:val="00A1792A"/>
    <w:rsid w:val="00A25718"/>
    <w:rsid w:val="00A340D8"/>
    <w:rsid w:val="00A3609A"/>
    <w:rsid w:val="00A362F8"/>
    <w:rsid w:val="00A372D1"/>
    <w:rsid w:val="00A57F49"/>
    <w:rsid w:val="00A60064"/>
    <w:rsid w:val="00A640CD"/>
    <w:rsid w:val="00A7445F"/>
    <w:rsid w:val="00A8656E"/>
    <w:rsid w:val="00A93F10"/>
    <w:rsid w:val="00A946AF"/>
    <w:rsid w:val="00AB6CC3"/>
    <w:rsid w:val="00AC77D0"/>
    <w:rsid w:val="00AD31BD"/>
    <w:rsid w:val="00AE3A66"/>
    <w:rsid w:val="00AE482B"/>
    <w:rsid w:val="00AE5B6E"/>
    <w:rsid w:val="00B15E6C"/>
    <w:rsid w:val="00B228D8"/>
    <w:rsid w:val="00B443A0"/>
    <w:rsid w:val="00B61965"/>
    <w:rsid w:val="00B621A2"/>
    <w:rsid w:val="00B63237"/>
    <w:rsid w:val="00B665AE"/>
    <w:rsid w:val="00B66D10"/>
    <w:rsid w:val="00B70EE5"/>
    <w:rsid w:val="00B81D26"/>
    <w:rsid w:val="00BA2C6D"/>
    <w:rsid w:val="00BA36F5"/>
    <w:rsid w:val="00BB2267"/>
    <w:rsid w:val="00BE3395"/>
    <w:rsid w:val="00BE3C92"/>
    <w:rsid w:val="00BF0F60"/>
    <w:rsid w:val="00C4668E"/>
    <w:rsid w:val="00C537FD"/>
    <w:rsid w:val="00C56DDF"/>
    <w:rsid w:val="00C64D92"/>
    <w:rsid w:val="00C6661B"/>
    <w:rsid w:val="00C7209C"/>
    <w:rsid w:val="00C9607A"/>
    <w:rsid w:val="00CA066F"/>
    <w:rsid w:val="00CA1F41"/>
    <w:rsid w:val="00CA6C01"/>
    <w:rsid w:val="00CC5EE5"/>
    <w:rsid w:val="00CF3A5B"/>
    <w:rsid w:val="00D16D7D"/>
    <w:rsid w:val="00D2728F"/>
    <w:rsid w:val="00D33E76"/>
    <w:rsid w:val="00D40C44"/>
    <w:rsid w:val="00D4538A"/>
    <w:rsid w:val="00D55FCA"/>
    <w:rsid w:val="00D8240A"/>
    <w:rsid w:val="00DA028F"/>
    <w:rsid w:val="00DA2ADB"/>
    <w:rsid w:val="00DA38AC"/>
    <w:rsid w:val="00DB16AA"/>
    <w:rsid w:val="00DC0214"/>
    <w:rsid w:val="00DC1676"/>
    <w:rsid w:val="00DC7F37"/>
    <w:rsid w:val="00DE5400"/>
    <w:rsid w:val="00DE6A9D"/>
    <w:rsid w:val="00DE71BE"/>
    <w:rsid w:val="00DF6DC5"/>
    <w:rsid w:val="00E00D35"/>
    <w:rsid w:val="00E01338"/>
    <w:rsid w:val="00E06B2D"/>
    <w:rsid w:val="00E20244"/>
    <w:rsid w:val="00E2499D"/>
    <w:rsid w:val="00E27545"/>
    <w:rsid w:val="00E3781F"/>
    <w:rsid w:val="00E44664"/>
    <w:rsid w:val="00E6639B"/>
    <w:rsid w:val="00E737E4"/>
    <w:rsid w:val="00E74261"/>
    <w:rsid w:val="00E77D0C"/>
    <w:rsid w:val="00E80237"/>
    <w:rsid w:val="00E87F27"/>
    <w:rsid w:val="00E92286"/>
    <w:rsid w:val="00EA64C6"/>
    <w:rsid w:val="00EB45B1"/>
    <w:rsid w:val="00EC07FD"/>
    <w:rsid w:val="00EC61CA"/>
    <w:rsid w:val="00ED300E"/>
    <w:rsid w:val="00ED380A"/>
    <w:rsid w:val="00ED3E26"/>
    <w:rsid w:val="00ED7933"/>
    <w:rsid w:val="00EF636C"/>
    <w:rsid w:val="00F235F9"/>
    <w:rsid w:val="00F23A04"/>
    <w:rsid w:val="00F330C2"/>
    <w:rsid w:val="00F41EDC"/>
    <w:rsid w:val="00F47FCE"/>
    <w:rsid w:val="00F63036"/>
    <w:rsid w:val="00F6625D"/>
    <w:rsid w:val="00F72338"/>
    <w:rsid w:val="00F737FB"/>
    <w:rsid w:val="00F83F15"/>
    <w:rsid w:val="00F854EC"/>
    <w:rsid w:val="00FA0327"/>
    <w:rsid w:val="00FA40DA"/>
    <w:rsid w:val="00FB399A"/>
    <w:rsid w:val="00FB6929"/>
    <w:rsid w:val="00FC7176"/>
    <w:rsid w:val="00FD4EB1"/>
    <w:rsid w:val="00FE05B2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335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5E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335E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335E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335E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335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5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335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335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335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8007</izvorni_sadrzaj>
    <derivirana_varijabla naziv="DomainObject.Predmet.Broj_1">8007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St-8007/2015</izvorni_sadrzaj>
    <derivirana_varijabla naziv="DomainObject.Predmet.OznakaBroj_1">St-8007/2015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MAKROPLAST d.o.o.</izvorni_sadrzaj>
    <derivirana_varijabla naziv="DomainObject.Predmet.ProtustrankaFormated_1">  MAKROPLAST d.o.o.</derivirana_varijabla>
  </DomainObject.Predmet.ProtustrankaFormated>
  <DomainObject.Predmet.ProtustrankaFormatedOIB>
    <izvorni_sadrzaj>  MAKROPLAST d.o.o., OIB 65304712618</izvorni_sadrzaj>
    <derivirana_varijabla naziv="DomainObject.Predmet.ProtustrankaFormatedOIB_1">  MAKROPLAST d.o.o., OIB 65304712618</derivirana_varijabla>
  </DomainObject.Predmet.ProtustrankaFormatedOIB>
  <DomainObject.Predmet.ProtustrankaFormatedWithAdress>
    <izvorni_sadrzaj> MAKROPLAST d.o.o., Froudeova 7, 10000 Zagreb</izvorni_sadrzaj>
    <derivirana_varijabla naziv="DomainObject.Predmet.ProtustrankaFormatedWithAdress_1"> MAKROPLAST d.o.o., Froudeova 7, 10000 Zagreb</derivirana_varijabla>
  </DomainObject.Predmet.ProtustrankaFormatedWithAdress>
  <DomainObject.Predmet.ProtustrankaFormatedWithAdressOIB>
    <izvorni_sadrzaj> MAKROPLAST d.o.o., OIB 65304712618, Froudeova 7, 10000 Zagreb</izvorni_sadrzaj>
    <derivirana_varijabla naziv="DomainObject.Predmet.ProtustrankaFormatedWithAdressOIB_1"> MAKROPLAST d.o.o., OIB 65304712618, Froudeova 7, 10000 Zagreb</derivirana_varijabla>
  </DomainObject.Predmet.ProtustrankaFormatedWithAdressOIB>
  <DomainObject.Predmet.ProtustrankaWithAdress>
    <izvorni_sadrzaj>MAKROPLAST d.o.o. Froudeova 7, 10000 Zagreb</izvorni_sadrzaj>
    <derivirana_varijabla naziv="DomainObject.Predmet.ProtustrankaWithAdress_1">MAKROPLAST d.o.o. Froudeova 7, 10000 Zagreb</derivirana_varijabla>
  </DomainObject.Predmet.ProtustrankaWithAdress>
  <DomainObject.Predmet.ProtustrankaWithAdressOIB>
    <izvorni_sadrzaj>MAKROPLAST d.o.o., OIB 65304712618, Froudeova 7, 10000 Zagreb</izvorni_sadrzaj>
    <derivirana_varijabla naziv="DomainObject.Predmet.ProtustrankaWithAdressOIB_1">MAKROPLAST d.o.o., OIB 65304712618, Froudeova 7, 10000 Zagreb</derivirana_varijabla>
  </DomainObject.Predmet.ProtustrankaWithAdressOIB>
  <DomainObject.Predmet.ProtustrankaNazivFormated>
    <izvorni_sadrzaj>MAKROPLAST d.o.o.</izvorni_sadrzaj>
    <derivirana_varijabla naziv="DomainObject.Predmet.ProtustrankaNazivFormated_1">MAKROPLAST d.o.o.</derivirana_varijabla>
  </DomainObject.Predmet.ProtustrankaNazivFormated>
  <DomainObject.Predmet.ProtustrankaNazivFormatedOIB>
    <izvorni_sadrzaj>MAKROPLAST d.o.o., OIB 65304712618</izvorni_sadrzaj>
    <derivirana_varijabla naziv="DomainObject.Predmet.ProtustrankaNazivFormatedOIB_1">MAKROPLAST d.o.o., OIB 65304712618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MAKROPLAST d.o.o.</item>
    </izvorni_sadrzaj>
    <derivirana_varijabla naziv="DomainObject.Predmet.ProtuStrankaListFormated_1">
      <item>MAKROPLAST d.o.o.</item>
    </derivirana_varijabla>
  </DomainObject.Predmet.ProtuStrankaListFormated>
  <DomainObject.Predmet.ProtuStrankaListFormatedOIB>
    <izvorni_sadrzaj>
      <item>MAKROPLAST d.o.o., OIB 65304712618</item>
    </izvorni_sadrzaj>
    <derivirana_varijabla naziv="DomainObject.Predmet.ProtuStrankaListFormatedOIB_1">
      <item>MAKROPLAST d.o.o., OIB 65304712618</item>
    </derivirana_varijabla>
  </DomainObject.Predmet.ProtuStrankaListFormatedOIB>
  <DomainObject.Predmet.ProtuStrankaListFormatedWithAdress>
    <izvorni_sadrzaj>
      <item>MAKROPLAST d.o.o., Froudeova 7, 10000 Zagreb</item>
    </izvorni_sadrzaj>
    <derivirana_varijabla naziv="DomainObject.Predmet.ProtuStrankaListFormatedWithAdress_1">
      <item>MAKROPLAST d.o.o., Froudeova 7, 10000 Zagreb</item>
    </derivirana_varijabla>
  </DomainObject.Predmet.ProtuStrankaListFormatedWithAdress>
  <DomainObject.Predmet.ProtuStrankaListFormatedWithAdressOIB>
    <izvorni_sadrzaj>
      <item>MAKROPLAST d.o.o., OIB 65304712618, Froudeova 7, 10000 Zagreb</item>
    </izvorni_sadrzaj>
    <derivirana_varijabla naziv="DomainObject.Predmet.ProtuStrankaListFormatedWithAdressOIB_1">
      <item>MAKROPLAST d.o.o., OIB 65304712618, Froudeova 7, 10000 Zagreb</item>
    </derivirana_varijabla>
  </DomainObject.Predmet.ProtuStrankaListFormatedWithAdressOIB>
  <DomainObject.Predmet.ProtuStrankaListNazivFormated>
    <izvorni_sadrzaj>
      <item>MAKROPLAST d.o.o.</item>
    </izvorni_sadrzaj>
    <derivirana_varijabla naziv="DomainObject.Predmet.ProtuStrankaListNazivFormated_1">
      <item>MAKROPLAST d.o.o.</item>
    </derivirana_varijabla>
  </DomainObject.Predmet.ProtuStrankaListNazivFormated>
  <DomainObject.Predmet.ProtuStrankaListNazivFormatedOIB>
    <izvorni_sadrzaj>
      <item>MAKROPLAST d.o.o., OIB 65304712618</item>
    </izvorni_sadrzaj>
    <derivirana_varijabla naziv="DomainObject.Predmet.ProtuStrankaListNazivFormatedOIB_1">
      <item>MAKROPLAST d.o.o., OIB 65304712618</item>
    </derivirana_varijabla>
  </DomainObject.Predmet.ProtuStrankaListNazivFormatedOIB>
  <DomainObject.Predmet.OstaliListFormated>
    <izvorni_sadrzaj>
      <item>Marko Lončar</item>
    </izvorni_sadrzaj>
    <derivirana_varijabla naziv="DomainObject.Predmet.OstaliListFormated_1">
      <item>Marko Lončar</item>
    </derivirana_varijabla>
  </DomainObject.Predmet.OstaliListFormated>
  <DomainObject.Predmet.OstaliListFormatedOIB>
    <izvorni_sadrzaj>
      <item>Marko Lončar, OIB 85181410223</item>
    </izvorni_sadrzaj>
    <derivirana_varijabla naziv="DomainObject.Predmet.OstaliListFormatedOIB_1">
      <item>Marko Lončar, OIB 85181410223</item>
    </derivirana_varijabla>
  </DomainObject.Predmet.OstaliListFormatedOIB>
  <DomainObject.Predmet.OstaliListFormatedWithAdress>
    <izvorni_sadrzaj>
      <item>Marko Lončar, Froudeova Ulica 7, 10000 Zagreb</item>
    </izvorni_sadrzaj>
    <derivirana_varijabla naziv="DomainObject.Predmet.OstaliListFormatedWithAdress_1">
      <item>Marko Lončar, Froudeova Ulica 7, 10000 Zagreb</item>
    </derivirana_varijabla>
  </DomainObject.Predmet.OstaliListFormatedWithAdress>
  <DomainObject.Predmet.OstaliListFormatedWithAdressOIB>
    <izvorni_sadrzaj>
      <item>Marko Lončar, OIB 85181410223, Froudeova Ulica 7, 10000 Zagreb</item>
    </izvorni_sadrzaj>
    <derivirana_varijabla naziv="DomainObject.Predmet.OstaliListFormatedWithAdressOIB_1">
      <item>Marko Lončar, OIB 85181410223, Froudeova Ulica 7, 10000 Zagreb</item>
    </derivirana_varijabla>
  </DomainObject.Predmet.OstaliListFormatedWithAdressOIB>
  <DomainObject.Predmet.OstaliListNazivFormated>
    <izvorni_sadrzaj>
      <item>Marko Lončar</item>
    </izvorni_sadrzaj>
    <derivirana_varijabla naziv="DomainObject.Predmet.OstaliListNazivFormated_1">
      <item>Marko Lončar</item>
    </derivirana_varijabla>
  </DomainObject.Predmet.OstaliListNazivFormated>
  <DomainObject.Predmet.OstaliListNazivFormatedOIB>
    <izvorni_sadrzaj>
      <item>Marko Lončar, OIB 85181410223</item>
    </izvorni_sadrzaj>
    <derivirana_varijabla naziv="DomainObject.Predmet.OstaliListNazivFormatedOIB_1">
      <item>Marko Lončar, OIB 85181410223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MAKROPLAST d.o.o.</izvorni_sadrzaj>
    <derivirana_varijabla naziv="DomainObject.Predmet.ProtustrankaIDrugi_1">MAKROPLAST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MAKROPLAST d.o.o., OIB 65304712618, Froudeova 7, 10000 Zagreb</izvorni_sadrzaj>
    <derivirana_varijabla naziv="DomainObject.Predmet.ProtustrankaIDrugiAdressOIB_1">MAKROPLAST d.o.o., OIB 65304712618, Froudeova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MAKROPLAST d.o.o.</item>
      <item>Marko Lončar</item>
    </izvorni_sadrzaj>
    <derivirana_varijabla naziv="DomainObject.Predmet.SudioniciListNaziv_1">
      <item>FINA Regionalni centar Zagreb</item>
      <item>MAKROPLAST d.o.o.</item>
      <item>Marko Lončar</item>
    </derivirana_varijabla>
  </DomainObject.Predmet.SudioniciListNaziv>
  <DomainObject.Predmet.SudioniciListAdressOIB>
    <izvorni_sadrzaj>
      <item>FINA Regionalni centar Zagreb, OIB 85821130368, Trg svibanjskih žrtava 1995. 1,10000 Zagreb</item>
      <item>MAKROPLAST d.o.o., OIB 65304712618, Froudeova 7,10000 Zagreb</item>
      <item>Marko Lončar, OIB 85181410223, Froudeova Ulica 7,10000 Zagreb</item>
    </izvorni_sadrzaj>
    <derivirana_varijabla naziv="DomainObject.Predmet.SudioniciListAdressOIB_1">
      <item>FINA Regionalni centar Zagreb, OIB 85821130368, Trg svibanjskih žrtava 1995. 1,10000 Zagreb</item>
      <item>MAKROPLAST d.o.o., OIB 65304712618, Froudeova 7,10000 Zagreb</item>
      <item>Marko Lončar, OIB 85181410223, Froudeova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65304712618</item>
      <item>, OIB 85181410223</item>
    </izvorni_sadrzaj>
    <derivirana_varijabla naziv="DomainObject.Predmet.SudioniciListNazivOIB_1">
      <item>, OIB 85821130368</item>
      <item>, OIB 65304712618</item>
      <item>, OIB 85181410223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586089-CA5F-4FD9-9E20-5EAEE1791F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2759</properties:Characters>
  <properties:Lines>79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2016-12-21T07:16:00Z</dcterms:created>
  <dc:creator>Ivan Turčić</dc:creator>
  <cp:lastModifiedBy>Lovro Tomičić</cp:lastModifiedBy>
  <cp:lastPrinted>2016-08-31T06:51:00Z</cp:lastPrinted>
  <dcterms:modified xmlns:xsi="http://www.w3.org/2001/XMLSchema-instance" xsi:type="dcterms:W3CDTF">2016-12-21T07:23:00Z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