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0632" w14:paraId="8da0632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4970BB" w:rsidP="00FC1EDB" w:rsidR="003B3028" w:rsidRPr="00903C04">
      <w:pPr>
        <w:ind w:firstLine="708"/>
        <w:jc w:val="both"/>
        <w:rPr>
          <w:b/>
        </w:rPr>
      </w:pPr>
      <w:r>
        <w:t xml:space="preserve">Trgovački sud u Zagrebu po sucu pojedincu </w:t>
      </w:r>
      <w:r w:rsidR="001F2854">
        <w:t xml:space="preserve">Nevenki Siladi </w:t>
      </w:r>
      <w:r w:rsidR="0041532D" w:rsidRPr="00E96BCB">
        <w:t xml:space="preserve">Rstić u stečajnom postupku otvorenim nad stečajnim dužnikom </w:t>
      </w:r>
      <w:r w:rsidR="00AD5007">
        <w:t>CUBUS-ING d.o.o. za gra</w:t>
      </w:r>
      <w:r w:rsidR="00FE73F0">
        <w:t>đevinarstvo i poslovanje nekret</w:t>
      </w:r>
      <w:r w:rsidR="00AD5007">
        <w:t>n</w:t>
      </w:r>
      <w:r w:rsidR="00FE73F0">
        <w:t>in</w:t>
      </w:r>
      <w:r w:rsidR="00AD5007">
        <w:t>ama – u stečaju, Zagreb, Martićeva 38, OIB: 89959679128</w:t>
      </w:r>
      <w:r w:rsidR="0041532D">
        <w:t xml:space="preserve">, </w:t>
      </w:r>
      <w:r w:rsidR="00E40F32">
        <w:t xml:space="preserve">dana </w:t>
      </w:r>
      <w:r w:rsidR="004F09AF">
        <w:t>12. prosinca</w:t>
      </w:r>
      <w:r w:rsidR="0041532D">
        <w:t xml:space="preserve"> </w:t>
      </w:r>
      <w:r>
        <w:t>2016</w:t>
      </w:r>
      <w:r w:rsidR="0041532D" w:rsidRPr="00E96BCB">
        <w:t>.</w:t>
      </w:r>
      <w:r>
        <w:t xml:space="preserve"> godine</w:t>
      </w:r>
      <w:r w:rsidR="003B3028"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AF3070" w:rsidR="00D02C4C">
      <w:pPr>
        <w:pStyle w:val="Odlomakpopisa"/>
        <w:numPr>
          <w:ilvl w:val="0"/>
          <w:numId w:val="35"/>
        </w:numPr>
        <w:ind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AD5007">
        <w:t>CUBUS-ING d.o.o. za građevinarstvo i poslovanje nekretinama – u stečaju, Zagreb, Martićeva 38, OIB: 89959679128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F1772E">
        <w:rPr>
          <w:b/>
          <w:u w:val="single"/>
        </w:rPr>
        <w:t>šesto</w:t>
      </w:r>
      <w:r w:rsidR="009E0375" w:rsidRPr="00AF3070">
        <w:rPr>
          <w:b/>
          <w:u w:val="single"/>
        </w:rPr>
        <w:t xml:space="preserve"> </w:t>
      </w:r>
      <w:r w:rsidRPr="00AF3070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C81A62">
        <w:t>o ovrsi, na nekretnini upisanoj</w:t>
      </w:r>
      <w:r w:rsidR="00E218E7">
        <w:t xml:space="preserve"> u zemljišnim knjigama </w:t>
      </w:r>
      <w:r w:rsidR="00FC1EDB" w:rsidRPr="0002199D">
        <w:t>Općinskog</w:t>
      </w:r>
      <w:r w:rsidR="005340C3">
        <w:t xml:space="preserve"> građanskog</w:t>
      </w:r>
      <w:r w:rsidR="00FC1EDB" w:rsidRPr="0002199D">
        <w:t xml:space="preserve"> suda </w:t>
      </w:r>
      <w:r w:rsidR="00D02C4C">
        <w:t>u</w:t>
      </w:r>
      <w:r w:rsidR="00C81A62">
        <w:t xml:space="preserve"> Zagrebu, </w:t>
      </w:r>
      <w:r w:rsidR="00D02C4C" w:rsidRPr="00C81A62">
        <w:t>u</w:t>
      </w:r>
      <w:r w:rsidR="00D02C4C" w:rsidRPr="00AF3070">
        <w:rPr>
          <w:b/>
        </w:rPr>
        <w:t xml:space="preserve"> zk.ul. br. 8678 k.o. GRAD ZAGREB, poduložak 10</w:t>
      </w:r>
      <w:r w:rsidR="00C81A62" w:rsidRPr="00AF3070">
        <w:rPr>
          <w:b/>
        </w:rPr>
        <w:t xml:space="preserve">, </w:t>
      </w:r>
      <w:r w:rsidR="00D02C4C" w:rsidRPr="003A740F">
        <w:t>10. ETAŽA 5.59/100 dijela kat.čest. 4664/30 KUĆA BR. 15 I DVORIŠTE U UL. ĆIRE TRUHELKE površine 334 m</w:t>
      </w:r>
      <w:r w:rsidR="00D02C4C" w:rsidRPr="00AF3070">
        <w:rPr>
          <w:vertAlign w:val="superscript"/>
        </w:rPr>
        <w:t>2</w:t>
      </w:r>
      <w:r w:rsidR="00D02C4C" w:rsidRPr="003A740F">
        <w:t>, povezano s vlasništvom dvosobnog stana u podrumu S-1, koji se sastoji od ulaza, kupaone, snevnog boravka i kuhinje te sobe ukupne površine 31,57 čm NKP u etažnom elaborate označenom plavo-križno</w:t>
      </w:r>
    </w:p>
    <w:p w:rsidRDefault="00C81A62" w:rsidP="00C81A62" w:rsidR="00C81A62">
      <w:pPr>
        <w:pStyle w:val="Odlomakpopisa"/>
        <w:ind w:left="709"/>
        <w:jc w:val="both"/>
      </w:pPr>
    </w:p>
    <w:p w:rsidRDefault="00D02C4C" w:rsidP="00AF3070" w:rsidR="00C81A62">
      <w:pPr>
        <w:pStyle w:val="Odlomakpopisa"/>
        <w:numPr>
          <w:ilvl w:val="0"/>
          <w:numId w:val="35"/>
        </w:numPr>
        <w:ind w:left="709"/>
        <w:jc w:val="both"/>
      </w:pPr>
      <w:r>
        <w:t>Utvrđena vrijednost</w:t>
      </w:r>
      <w:r w:rsidR="00F1772E">
        <w:t xml:space="preserve"> nekretnine iz točke I</w:t>
      </w:r>
      <w:r w:rsidR="00C81A62">
        <w:t>)</w:t>
      </w:r>
      <w:r>
        <w:t xml:space="preserve"> iznosi: </w:t>
      </w:r>
    </w:p>
    <w:p w:rsidRDefault="00C81A62" w:rsidP="00C81A62" w:rsidR="00C81A62" w:rsidRPr="00C81A62">
      <w:pPr>
        <w:pStyle w:val="Odlomakpopisa"/>
        <w:rPr>
          <w:b/>
          <w:i/>
        </w:rPr>
      </w:pPr>
    </w:p>
    <w:p w:rsidRDefault="00D02C4C" w:rsidP="00C81A62" w:rsidR="00D02C4C">
      <w:pPr>
        <w:pStyle w:val="Odlomakpopisa"/>
        <w:ind w:left="709"/>
        <w:jc w:val="center"/>
      </w:pPr>
      <w:r w:rsidRPr="00C81A62">
        <w:rPr>
          <w:b/>
          <w:i/>
        </w:rPr>
        <w:t>340.700,00 kuna</w:t>
      </w:r>
      <w:r w:rsidR="007525BB">
        <w:t xml:space="preserve"> </w:t>
      </w:r>
      <w:r w:rsidR="00C81A62" w:rsidRPr="00C81A62">
        <w:rPr>
          <w:b/>
          <w:i/>
        </w:rPr>
        <w:t>(slovima: tristočetrdesettisuća i sedamsto kuna).</w:t>
      </w:r>
    </w:p>
    <w:p w:rsidRDefault="005340C3" w:rsidP="005340C3" w:rsidR="005340C3">
      <w:pPr>
        <w:ind w:hanging="11" w:left="360"/>
        <w:jc w:val="both"/>
      </w:pPr>
    </w:p>
    <w:p w:rsidRDefault="00C81A62" w:rsidP="00AF3070" w:rsidR="005340C3" w:rsidRPr="00FE37F3">
      <w:pPr>
        <w:pStyle w:val="Odlomakpopisa"/>
        <w:numPr>
          <w:ilvl w:val="0"/>
          <w:numId w:val="35"/>
        </w:numPr>
        <w:ind w:left="709"/>
        <w:jc w:val="both"/>
      </w:pPr>
      <w:r>
        <w:t>Na navedenoj nekretnini</w:t>
      </w:r>
      <w:r w:rsidR="005340C3" w:rsidRPr="00FE37F3">
        <w:t xml:space="preserve"> upisano je razlučno pravo u korist razlučnog vjerovnika REPUBLIKA HRVATSKA, OIB: 52634238587, radi osiguranja:</w:t>
      </w:r>
    </w:p>
    <w:p w:rsidRDefault="005340C3" w:rsidP="005340C3" w:rsidR="005340C3" w:rsidRPr="00FE37F3">
      <w:pPr>
        <w:ind w:firstLine="709"/>
        <w:jc w:val="both"/>
      </w:pPr>
    </w:p>
    <w:p w:rsidRDefault="005340C3" w:rsidP="005340C3" w:rsidR="005340C3" w:rsidRPr="00FE37F3">
      <w:pPr>
        <w:pStyle w:val="Odlomakpopisa"/>
        <w:numPr>
          <w:ilvl w:val="0"/>
          <w:numId w:val="33"/>
        </w:numPr>
        <w:contextualSpacing/>
        <w:jc w:val="both"/>
      </w:pPr>
      <w:r w:rsidRPr="00FE37F3">
        <w:t>novčane tražbine u iznosu od 70.400,00 kn zajedno s kamatama, troškovima i naknadama temeljem rješenja o osiguranju broj Ovr-1236/10 od 14. travnja 2010. godine (Z-22741/10)</w:t>
      </w:r>
    </w:p>
    <w:p w:rsidRDefault="005340C3" w:rsidP="005340C3" w:rsidR="005340C3" w:rsidRPr="00FE37F3">
      <w:pPr>
        <w:pStyle w:val="Odlomakpopisa"/>
        <w:jc w:val="both"/>
      </w:pPr>
    </w:p>
    <w:p w:rsidRDefault="005340C3" w:rsidP="005340C3" w:rsidR="00FC1EDB">
      <w:pPr>
        <w:pStyle w:val="Odlomakpopisa"/>
        <w:numPr>
          <w:ilvl w:val="0"/>
          <w:numId w:val="33"/>
        </w:numPr>
        <w:jc w:val="both"/>
      </w:pPr>
      <w:r w:rsidRPr="00FE37F3">
        <w:t>novčane tražbine u iznosu od 991.269,38 kn zajedno s kamatama, troškovima i naknadama temeljem rješenja o osiguranju broj Ovr-1197/07 od 10. svibnja 2007. godine (Z-32509/07)</w:t>
      </w:r>
    </w:p>
    <w:p w:rsidRDefault="00C81A62" w:rsidP="00C81A62" w:rsidR="00C81A62">
      <w:pPr>
        <w:pStyle w:val="Odlomakpopisa"/>
      </w:pPr>
    </w:p>
    <w:p w:rsidRDefault="00C81A62" w:rsidP="00C81A62" w:rsidR="00C81A62">
      <w:pPr>
        <w:pStyle w:val="Odlomakpopisa"/>
        <w:ind w:left="720"/>
        <w:jc w:val="both"/>
      </w:pPr>
    </w:p>
    <w:p w:rsidRDefault="002F5511" w:rsidP="008415F5" w:rsidR="002F5511">
      <w:pPr>
        <w:jc w:val="both"/>
      </w:pPr>
    </w:p>
    <w:p w:rsidRDefault="00DA1DB6" w:rsidP="00AF3070" w:rsidR="00DA1DB6" w:rsidRPr="001F2854">
      <w:pPr>
        <w:pStyle w:val="Odlomakpopisa"/>
        <w:numPr>
          <w:ilvl w:val="0"/>
          <w:numId w:val="35"/>
        </w:numPr>
        <w:ind w:hanging="709" w:left="709"/>
        <w:jc w:val="both"/>
        <w:rPr>
          <w:u w:val="single"/>
        </w:rPr>
      </w:pPr>
      <w:r w:rsidRPr="001F2854">
        <w:rPr>
          <w:u w:val="single"/>
        </w:rPr>
        <w:lastRenderedPageBreak/>
        <w:t>NAČIN PRODAJE:</w:t>
      </w:r>
    </w:p>
    <w:p w:rsidRDefault="00FB5ACB" w:rsidP="008415F5" w:rsidR="00FB5ACB">
      <w:pPr>
        <w:ind w:firstLine="360"/>
        <w:jc w:val="both"/>
      </w:pPr>
    </w:p>
    <w:p w:rsidRDefault="00C81A62" w:rsidP="008415F5" w:rsidR="00DA1DB6">
      <w:pPr>
        <w:ind w:firstLine="708"/>
        <w:jc w:val="both"/>
      </w:pPr>
      <w:r>
        <w:t xml:space="preserve">     Nekretnina</w:t>
      </w:r>
      <w:r w:rsidR="00DA1DB6">
        <w:t xml:space="preserve"> iz točke I</w:t>
      </w:r>
      <w:r w:rsidR="00FB5ACB">
        <w:t>)</w:t>
      </w:r>
      <w:r w:rsidR="00DA1DB6">
        <w:t xml:space="preserve"> ovog rješenja prodavat će se u stečajnom postupku usmenom javnom dražbom.</w:t>
      </w:r>
    </w:p>
    <w:p w:rsidRDefault="005340C3" w:rsidP="008415F5" w:rsidR="005340C3">
      <w:pPr>
        <w:ind w:firstLine="708"/>
        <w:jc w:val="both"/>
      </w:pPr>
    </w:p>
    <w:p w:rsidRDefault="00DA1DB6" w:rsidP="008415F5" w:rsidR="004970BB">
      <w:pPr>
        <w:ind w:firstLine="708"/>
        <w:jc w:val="both"/>
      </w:pPr>
      <w:r>
        <w:t xml:space="preserve">      </w:t>
      </w:r>
      <w:r w:rsidR="00F1772E">
        <w:t>Šesto</w:t>
      </w:r>
      <w:r>
        <w:t xml:space="preserve"> ročište za javnu dražbu održat će se pred stečajnim sucem u zgradi Trgovačkog suda u Zagrebu, soba broj 94/II (ulična zgrada), dana </w:t>
      </w:r>
    </w:p>
    <w:p w:rsidRDefault="004970BB" w:rsidP="008415F5" w:rsidR="004970BB">
      <w:pPr>
        <w:ind w:firstLine="708"/>
        <w:jc w:val="both"/>
      </w:pPr>
    </w:p>
    <w:p w:rsidRDefault="004F09AF" w:rsidP="004970BB" w:rsidR="00DA1DB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31</w:t>
      </w:r>
      <w:r w:rsidR="007D3A28" w:rsidRPr="00E30C77">
        <w:rPr>
          <w:b/>
          <w:u w:val="single"/>
        </w:rPr>
        <w:t xml:space="preserve">. </w:t>
      </w:r>
      <w:r>
        <w:rPr>
          <w:b/>
          <w:u w:val="single"/>
        </w:rPr>
        <w:t>siječnja</w:t>
      </w:r>
      <w:r w:rsidR="00FC1EDB" w:rsidRPr="00E30C77">
        <w:rPr>
          <w:b/>
          <w:u w:val="single"/>
        </w:rPr>
        <w:t xml:space="preserve"> </w:t>
      </w:r>
      <w:r>
        <w:rPr>
          <w:b/>
          <w:u w:val="single"/>
        </w:rPr>
        <w:t>2017</w:t>
      </w:r>
      <w:r w:rsidR="007D3A28" w:rsidRPr="00E30C77">
        <w:rPr>
          <w:b/>
          <w:u w:val="single"/>
        </w:rPr>
        <w:t xml:space="preserve">. godine u </w:t>
      </w:r>
      <w:r w:rsidR="00E30C77" w:rsidRPr="00E30C77">
        <w:rPr>
          <w:b/>
          <w:u w:val="single"/>
        </w:rPr>
        <w:t>10</w:t>
      </w:r>
      <w:r w:rsidR="007D3A28" w:rsidRPr="00E30C77">
        <w:rPr>
          <w:b/>
          <w:u w:val="single"/>
        </w:rPr>
        <w:t>,</w:t>
      </w:r>
      <w:r w:rsidR="00E30C77" w:rsidRPr="00E30C77">
        <w:rPr>
          <w:b/>
          <w:u w:val="single"/>
        </w:rPr>
        <w:t>30</w:t>
      </w:r>
      <w:r w:rsidR="007D3A28" w:rsidRPr="00E30C77">
        <w:rPr>
          <w:b/>
          <w:u w:val="single"/>
        </w:rPr>
        <w:t xml:space="preserve"> sati.</w:t>
      </w:r>
    </w:p>
    <w:p w:rsidRDefault="001F2854" w:rsidP="008415F5" w:rsidR="001F2854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1F2854" w:rsidR="007D3A28">
      <w:pPr>
        <w:ind w:firstLine="708"/>
        <w:jc w:val="both"/>
      </w:pPr>
    </w:p>
    <w:p w:rsidRDefault="00391F73" w:rsidP="00AF3070" w:rsidR="00391F73">
      <w:pPr>
        <w:pStyle w:val="Odlomakpopisa"/>
        <w:numPr>
          <w:ilvl w:val="0"/>
          <w:numId w:val="35"/>
        </w:numPr>
        <w:ind w:hanging="709" w:left="709"/>
        <w:jc w:val="both"/>
      </w:pPr>
      <w:r>
        <w:t xml:space="preserve">Ovaj zaključak o prodaji objavit će se na </w:t>
      </w:r>
      <w:r w:rsidR="00C81A62">
        <w:t>mrežnim stranicama e-Oglasna ploča</w:t>
      </w:r>
      <w:r w:rsidR="007525BB">
        <w:t xml:space="preserve"> Trgovačkog suda u Zagrebu, </w:t>
      </w:r>
      <w:r>
        <w:t xml:space="preserve">na web stranici </w:t>
      </w:r>
      <w:r w:rsidR="00ED2100">
        <w:t>Visokog trgovačkog suda RH, u očevidniku nekretnin</w:t>
      </w:r>
      <w:r>
        <w:t xml:space="preserve">a </w:t>
      </w:r>
      <w:r w:rsidR="00C81A62">
        <w:t>FINA-e</w:t>
      </w:r>
      <w:r>
        <w:t>, a razlučni vjerovnik može ga objaviti i u jednom od javnih glasila.</w:t>
      </w:r>
    </w:p>
    <w:p w:rsidRDefault="00077E9A" w:rsidP="008415F5" w:rsidR="00077E9A">
      <w:pPr>
        <w:ind w:firstLine="708"/>
        <w:jc w:val="both"/>
      </w:pPr>
    </w:p>
    <w:p w:rsidRDefault="00391F73" w:rsidP="00AF3070" w:rsidR="00391F73" w:rsidRPr="001F2854">
      <w:pPr>
        <w:pStyle w:val="Odlomakpopisa"/>
        <w:numPr>
          <w:ilvl w:val="0"/>
          <w:numId w:val="35"/>
        </w:numPr>
        <w:ind w:hanging="709" w:left="709"/>
        <w:jc w:val="both"/>
        <w:rPr>
          <w:u w:val="single"/>
        </w:rPr>
      </w:pPr>
      <w:r w:rsidRPr="001F2854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Prodaje se nekretnina navedena</w:t>
      </w:r>
      <w:r w:rsidR="00391F73">
        <w:t xml:space="preserve"> u točci I</w:t>
      </w:r>
      <w:r w:rsidR="003E4C90">
        <w:t>)</w:t>
      </w:r>
      <w:r w:rsidR="00D02C4C">
        <w:t xml:space="preserve"> izreke</w:t>
      </w:r>
      <w:r w:rsidR="00391F73">
        <w:t xml:space="preserve"> ovog zaključka.</w:t>
      </w:r>
    </w:p>
    <w:p w:rsidRDefault="005340C3" w:rsidP="005340C3" w:rsidR="005340C3">
      <w:pPr>
        <w:ind w:left="426"/>
        <w:jc w:val="both"/>
      </w:pPr>
    </w:p>
    <w:p w:rsidRDefault="00E40F32" w:rsidP="004970BB" w:rsidR="004970BB">
      <w:pPr>
        <w:numPr>
          <w:ilvl w:val="0"/>
          <w:numId w:val="27"/>
        </w:numPr>
        <w:ind w:hanging="426" w:left="426"/>
        <w:jc w:val="both"/>
      </w:pPr>
      <w:r>
        <w:t>Vrijednost nekretnine</w:t>
      </w:r>
      <w:r w:rsidR="00391F73">
        <w:t xml:space="preserve"> utvrđena je u iznosu</w:t>
      </w:r>
      <w:r w:rsidR="00165B0A">
        <w:t xml:space="preserve"> </w:t>
      </w:r>
      <w:r w:rsidR="00391F73">
        <w:t>ka</w:t>
      </w:r>
      <w:r w:rsidR="00D02C4C">
        <w:t xml:space="preserve">o pod točkom </w:t>
      </w:r>
      <w:r w:rsidR="00C81A62">
        <w:t>I</w:t>
      </w:r>
      <w:r w:rsidR="00ED2100">
        <w:t>I</w:t>
      </w:r>
      <w:r w:rsidR="003E4C90">
        <w:t>)</w:t>
      </w:r>
      <w:r w:rsidR="00ED2100">
        <w:t xml:space="preserve"> </w:t>
      </w:r>
      <w:r w:rsidR="00D02C4C">
        <w:t xml:space="preserve">izreke </w:t>
      </w:r>
      <w:r w:rsidR="00ED2100">
        <w:t xml:space="preserve">ovog </w:t>
      </w:r>
      <w:r w:rsidR="00D02C4C">
        <w:t>zaključka</w:t>
      </w:r>
      <w:r w:rsidR="00ED2100">
        <w:t>.</w:t>
      </w:r>
    </w:p>
    <w:p w:rsidRDefault="004970BB" w:rsidP="004970BB" w:rsidR="004970BB">
      <w:pPr>
        <w:pStyle w:val="Odlomakpopisa"/>
      </w:pPr>
    </w:p>
    <w:p w:rsidRDefault="00FC1EDB" w:rsidP="004970BB" w:rsidR="00FB5ACB">
      <w:pPr>
        <w:numPr>
          <w:ilvl w:val="0"/>
          <w:numId w:val="27"/>
        </w:numPr>
        <w:ind w:hanging="426" w:left="426"/>
        <w:jc w:val="both"/>
      </w:pPr>
      <w:r>
        <w:t>Nekretnina</w:t>
      </w:r>
      <w:r w:rsidR="00391F73">
        <w:t xml:space="preserve"> iz točke I</w:t>
      </w:r>
      <w:r w:rsidR="003E4C90">
        <w:t>)</w:t>
      </w:r>
      <w:r w:rsidR="00391F73">
        <w:t xml:space="preserve"> ovog zaključka prodavat će se na </w:t>
      </w:r>
      <w:r w:rsidR="005B4254">
        <w:t>šestom</w:t>
      </w:r>
      <w:r w:rsidR="00E40F32">
        <w:t xml:space="preserve"> ročištu za javnu dražbu po</w:t>
      </w:r>
      <w:r w:rsidR="00391F73">
        <w:t xml:space="preserve"> </w:t>
      </w:r>
      <w:r w:rsidR="00E40F32">
        <w:t xml:space="preserve">početnoj cijeni </w:t>
      </w:r>
      <w:r w:rsidR="00E40F32" w:rsidRPr="00AF3070">
        <w:t xml:space="preserve">od </w:t>
      </w:r>
      <w:r w:rsidR="00F1772E">
        <w:rPr>
          <w:b/>
          <w:u w:val="single"/>
        </w:rPr>
        <w:t>100</w:t>
      </w:r>
      <w:r w:rsidR="00FE73F0" w:rsidRPr="00AF3070">
        <w:rPr>
          <w:b/>
          <w:u w:val="single"/>
        </w:rPr>
        <w:t>.</w:t>
      </w:r>
      <w:r w:rsidR="00F1772E">
        <w:rPr>
          <w:b/>
          <w:u w:val="single"/>
        </w:rPr>
        <w:t>00</w:t>
      </w:r>
      <w:r w:rsidR="00AF3070" w:rsidRPr="00AF3070">
        <w:rPr>
          <w:b/>
          <w:u w:val="single"/>
        </w:rPr>
        <w:t>0</w:t>
      </w:r>
      <w:r w:rsidR="00FE73F0" w:rsidRPr="00AF3070">
        <w:rPr>
          <w:b/>
          <w:u w:val="single"/>
        </w:rPr>
        <w:t xml:space="preserve">,00 kuna </w:t>
      </w:r>
      <w:r w:rsidR="00E40F32" w:rsidRPr="00AF3070">
        <w:t>i ispod</w:t>
      </w:r>
      <w:r w:rsidR="00E40F32">
        <w:t xml:space="preserve"> te cijene se ne može prodati na navedenom ročištu za javnu dražbu.</w:t>
      </w:r>
    </w:p>
    <w:p w:rsidRDefault="005340C3" w:rsidP="005340C3" w:rsidR="005340C3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5340C3" w:rsidP="005340C3" w:rsidR="005340C3">
      <w:pPr>
        <w:jc w:val="both"/>
      </w:pPr>
    </w:p>
    <w:p w:rsidRDefault="00FB5ACB" w:rsidP="004970BB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>najkasnije dva dana prije dana održav</w:t>
      </w:r>
      <w:r w:rsidR="004970BB">
        <w:t>anja ročišta za dražbu uplatile</w:t>
      </w:r>
      <w:r>
        <w:t xml:space="preserve">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točke I. </w:t>
      </w:r>
      <w:r>
        <w:t xml:space="preserve">ovog zaključka </w:t>
      </w:r>
      <w:r w:rsidR="004970BB">
        <w:t>na račun sudskog depozita</w:t>
      </w:r>
      <w:r>
        <w:t xml:space="preserve"> </w:t>
      </w:r>
      <w:r w:rsidRPr="002048C5">
        <w:t xml:space="preserve">Trgovačkog suda u Zagrebu pri 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5340C3" w:rsidRPr="005340C3">
        <w:rPr>
          <w:b/>
          <w:i/>
        </w:rPr>
        <w:t>171613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4970BB">
        <w:t xml:space="preserve"> </w:t>
      </w:r>
      <w:r>
        <w:t>Punomoćnici ponuditelja mogu sudjelovati na dražbi samo uz ovjerenu specijalnu punomoć.</w:t>
      </w:r>
      <w:r w:rsidR="004970BB">
        <w:t xml:space="preserve"> </w:t>
      </w:r>
      <w:r w:rsidRPr="002048C5">
        <w:t>S</w:t>
      </w:r>
      <w:r w:rsidR="004970BB">
        <w:t xml:space="preserve">udionicima </w:t>
      </w:r>
      <w:r>
        <w:t xml:space="preserve">dražbe koji ne uspiju u nadmetanju, jamčevina </w:t>
      </w:r>
      <w:r w:rsidR="004970BB">
        <w:t xml:space="preserve">će se vratiti </w:t>
      </w:r>
      <w:r w:rsidRPr="002048C5">
        <w:t xml:space="preserve">odmah </w:t>
      </w:r>
      <w:r w:rsidR="004970BB">
        <w:t xml:space="preserve">nakon zaključenja javne dražbe. </w:t>
      </w:r>
      <w:r>
        <w:t xml:space="preserve">Jamčevinu </w:t>
      </w:r>
      <w:r w:rsidRPr="002048C5">
        <w:t>nisu dužni položiti razlučni vjerovni</w:t>
      </w:r>
      <w:r w:rsidR="004970BB">
        <w:t>ci kojima je to pravo upisano u</w:t>
      </w:r>
      <w:r>
        <w:t xml:space="preserve"> </w:t>
      </w:r>
      <w:r w:rsidRPr="002048C5">
        <w:t>zemljišnim knjigama</w:t>
      </w:r>
      <w:r>
        <w:t>.</w:t>
      </w:r>
      <w:r w:rsidR="004970BB">
        <w:t xml:space="preserve">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4970BB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</w:t>
      </w:r>
      <w:r w:rsidR="004970BB">
        <w:t>ostignute kupoprodajne cijene u</w:t>
      </w:r>
      <w:r>
        <w:t xml:space="preserve"> roku od 30</w:t>
      </w:r>
      <w:r w:rsidRPr="002048C5">
        <w:t xml:space="preserve"> dana od </w:t>
      </w:r>
      <w:r>
        <w:t>održane javne dražbe.</w:t>
      </w:r>
      <w:r w:rsidR="004970B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4970BB" w:rsidR="00C06A15">
      <w:pPr>
        <w:numPr>
          <w:ilvl w:val="0"/>
          <w:numId w:val="27"/>
        </w:numPr>
        <w:ind w:hanging="426" w:left="426"/>
        <w:jc w:val="both"/>
      </w:pPr>
      <w:r>
        <w:lastRenderedPageBreak/>
        <w:t>Nekretnine će se rješenjem o dosudi dosuditi kupcu koji ponudi najpovoljniju cijenu.</w:t>
      </w:r>
      <w:r w:rsidR="004970BB">
        <w:t xml:space="preserve"> </w:t>
      </w:r>
      <w:r>
        <w:t>Ukoliko bude više kupaca, nekretnina će se dosuditi i kupcima koji su ponudili nižu cijenu (ali ne i nižu od one poče</w:t>
      </w:r>
      <w:r w:rsidR="004970BB">
        <w:t>tne na ovom ročištu za prodaju)</w:t>
      </w:r>
      <w:r>
        <w:t xml:space="preserve"> prema veličini ponuđene cijene, ako kupci koji su ponudili veću cijen</w:t>
      </w:r>
      <w:r w:rsidR="00FB5ACB">
        <w:t>u ne polože kupovninu u roku.</w:t>
      </w:r>
    </w:p>
    <w:p w:rsidRDefault="00FB5ACB" w:rsidP="00E40F32" w:rsidR="00FB5ACB">
      <w:pPr>
        <w:jc w:val="both"/>
      </w:pPr>
    </w:p>
    <w:p w:rsidRDefault="00391F73" w:rsidP="00E40F32" w:rsidR="00391F73">
      <w:pPr>
        <w:numPr>
          <w:ilvl w:val="0"/>
          <w:numId w:val="27"/>
        </w:numPr>
        <w:ind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E40F32" w:rsidR="00FB5ACB">
      <w:pPr>
        <w:jc w:val="both"/>
      </w:pPr>
    </w:p>
    <w:p w:rsidRDefault="00391F73" w:rsidP="00E40F32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E40F32" w:rsidR="00FB5ACB">
      <w:pPr>
        <w:ind w:hanging="568"/>
        <w:jc w:val="both"/>
      </w:pPr>
    </w:p>
    <w:p w:rsidRDefault="00391F73" w:rsidP="00E40F32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FB5ACB" w:rsidP="00E40F32" w:rsidR="00FB5ACB">
      <w:pPr>
        <w:ind w:hanging="568"/>
        <w:jc w:val="both"/>
      </w:pPr>
    </w:p>
    <w:p w:rsidRDefault="00391F73" w:rsidP="00E40F32" w:rsidR="005340C3" w:rsidRPr="005340C3">
      <w:pPr>
        <w:pStyle w:val="Odlomakpopisa"/>
        <w:numPr>
          <w:ilvl w:val="0"/>
          <w:numId w:val="27"/>
        </w:numPr>
        <w:ind w:hanging="568" w:left="426"/>
        <w:jc w:val="both"/>
        <w:rPr>
          <w:b/>
        </w:rPr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5340C3" w:rsidRPr="005340C3">
        <w:rPr>
          <w:i/>
        </w:rPr>
        <w:t>098/387-098</w:t>
      </w:r>
    </w:p>
    <w:p w:rsidRDefault="00391F73" w:rsidP="005340C3" w:rsidR="00391F73">
      <w:pPr>
        <w:jc w:val="both"/>
      </w:pPr>
    </w:p>
    <w:p w:rsidRDefault="00391F73" w:rsidP="00D02C4C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E40F32" w:rsidP="00E40F32" w:rsidR="00E40F32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E40F32" w:rsidP="00E40F32" w:rsidR="00E40F32">
      <w:pPr>
        <w:jc w:val="both"/>
      </w:pPr>
    </w:p>
    <w:p w:rsidRDefault="00E40F32" w:rsidP="00E40F32" w:rsidR="00E40F32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>
        <w:t>-a</w:t>
      </w:r>
      <w:r w:rsidRPr="00B01320">
        <w:t>.</w:t>
      </w:r>
    </w:p>
    <w:p w:rsidRDefault="00E40F32" w:rsidP="00E40F32" w:rsidR="00E40F32">
      <w:pPr>
        <w:ind w:firstLine="708"/>
        <w:jc w:val="both"/>
      </w:pPr>
    </w:p>
    <w:p w:rsidRDefault="00E40F32" w:rsidP="00E40F32" w:rsidR="00E40F32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4F09AF">
        <w:t>12. prosinca</w:t>
      </w:r>
      <w:r w:rsidR="004970BB">
        <w:t xml:space="preserve"> 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F12288">
        <w:t>,v.r.</w:t>
      </w:r>
    </w:p>
    <w:p w:rsidRDefault="00F12288" w:rsidP="008415F5" w:rsidR="00F12288">
      <w:pPr>
        <w:jc w:val="both"/>
      </w:pPr>
    </w:p>
    <w:p w:rsidRDefault="00F12288" w:rsidP="00F12288" w:rsidR="00F12288">
      <w:pPr>
        <w:ind w:left="4963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F12288" w:rsidP="00F12288" w:rsidR="00F12288" w:rsidRPr="00BF1F94">
      <w:pPr>
        <w:ind w:left="4963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F12288" w:rsidP="008415F5" w:rsidR="00F12288">
      <w:pPr>
        <w:jc w:val="both"/>
      </w:pPr>
    </w:p>
    <w:p w:rsidRDefault="004F09AF" w:rsidP="008415F5" w:rsidR="004F09AF">
      <w:pPr>
        <w:jc w:val="both"/>
        <w:rPr>
          <w:i/>
        </w:rPr>
      </w:pP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  <w:r>
        <w:tab/>
      </w:r>
      <w:r w:rsidR="00C949A8">
        <w:tab/>
      </w:r>
    </w:p>
    <w:p w:rsidRDefault="001F2854" w:rsidP="008415F5" w:rsidR="000F21CE" w:rsidRPr="00F12288">
      <w:pPr>
        <w:jc w:val="both"/>
        <w:rPr>
          <w:color w:val="FFFFFF"/>
        </w:rPr>
      </w:pPr>
      <w:r w:rsidRPr="00F12288">
        <w:rPr>
          <w:color w:val="FFFFFF"/>
        </w:rPr>
        <w:t>DN</w:t>
      </w:r>
      <w:r w:rsidR="000F21CE" w:rsidRPr="00F12288">
        <w:rPr>
          <w:color w:val="FFFFFF"/>
        </w:rPr>
        <w:t>a:</w:t>
      </w:r>
    </w:p>
    <w:p w:rsidRDefault="0033713F" w:rsidP="0033713F" w:rsidR="000F21CE" w:rsidRPr="00F12288">
      <w:pPr>
        <w:numPr>
          <w:ilvl w:val="1"/>
          <w:numId w:val="29"/>
        </w:numPr>
        <w:ind w:hanging="284" w:left="284"/>
        <w:jc w:val="both"/>
        <w:rPr>
          <w:color w:val="FFFFFF"/>
        </w:rPr>
      </w:pPr>
      <w:r w:rsidRPr="00F12288">
        <w:rPr>
          <w:color w:val="FFFFFF"/>
        </w:rPr>
        <w:t>R</w:t>
      </w:r>
      <w:r w:rsidR="004970BB" w:rsidRPr="00F12288">
        <w:rPr>
          <w:color w:val="FFFFFF"/>
        </w:rPr>
        <w:t xml:space="preserve">azlučnom vjerovniku: </w:t>
      </w:r>
      <w:r w:rsidR="005340C3" w:rsidRPr="00F12288">
        <w:rPr>
          <w:color w:val="FFFFFF"/>
        </w:rPr>
        <w:t>RH,</w:t>
      </w:r>
      <w:r w:rsidR="004970BB" w:rsidRPr="00F12288">
        <w:rPr>
          <w:color w:val="FFFFFF"/>
        </w:rPr>
        <w:t xml:space="preserve"> MF, Porezna uprava -</w:t>
      </w:r>
      <w:r w:rsidR="005340C3" w:rsidRPr="00F12288">
        <w:rPr>
          <w:color w:val="FFFFFF"/>
        </w:rPr>
        <w:t xml:space="preserve"> po ŽDO - Zagreb</w:t>
      </w:r>
    </w:p>
    <w:p w:rsidRDefault="0033713F" w:rsidP="0033713F" w:rsidR="000F21CE" w:rsidRPr="00F12288">
      <w:pPr>
        <w:numPr>
          <w:ilvl w:val="1"/>
          <w:numId w:val="29"/>
        </w:numPr>
        <w:ind w:hanging="284" w:left="284"/>
        <w:jc w:val="both"/>
        <w:rPr>
          <w:color w:val="FFFFFF"/>
        </w:rPr>
      </w:pPr>
      <w:r w:rsidRPr="00F12288">
        <w:rPr>
          <w:color w:val="FFFFFF"/>
        </w:rPr>
        <w:t>S</w:t>
      </w:r>
      <w:r w:rsidR="004970BB" w:rsidRPr="00F12288">
        <w:rPr>
          <w:color w:val="FFFFFF"/>
        </w:rPr>
        <w:t xml:space="preserve">tečajnom upravitelju: </w:t>
      </w:r>
      <w:r w:rsidR="005340C3" w:rsidRPr="00F12288">
        <w:rPr>
          <w:color w:val="FFFFFF"/>
        </w:rPr>
        <w:t>Mate Balenović</w:t>
      </w:r>
    </w:p>
    <w:p w:rsidRDefault="001F2854" w:rsidP="00D95F6D" w:rsidR="00D95F6D" w:rsidRPr="00F12288">
      <w:pPr>
        <w:numPr>
          <w:ilvl w:val="1"/>
          <w:numId w:val="29"/>
        </w:numPr>
        <w:ind w:hanging="284" w:left="284"/>
        <w:jc w:val="both"/>
        <w:rPr>
          <w:color w:val="FFFFFF"/>
        </w:rPr>
      </w:pPr>
      <w:r w:rsidRPr="00F12288">
        <w:rPr>
          <w:color w:val="FFFFFF"/>
        </w:rPr>
        <w:t>RH,</w:t>
      </w:r>
      <w:r w:rsidR="00E40F32" w:rsidRPr="00F12288">
        <w:rPr>
          <w:color w:val="FFFFFF"/>
        </w:rPr>
        <w:t>MF,</w:t>
      </w:r>
      <w:r w:rsidRPr="00F12288">
        <w:rPr>
          <w:color w:val="FFFFFF"/>
        </w:rPr>
        <w:t xml:space="preserve"> </w:t>
      </w:r>
      <w:r w:rsidR="00D95F6D" w:rsidRPr="00F12288">
        <w:rPr>
          <w:color w:val="FFFFFF"/>
        </w:rPr>
        <w:t>Porezna uprava</w:t>
      </w:r>
    </w:p>
    <w:p w:rsidRDefault="001F2854" w:rsidP="0033713F" w:rsidR="000F21CE" w:rsidRPr="00F12288">
      <w:pPr>
        <w:numPr>
          <w:ilvl w:val="1"/>
          <w:numId w:val="29"/>
        </w:numPr>
        <w:ind w:hanging="284" w:left="284"/>
        <w:jc w:val="both"/>
        <w:rPr>
          <w:color w:val="FFFFFF"/>
        </w:rPr>
      </w:pPr>
      <w:r w:rsidRPr="00F12288">
        <w:rPr>
          <w:color w:val="FFFFFF"/>
        </w:rPr>
        <w:t>e-</w:t>
      </w:r>
      <w:r w:rsidR="0033713F" w:rsidRPr="00F12288">
        <w:rPr>
          <w:color w:val="FFFFFF"/>
        </w:rPr>
        <w:t>Oglasna ploča</w:t>
      </w:r>
    </w:p>
    <w:p w:rsidRDefault="000F21CE" w:rsidP="008415F5" w:rsidR="00762468" w:rsidRPr="00F12288">
      <w:pPr>
        <w:numPr>
          <w:ilvl w:val="1"/>
          <w:numId w:val="29"/>
        </w:numPr>
        <w:ind w:hanging="284" w:left="284"/>
        <w:jc w:val="both"/>
        <w:rPr>
          <w:color w:val="FFFFFF"/>
        </w:rPr>
      </w:pPr>
      <w:r w:rsidRPr="00F12288">
        <w:rPr>
          <w:color w:val="FFFFFF"/>
        </w:rPr>
        <w:t>VTS RH i HGK te za sredstva javnog informiranja, dostavit će stečajni upravitelj</w:t>
      </w:r>
    </w:p>
    <w:sectPr w:rsidSect="00052891" w:rsidR="00762468" w:rsidRPr="00F1228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2288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4F09AF">
      <w:t>Poslovni broj: 47. St-1716/13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854" w:rsidP="00C078DA" w:rsidR="001F2854" w:rsidRPr="00C078DA">
    <w:pPr>
      <w:pStyle w:val="Zaglavlje"/>
      <w:jc w:val="center"/>
      <w:rPr>
        <w:b/>
      </w:rPr>
    </w:pPr>
  </w:p>
  <w:p w:rsidRDefault="001F2854" w:rsidR="001F2854">
    <w:pPr>
      <w:pStyle w:val="Zaglavlje"/>
    </w:pPr>
  </w:p>
  <w:p w:rsidRDefault="001F2854" w:rsidP="00953077" w:rsidR="001F2854">
    <w:pPr>
      <w:pStyle w:val="Zaglavlje"/>
      <w:rPr>
        <w:sz w:val="20"/>
      </w:rPr>
    </w:pPr>
    <w:r>
      <w:tab/>
    </w:r>
    <w:r>
      <w:tab/>
      <w:t xml:space="preserve">  </w:t>
    </w:r>
    <w:r w:rsidR="00F1772E">
      <w:t xml:space="preserve">Poslovni broj: </w:t>
    </w:r>
    <w:r w:rsidR="008415F5">
      <w:t>47.</w:t>
    </w:r>
    <w:r w:rsidR="004970BB">
      <w:t xml:space="preserve"> </w:t>
    </w:r>
    <w:r w:rsidR="008415F5">
      <w:t>St-</w:t>
    </w:r>
    <w:r w:rsidR="005340C3">
      <w:t>1716/13</w:t>
    </w:r>
    <w:r w:rsidR="009C3F4F">
      <w:t>-</w:t>
    </w: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0C42FE" w:rsidR="001F2854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F2854" w:rsidP="000C42FE" w:rsidR="001F2854" w:rsidRPr="00953077">
    <w:pPr>
      <w:pStyle w:val="Zaglavlje"/>
      <w:ind w:left="426"/>
    </w:pPr>
    <w:r w:rsidRPr="00953077">
      <w:t>Trgovački sud u Zagrebu</w:t>
    </w:r>
  </w:p>
  <w:p w:rsidRDefault="001F2854" w:rsidP="00FC1EDB" w:rsidR="00FC1EDB">
    <w:pPr>
      <w:pStyle w:val="Zaglavlje"/>
      <w:ind w:left="426"/>
    </w:pPr>
    <w:r w:rsidRPr="00953077">
      <w:t>Zagreb</w:t>
    </w:r>
    <w:r w:rsidR="00F1772E">
      <w:t>, Amruševa 2/II, desno (p.p. 432</w:t>
    </w:r>
    <w:r w:rsidRPr="00953077">
      <w:t>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3FC642AF"/>
    <w:multiLevelType w:val="hybridMultilevel"/>
    <w:tmpl w:val="E4A09286"/>
    <w:lvl w:tplc="CBC032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7100249"/>
    <w:multiLevelType w:val="hybridMultilevel"/>
    <w:tmpl w:val="AF086FA4"/>
    <w:lvl w:tplc="BF3CF2E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8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C4A5891"/>
    <w:multiLevelType w:val="hybridMultilevel"/>
    <w:tmpl w:val="33E2F284"/>
    <w:lvl w:tplc="6D00F742" w:ilvl="0">
      <w:start w:val="1"/>
      <w:numFmt w:val="decimal"/>
      <w:lvlText w:val="%1.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6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7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A31738"/>
    <w:multiLevelType w:val="hybridMultilevel"/>
    <w:tmpl w:val="4EAC7C1A"/>
    <w:lvl w:tplc="94E207E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6"/>
  </w:num>
  <w:num w:numId="2">
    <w:abstractNumId w:val="21"/>
  </w:num>
  <w:num w:numId="3">
    <w:abstractNumId w:val="24"/>
  </w:num>
  <w:num w:numId="4">
    <w:abstractNumId w:val="0"/>
  </w:num>
  <w:num w:numId="5">
    <w:abstractNumId w:val="1"/>
  </w:num>
  <w:num w:numId="6">
    <w:abstractNumId w:val="31"/>
  </w:num>
  <w:num w:numId="7">
    <w:abstractNumId w:val="9"/>
  </w:num>
  <w:num w:numId="8">
    <w:abstractNumId w:val="22"/>
  </w:num>
  <w:num w:numId="9">
    <w:abstractNumId w:val="2"/>
  </w:num>
  <w:num w:numId="10">
    <w:abstractNumId w:val="8"/>
  </w:num>
  <w:num w:numId="11">
    <w:abstractNumId w:val="17"/>
  </w:num>
  <w:num w:numId="12">
    <w:abstractNumId w:val="3"/>
  </w:num>
  <w:num w:numId="13">
    <w:abstractNumId w:val="29"/>
  </w:num>
  <w:num w:numId="14">
    <w:abstractNumId w:val="13"/>
  </w:num>
  <w:num w:numId="15">
    <w:abstractNumId w:val="4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10"/>
  </w:num>
  <w:num w:numId="19">
    <w:abstractNumId w:val="20"/>
  </w:num>
  <w:num w:numId="20">
    <w:abstractNumId w:val="5"/>
  </w:num>
  <w:num w:numId="21">
    <w:abstractNumId w:val="19"/>
  </w:num>
  <w:num w:numId="22">
    <w:abstractNumId w:val="12"/>
  </w:num>
  <w:num w:numId="23">
    <w:abstractNumId w:val="25"/>
  </w:num>
  <w:num w:numId="24">
    <w:abstractNumId w:val="26"/>
  </w:num>
  <w:num w:numId="25">
    <w:abstractNumId w:val="14"/>
  </w:num>
  <w:num w:numId="26">
    <w:abstractNumId w:val="27"/>
  </w:num>
  <w:num w:numId="27">
    <w:abstractNumId w:val="23"/>
  </w:num>
  <w:num w:numId="28">
    <w:abstractNumId w:val="32"/>
  </w:num>
  <w:num w:numId="29">
    <w:abstractNumId w:val="18"/>
  </w:num>
  <w:num w:numId="30">
    <w:abstractNumId w:val="28"/>
  </w:num>
  <w:num w:numId="31">
    <w:abstractNumId w:val="11"/>
  </w:num>
  <w:num w:numId="32">
    <w:abstractNumId w:val="7"/>
  </w:num>
  <w:num w:numId="33">
    <w:abstractNumId w:val="30"/>
  </w:num>
  <w:num w:numId="34">
    <w:abstractNumId w:val="15"/>
  </w:num>
  <w:num w:numId="35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428F"/>
    <w:rsid w:val="000C747F"/>
    <w:rsid w:val="000E292E"/>
    <w:rsid w:val="000F21CE"/>
    <w:rsid w:val="00107426"/>
    <w:rsid w:val="0013119D"/>
    <w:rsid w:val="00142D20"/>
    <w:rsid w:val="00152575"/>
    <w:rsid w:val="00165B0A"/>
    <w:rsid w:val="0019493C"/>
    <w:rsid w:val="001A0199"/>
    <w:rsid w:val="001C157B"/>
    <w:rsid w:val="001C4A03"/>
    <w:rsid w:val="001F004F"/>
    <w:rsid w:val="001F2854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2A1E"/>
    <w:rsid w:val="002F5511"/>
    <w:rsid w:val="00303C1B"/>
    <w:rsid w:val="0033713F"/>
    <w:rsid w:val="00361D36"/>
    <w:rsid w:val="00374088"/>
    <w:rsid w:val="00374D53"/>
    <w:rsid w:val="00391F73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970BB"/>
    <w:rsid w:val="004A5049"/>
    <w:rsid w:val="004B0809"/>
    <w:rsid w:val="004C592A"/>
    <w:rsid w:val="004E3573"/>
    <w:rsid w:val="004F09AF"/>
    <w:rsid w:val="004F3E31"/>
    <w:rsid w:val="004F59FE"/>
    <w:rsid w:val="004F6EE8"/>
    <w:rsid w:val="00526EF6"/>
    <w:rsid w:val="005340C3"/>
    <w:rsid w:val="00541E38"/>
    <w:rsid w:val="00563720"/>
    <w:rsid w:val="00592CB5"/>
    <w:rsid w:val="00597E7B"/>
    <w:rsid w:val="005A257A"/>
    <w:rsid w:val="005A5170"/>
    <w:rsid w:val="005B4254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1581"/>
    <w:rsid w:val="00696917"/>
    <w:rsid w:val="006A7C82"/>
    <w:rsid w:val="006C2827"/>
    <w:rsid w:val="006D4DB7"/>
    <w:rsid w:val="006E1DC0"/>
    <w:rsid w:val="007025E0"/>
    <w:rsid w:val="0073788E"/>
    <w:rsid w:val="007525BB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387F"/>
    <w:rsid w:val="008B7A19"/>
    <w:rsid w:val="008D2596"/>
    <w:rsid w:val="008D514A"/>
    <w:rsid w:val="008F4849"/>
    <w:rsid w:val="009057AB"/>
    <w:rsid w:val="00914709"/>
    <w:rsid w:val="00947AC0"/>
    <w:rsid w:val="009515ED"/>
    <w:rsid w:val="009516D7"/>
    <w:rsid w:val="009808B6"/>
    <w:rsid w:val="0098650A"/>
    <w:rsid w:val="009902BD"/>
    <w:rsid w:val="009C3B39"/>
    <w:rsid w:val="009C3F4F"/>
    <w:rsid w:val="009E0375"/>
    <w:rsid w:val="009E2406"/>
    <w:rsid w:val="009E64C1"/>
    <w:rsid w:val="00A01928"/>
    <w:rsid w:val="00A31CB4"/>
    <w:rsid w:val="00A406A1"/>
    <w:rsid w:val="00A53CB8"/>
    <w:rsid w:val="00A63AD6"/>
    <w:rsid w:val="00A736D2"/>
    <w:rsid w:val="00A75EAF"/>
    <w:rsid w:val="00A76FD1"/>
    <w:rsid w:val="00A806E8"/>
    <w:rsid w:val="00A927F4"/>
    <w:rsid w:val="00A948B0"/>
    <w:rsid w:val="00A97C08"/>
    <w:rsid w:val="00AA09BB"/>
    <w:rsid w:val="00AA3112"/>
    <w:rsid w:val="00AD5007"/>
    <w:rsid w:val="00AE28C7"/>
    <w:rsid w:val="00AE2DF2"/>
    <w:rsid w:val="00AE73D5"/>
    <w:rsid w:val="00AF3070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E2B05"/>
    <w:rsid w:val="00BE3191"/>
    <w:rsid w:val="00C06A15"/>
    <w:rsid w:val="00C078DA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1A62"/>
    <w:rsid w:val="00C85B7E"/>
    <w:rsid w:val="00C949A8"/>
    <w:rsid w:val="00CB452B"/>
    <w:rsid w:val="00CC13F8"/>
    <w:rsid w:val="00CE350D"/>
    <w:rsid w:val="00CE4AD0"/>
    <w:rsid w:val="00CF6858"/>
    <w:rsid w:val="00D02C4C"/>
    <w:rsid w:val="00D27E4F"/>
    <w:rsid w:val="00D27F04"/>
    <w:rsid w:val="00D30894"/>
    <w:rsid w:val="00D45980"/>
    <w:rsid w:val="00D54B42"/>
    <w:rsid w:val="00D5779B"/>
    <w:rsid w:val="00D74F5E"/>
    <w:rsid w:val="00D8523B"/>
    <w:rsid w:val="00D95F6D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0C77"/>
    <w:rsid w:val="00E32F18"/>
    <w:rsid w:val="00E359B0"/>
    <w:rsid w:val="00E403AC"/>
    <w:rsid w:val="00E40F32"/>
    <w:rsid w:val="00E42B05"/>
    <w:rsid w:val="00E47D11"/>
    <w:rsid w:val="00E55C80"/>
    <w:rsid w:val="00E66974"/>
    <w:rsid w:val="00E920AB"/>
    <w:rsid w:val="00E92A0B"/>
    <w:rsid w:val="00E95500"/>
    <w:rsid w:val="00EC6820"/>
    <w:rsid w:val="00ED1AB8"/>
    <w:rsid w:val="00ED2100"/>
    <w:rsid w:val="00F12288"/>
    <w:rsid w:val="00F1772E"/>
    <w:rsid w:val="00F57473"/>
    <w:rsid w:val="00F63357"/>
    <w:rsid w:val="00F80116"/>
    <w:rsid w:val="00F82CEF"/>
    <w:rsid w:val="00F86E5D"/>
    <w:rsid w:val="00F92F05"/>
    <w:rsid w:val="00FB5ACB"/>
    <w:rsid w:val="00FC10F8"/>
    <w:rsid w:val="00FC1EDB"/>
    <w:rsid w:val="00FE2F1D"/>
    <w:rsid w:val="00FE73F0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3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6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6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6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6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3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6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6D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6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6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6. dražba ponovno</izvorni_sadrzaj>
    <derivirana_varijabla naziv="DomainObject.Primjedba_1">6. dražba ponovno</derivirana_varijabla>
  </DomainObject.Primjedba>
  <DomainObject.Oznaka>
    <izvorni_sadrzaj>St-1716/2013-86</izvorni_sadrzaj>
    <derivirana_varijabla naziv="DomainObject.Oznaka_1">St-1716/2013-86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2013.</izvorni_sadrzaj>
    <derivirana_varijabla naziv="DomainObject.Predmet.DatumOsnivanja_1">29.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s.b. upisan novi prijedlog sukladno čl. 335 i SZ i po uputi suca Radića</izvorni_sadrzaj>
    <derivirana_varijabla naziv="DomainObject.Predmet.Opis_1">s.b. upisan novi prijedlog sukladno čl. 335 i SZ i po uputi suca Radića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St-1716/2013</izvorni_sadrzaj>
    <derivirana_varijabla naziv="DomainObject.Predmet.OznakaBroj_1">St-1716/2013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47.ST-223/2011</izvorni_sadrzaj>
    <derivirana_varijabla naziv="DomainObject.Predmet.PrimjedbaSuca_1">veza:
47.ST-223/2011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CUBUS-ING d.o.o. za građevinarstvo i poslovanje nekretninama u stečaju</izvorni_sadrzaj>
    <derivirana_varijabla naziv="DomainObject.Predmet.ProtustrankaFormated_1">  CUBUS-ING d.o.o. za građevinarstvo i poslovanje nekretninama u stečaju</derivirana_varijabla>
  </DomainObject.Predmet.ProtustrankaFormated>
  <DomainObject.Predmet.ProtustrankaFormatedOIB>
    <izvorni_sadrzaj>  CUBUS-ING d.o.o. za građevinarstvo i poslovanje nekretninama u stečaju, OIB 89959679128</izvorni_sadrzaj>
    <derivirana_varijabla naziv="DomainObject.Predmet.ProtustrankaFormatedOIB_1">  CUBUS-ING d.o.o. za građevinarstvo i poslovanje nekretninama u stečaju, OIB 89959679128</derivirana_varijabla>
  </DomainObject.Predmet.ProtustrankaFormatedOIB>
  <DomainObject.Predmet.ProtustrankaFormatedWithAdress>
    <izvorni_sadrzaj> CUBUS-ING d.o.o. za građevinarstvo i poslovanje nekretninama u stečaju, Martićeva 38, 10000 Zagreb</izvorni_sadrzaj>
    <derivirana_varijabla naziv="DomainObject.Predmet.ProtustrankaFormatedWithAdress_1"> CUBUS-ING d.o.o. za građevinarstvo i poslovanje nekretninama u stečaju, Martićeva 38, 10000 Zagreb</derivirana_varijabla>
  </DomainObject.Predmet.ProtustrankaFormatedWithAdress>
  <DomainObject.Predmet.ProtustrankaFormatedWithAdressOIB>
    <izvorni_sadrzaj> CUBUS-ING d.o.o. za građevinarstvo i poslovanje nekretninama u stečaju, OIB 89959679128, Martićeva 38, 10000 Zagreb</izvorni_sadrzaj>
    <derivirana_varijabla naziv="DomainObject.Predmet.ProtustrankaFormatedWithAdressOIB_1"> CUBUS-ING d.o.o. za građevinarstvo i poslovanje nekretninama u stečaju, OIB 89959679128, Martićeva 38, 10000 Zagreb</derivirana_varijabla>
  </DomainObject.Predmet.ProtustrankaFormatedWithAdressOIB>
  <DomainObject.Predmet.ProtustrankaWithAdress>
    <izvorni_sadrzaj>CUBUS-ING d.o.o. za građevinarstvo i poslovanje nekretninama u stečaju Martićeva 38, 10000 Zagreb</izvorni_sadrzaj>
    <derivirana_varijabla naziv="DomainObject.Predmet.ProtustrankaWithAdress_1">CUBUS-ING d.o.o. za građevinarstvo i poslovanje nekretninama u stečaju Martićeva 38, 10000 Zagreb</derivirana_varijabla>
  </DomainObject.Predmet.ProtustrankaWithAdress>
  <DomainObject.Predmet.ProtustrankaWithAdressOIB>
    <izvorni_sadrzaj>CUBUS-ING d.o.o. za građevinarstvo i poslovanje nekretninama u stečaju, OIB 89959679128, Martićeva 38, 10000 Zagreb</izvorni_sadrzaj>
    <derivirana_varijabla naziv="DomainObject.Predmet.ProtustrankaWithAdressOIB_1">CUBUS-ING d.o.o. za građevinarstvo i poslovanje nekretninama u stečaju, OIB 89959679128, Martićeva 38, 10000 Zagreb</derivirana_varijabla>
  </DomainObject.Predmet.ProtustrankaWithAdressOIB>
  <DomainObject.Predmet.ProtustrankaNazivFormated>
    <izvorni_sadrzaj>CUBUS-ING d.o.o. za građevinarstvo i poslovanje nekretninama u stečaju</izvorni_sadrzaj>
    <derivirana_varijabla naziv="DomainObject.Predmet.ProtustrankaNazivFormated_1">CUBUS-ING d.o.o. za građevinarstvo i poslovanje nekretninama u stečaju</derivirana_varijabla>
  </DomainObject.Predmet.ProtustrankaNazivFormated>
  <DomainObject.Predmet.ProtustrankaNazivFormatedOIB>
    <izvorni_sadrzaj>CUBUS-ING d.o.o. za građevinarstvo i poslovanje nekretninama u stečaju, OIB 89959679128</izvorni_sadrzaj>
    <derivirana_varijabla naziv="DomainObject.Predmet.ProtustrankaNazivFormatedOIB_1">CUBUS-ING d.o.o. za građevinarstvo i poslovanje nekretninama u stečaju, OIB 89959679128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 PODRUČNI URED ZAGREB; Senad Handžić</izvorni_sadrzaj>
    <derivirana_varijabla naziv="DomainObject.Predmet.StrankaFormated_1">  MINISTARSTVO FINANCIJA - POREZNA UPRAVA PODRUČNI URED ZAGREB; Senad Handžić</derivirana_varijabla>
  </DomainObject.Predmet.StrankaFormated>
  <DomainObject.Predmet.StrankaFormatedOIB>
    <izvorni_sadrzaj>  MINISTARSTVO FINANCIJA - POREZNA UPRAVA PODRUČNI URED ZAGREB, OIB 18683136487; Senad Handžić, OIB 27131757420</izvorni_sadrzaj>
    <derivirana_varijabla naziv="DomainObject.Predmet.StrankaFormatedOIB_1">  MINISTARSTVO FINANCIJA - POREZNA UPRAVA PODRUČNI URED ZAGREB, OIB 18683136487; Senad Handžić, OIB 27131757420</derivirana_varijabla>
  </DomainObject.Predmet.StrankaFormatedOIB>
  <DomainObject.Predmet.StrankaFormatedWithAdress>
    <izvorni_sadrzaj> MINISTARSTVO FINANCIJA - POREZNA UPRAVA PODRUČNI URED ZAGREB, Albrechtova 42, 10000 Zagreb; Senad Handžić, Lukoranska Ulica 11 C, 10000 Zagreb</izvorni_sadrzaj>
    <derivirana_varijabla naziv="DomainObject.Predmet.StrankaFormatedWithAdress_1"> MINISTARSTVO FINANCIJA - POREZNA UPRAVA PODRUČNI URED ZAGREB, Albrechtova 42, 10000 Zagreb; Senad Handžić, Lukoranska Ulica 11 C, 10000 Zagreb</derivirana_varijabla>
  </DomainObject.Predmet.StrankaFormatedWithAdress>
  <DomainObject.Predmet.StrankaFormatedWithAdressOIB>
    <izvorni_sadrzaj> MINISTARSTVO FINANCIJA - POREZNA UPRAVA PODRUČNI URED ZAGREB, OIB 18683136487, Albrechtova 42, 10000 Zagreb; Senad Handžić, OIB 27131757420, Lukoranska Ulica 11 C, 10000 Zagreb</izvorni_sadrzaj>
    <derivirana_varijabla naziv="DomainObject.Predmet.StrankaFormatedWithAdressOIB_1"> MINISTARSTVO FINANCIJA - POREZNA UPRAVA PODRUČNI URED ZAGREB, OIB 18683136487, Albrechtova 42, 10000 Zagreb; Senad Handžić, OIB 27131757420, Lukoranska Ulica 11 C, 10000 Zagreb</derivirana_varijabla>
  </DomainObject.Predmet.StrankaFormatedWithAdressOIB>
  <DomainObject.Predmet.StrankaWithAdress>
    <izvorni_sadrzaj>MINISTARSTVO FINANCIJA - POREZNA UPRAVA PODRUČNI URED ZAGREB Albrechtova 42,10000 Zagreb,Senad Handžić Lukoranska Ulica 11 C,10000 Zagreb</izvorni_sadrzaj>
    <derivirana_varijabla naziv="DomainObject.Predmet.StrankaWithAdress_1">MINISTARSTVO FINANCIJA - POREZNA UPRAVA PODRUČNI URED ZAGREB Albrechtova 42,10000 Zagreb,Senad Handžić Lukoranska Ulica 11 C,10000 Zagreb</derivirana_varijabla>
  </DomainObject.Predmet.StrankaWithAdress>
  <DomainObject.Predmet.StrankaWithAdressOIB>
    <izvorni_sadrzaj>MINISTARSTVO FINANCIJA - POREZNA UPRAVA PODRUČNI URED ZAGREB, OIB 18683136487, Albrechtova 42,10000 Zagreb,Senad Handžić, OIB 27131757420, Lukoranska Ulica 11 C,10000 Zagreb</izvorni_sadrzaj>
    <derivirana_varijabla naziv="DomainObject.Predmet.StrankaWithAdressOIB_1">MINISTARSTVO FINANCIJA - POREZNA UPRAVA PODRUČNI URED ZAGREB, OIB 18683136487, Albrechtova 42,10000 Zagreb,Senad Handžić, OIB 27131757420, Lukoranska Ulica 11 C,10000 Zagreb</derivirana_varijabla>
  </DomainObject.Predmet.StrankaWithAdressOIB>
  <DomainObject.Predmet.StrankaNazivFormated>
    <izvorni_sadrzaj>MINISTARSTVO FINANCIJA - POREZNA UPRAVA PODRUČNI URED ZAGREB,Senad Handžić</izvorni_sadrzaj>
    <derivirana_varijabla naziv="DomainObject.Predmet.StrankaNazivFormated_1">MINISTARSTVO FINANCIJA - POREZNA UPRAVA PODRUČNI URED ZAGREB,Senad Handžić</derivirana_varijabla>
  </DomainObject.Predmet.StrankaNazivFormated>
  <DomainObject.Predmet.StrankaNazivFormatedOIB>
    <izvorni_sadrzaj>MINISTARSTVO FINANCIJA - POREZNA UPRAVA PODRUČNI URED ZAGREB, OIB 18683136487,Senad Handžić, OIB 27131757420</izvorni_sadrzaj>
    <derivirana_varijabla naziv="DomainObject.Predmet.StrankaNazivFormatedOIB_1">MINISTARSTVO FINANCIJA - POREZNA UPRAVA PODRUČNI URED ZAGREB, OIB 18683136487,Senad Handžić, OIB 27131757420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 - POREZNA UPRAVA PODRUČNI URED ZAGREB</item>
      <item>Senad Handžić</item>
    </izvorni_sadrzaj>
    <derivirana_varijabla naziv="DomainObject.Predmet.StrankaListFormated_1">
      <item>MINISTARSTVO FINANCIJA - POREZNA UPRAVA PODRUČNI URED ZAGREB</item>
      <item>Senad Handžić</item>
    </derivirana_varijabla>
  </DomainObject.Predmet.StrankaListFormated>
  <DomainObject.Predmet.StrankaListFormatedOIB>
    <izvorni_sadrzaj>
      <item>MINISTARSTVO FINANCIJA - POREZNA UPRAVA PODRUČNI URED ZAGREB, OIB 18683136487</item>
      <item>Senad Handžić, OIB 27131757420</item>
    </izvorni_sadrzaj>
    <derivirana_varijabla naziv="DomainObject.Predmet.StrankaListFormatedOIB_1">
      <item>MINISTARSTVO FINANCIJA - POREZNA UPRAVA PODRUČNI URED ZAGREB, OIB 18683136487</item>
      <item>Senad Handžić, OIB 27131757420</item>
    </derivirana_varijabla>
  </DomainObject.Predmet.StrankaListFormatedOIB>
  <DomainObject.Predmet.StrankaListFormatedWithAdress>
    <izvorni_sadrzaj>
      <item>MINISTARSTVO FINANCIJA - POREZNA UPRAVA PODRUČNI URED ZAGREB, Albrechtova 42, 10000 Zagreb</item>
      <item>Senad Handžić, Lukoranska Ulica 11 C, 10000 Zagreb</item>
    </izvorni_sadrzaj>
    <derivirana_varijabla naziv="DomainObject.Predmet.StrankaListFormatedWithAdress_1">
      <item>MINISTARSTVO FINANCIJA - POREZNA UPRAVA PODRUČNI URED ZAGREB, Albrechtova 42, 10000 Zagreb</item>
      <item>Senad Handžić, Lukoranska Ulica 11 C, 10000 Zagreb</item>
    </derivirana_varijabla>
  </DomainObject.Predmet.StrankaListFormatedWithAdress>
  <DomainObject.Predmet.StrankaListFormatedWithAdressOIB>
    <izvorni_sadrzaj>
      <item>MINISTARSTVO FINANCIJA - POREZNA UPRAVA PODRUČNI URED ZAGREB, OIB 18683136487, Albrechtova 42, 10000 Zagreb</item>
      <item>Senad Handžić, OIB 27131757420, Lukoranska Ulica 11 C, 10000 Zagreb</item>
    </izvorni_sadrzaj>
    <derivirana_varijabla naziv="DomainObject.Predmet.StrankaListFormatedWithAdressOIB_1">
      <item>MINISTARSTVO FINANCIJA - POREZNA UPRAVA PODRUČNI URED ZAGREB, OIB 18683136487, Albrechtova 42, 10000 Zagreb</item>
      <item>Senad Handžić, OIB 27131757420, Lukoranska Ulica 11 C, 10000 Zagreb</item>
    </derivirana_varijabla>
  </DomainObject.Predmet.StrankaListFormatedWithAdressOIB>
  <DomainObject.Predmet.StrankaListNazivFormated>
    <izvorni_sadrzaj>
      <item>MINISTARSTVO FINANCIJA - POREZNA UPRAVA PODRUČNI URED ZAGREB</item>
      <item>Senad Handžić</item>
    </izvorni_sadrzaj>
    <derivirana_varijabla naziv="DomainObject.Predmet.StrankaListNazivFormated_1">
      <item>MINISTARSTVO FINANCIJA - POREZNA UPRAVA PODRUČNI URED ZAGREB</item>
      <item>Senad Handžić</item>
    </derivirana_varijabla>
  </DomainObject.Predmet.StrankaListNazivFormated>
  <DomainObject.Predmet.StrankaListNazivFormatedOIB>
    <izvorni_sadrzaj>
      <item>MINISTARSTVO FINANCIJA - POREZNA UPRAVA PODRUČNI URED ZAGREB, OIB 18683136487</item>
      <item>Senad Handžić, OIB 27131757420</item>
    </izvorni_sadrzaj>
    <derivirana_varijabla naziv="DomainObject.Predmet.StrankaListNazivFormatedOIB_1">
      <item>MINISTARSTVO FINANCIJA - POREZNA UPRAVA PODRUČNI URED ZAGREB, OIB 18683136487</item>
      <item>Senad Handžić, OIB 27131757420</item>
    </derivirana_varijabla>
  </DomainObject.Predmet.StrankaListNazivFormatedOIB>
  <DomainObject.Predmet.ProtuStrankaListFormated>
    <izvorni_sadrzaj>
      <item>CUBUS-ING d.o.o. za građevinarstvo i poslovanje nekretninama u stečaju</item>
    </izvorni_sadrzaj>
    <derivirana_varijabla naziv="DomainObject.Predmet.ProtuStrankaListFormated_1">
      <item>CUBUS-ING d.o.o. za građevinarstvo i poslovanje nekretninama u stečaju</item>
    </derivirana_varijabla>
  </DomainObject.Predmet.ProtuStrankaListFormated>
  <DomainObject.Predmet.ProtuStrankaListFormatedOIB>
    <izvorni_sadrzaj>
      <item>CUBUS-ING d.o.o. za građevinarstvo i poslovanje nekretninama u stečaju, OIB 89959679128</item>
    </izvorni_sadrzaj>
    <derivirana_varijabla naziv="DomainObject.Predmet.ProtuStrankaListFormatedOIB_1">
      <item>CUBUS-ING d.o.o. za građevinarstvo i poslovanje nekretninama u stečaju, OIB 89959679128</item>
    </derivirana_varijabla>
  </DomainObject.Predmet.ProtuStrankaListFormatedOIB>
  <DomainObject.Predmet.ProtuStrankaListFormatedWithAdress>
    <izvorni_sadrzaj>
      <item>CUBUS-ING d.o.o. za građevinarstvo i poslovanje nekretninama u stečaju, Martićeva 38, 10000 Zagreb</item>
    </izvorni_sadrzaj>
    <derivirana_varijabla naziv="DomainObject.Predmet.ProtuStrankaListFormatedWithAdress_1">
      <item>CUBUS-ING d.o.o. za građevinarstvo i poslovanje nekretninama u stečaju, Martićeva 38, 10000 Zagreb</item>
    </derivirana_varijabla>
  </DomainObject.Predmet.ProtuStrankaListFormatedWithAdress>
  <DomainObject.Predmet.ProtuStrankaListFormatedWithAdressOIB>
    <izvorni_sadrzaj>
      <item>CUBUS-ING d.o.o. za građevinarstvo i poslovanje nekretninama u stečaju, OIB 89959679128, Martićeva 38, 10000 Zagreb</item>
    </izvorni_sadrzaj>
    <derivirana_varijabla naziv="DomainObject.Predmet.ProtuStrankaListFormatedWithAdressOIB_1">
      <item>CUBUS-ING d.o.o. za građevinarstvo i poslovanje nekretninama u stečaju, OIB 89959679128, Martićeva 38, 10000 Zagreb</item>
    </derivirana_varijabla>
  </DomainObject.Predmet.ProtuStrankaListFormatedWithAdressOIB>
  <DomainObject.Predmet.ProtuStrankaListNazivFormated>
    <izvorni_sadrzaj>
      <item>CUBUS-ING d.o.o. za građevinarstvo i poslovanje nekretninama u stečaju</item>
    </izvorni_sadrzaj>
    <derivirana_varijabla naziv="DomainObject.Predmet.ProtuStrankaListNazivFormated_1">
      <item>CUBUS-ING d.o.o. za građevinarstvo i poslovanje nekretninama u stečaju</item>
    </derivirana_varijabla>
  </DomainObject.Predmet.ProtuStrankaListNazivFormated>
  <DomainObject.Predmet.ProtuStrankaListNazivFormatedOIB>
    <izvorni_sadrzaj>
      <item>CUBUS-ING d.o.o. za građevinarstvo i poslovanje nekretninama u stečaju, OIB 89959679128</item>
    </izvorni_sadrzaj>
    <derivirana_varijabla naziv="DomainObject.Predmet.ProtuStrankaListNazivFormatedOIB_1">
      <item>CUBUS-ING d.o.o. za građevinarstvo i poslovanje nekretninama u stečaju, OIB 89959679128</item>
    </derivirana_varijabla>
  </DomainObject.Predmet.ProtuStrankaListNazivFormatedOIB>
  <DomainObject.Predmet.OstaliListFormated>
    <izvorni_sadrzaj>
      <item>ŽDO - Građansko upravni odjel</item>
      <item>Mate Balenović</item>
    </izvorni_sadrzaj>
    <derivirana_varijabla naziv="DomainObject.Predmet.OstaliListFormated_1">
      <item>ŽDO - Građansko upravni odjel</item>
      <item>Mate Balenović</item>
    </derivirana_varijabla>
  </DomainObject.Predmet.OstaliListFormated>
  <DomainObject.Predmet.OstaliListFormatedOIB>
    <izvorni_sadrzaj>
      <item>ŽDO - Građansko upravni odjel</item>
      <item>Mate Balenović, OIB 50117846393</item>
    </izvorni_sadrzaj>
    <derivirana_varijabla naziv="DomainObject.Predmet.OstaliListFormatedOIB_1">
      <item>ŽDO - Građansko upravni odjel</item>
      <item>Mate Balenović, OIB 50117846393</item>
    </derivirana_varijabla>
  </DomainObject.Predmet.OstaliListFormatedOIB>
  <DomainObject.Predmet.OstaliListFormatedWithAdress>
    <izvorni_sadrzaj>
      <item>ŽDO - Građansko upravni odjel</item>
      <item>Mate Balenović, Zeleni Dol 6a, 10000 Zagreb</item>
    </izvorni_sadrzaj>
    <derivirana_varijabla naziv="DomainObject.Predmet.OstaliListFormatedWithAdress_1">
      <item>ŽDO - Građansko upravni odjel</item>
      <item>Mate Balenović, Zeleni Dol 6a, 10000 Zagreb</item>
    </derivirana_varijabla>
  </DomainObject.Predmet.OstaliListFormatedWithAdress>
  <DomainObject.Predmet.OstaliListFormatedWithAdressOIB>
    <izvorni_sadrzaj>
      <item>ŽDO - Građansko upravni odjel</item>
      <item>Mate Balenović, OIB 50117846393, Zeleni Dol 6a, 10000 Zagreb</item>
    </izvorni_sadrzaj>
    <derivirana_varijabla naziv="DomainObject.Predmet.OstaliListFormatedWithAdressOIB_1">
      <item>ŽDO - Građansko upravni odjel</item>
      <item>Mate Balenović, OIB 50117846393, Zeleni Dol 6a, 10000 Zagreb</item>
    </derivirana_varijabla>
  </DomainObject.Predmet.OstaliListFormatedWithAdressOIB>
  <DomainObject.Predmet.OstaliListNazivFormated>
    <izvorni_sadrzaj>
      <item>ŽDO - Građansko upravni odjel</item>
      <item>Mate Balenović</item>
    </izvorni_sadrzaj>
    <derivirana_varijabla naziv="DomainObject.Predmet.OstaliListNazivFormated_1">
      <item>ŽDO - Građansko upravni odjel</item>
      <item>Mate Balenović</item>
    </derivirana_varijabla>
  </DomainObject.Predmet.OstaliListNazivFormated>
  <DomainObject.Predmet.OstaliListNazivFormatedOIB>
    <izvorni_sadrzaj>
      <item>ŽDO - Građansko upravni odjel</item>
      <item>Mate Balenović, OIB 50117846393</item>
    </izvorni_sadrzaj>
    <derivirana_varijabla naziv="DomainObject.Predmet.OstaliListNazivFormatedOIB_1">
      <item>ŽDO - Građansko upravni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St-1716/2013-86</izvorni_sadrzaj>
    <derivirana_varijabla naziv="DomainObject.PoslovniBrojDokumenta_1">St-1716/2013-86</derivirana_varijabla>
  </DomainObject.PoslovniBrojDokumenta>
  <DomainObject.Predmet.StrankaIDrugi>
    <izvorni_sadrzaj>MINISTARSTVO FINANCIJA - POREZNA UPRAVA PODRUČNI URED ZAGREB i dr.</izvorni_sadrzaj>
    <derivirana_varijabla naziv="DomainObject.Predmet.StrankaIDrugi_1">MINISTARSTVO FINANCIJA - POREZNA UPRAVA PODRUČNI URED ZAGREB i dr.</derivirana_varijabla>
  </DomainObject.Predmet.StrankaIDrugi>
  <DomainObject.Predmet.ProtustrankaIDrugi>
    <izvorni_sadrzaj>CUBUS-ING d.o.o. za građevinarstvo i poslovanje nekretninama u stečaju</izvorni_sadrzaj>
    <derivirana_varijabla naziv="DomainObject.Predmet.ProtustrankaIDrugi_1">CUBUS-ING d.o.o. za građevinarstvo i poslovanje nekretninama u stečaju</derivirana_varijabla>
  </DomainObject.Predmet.ProtustrankaIDrugi>
  <DomainObject.Predmet.StrankaIDrugiAdressOIB>
    <izvorni_sadrzaj>MINISTARSTVO FINANCIJA - POREZNA UPRAVA PODRUČNI URED ZAGREB, OIB 18683136487, Albrechtova 42, 10000 Zagreb i dr.</izvorni_sadrzaj>
    <derivirana_varijabla naziv="DomainObject.Predmet.StrankaIDrugiAdressOIB_1">MINISTARSTVO FINANCIJA - POREZNA UPRAVA PODRUČNI URED ZAGREB, OIB 18683136487, Albrechtova 42, 10000 Zagreb i dr.</derivirana_varijabla>
  </DomainObject.Predmet.StrankaIDrugiAdressOIB>
  <DomainObject.Predmet.ProtustrankaIDrugiAdressOIB>
    <izvorni_sadrzaj>CUBUS-ING d.o.o. za građevinarstvo i poslovanje nekretninama u stečaju, OIB 89959679128, Martićeva 38, 10000 Zagreb</izvorni_sadrzaj>
    <derivirana_varijabla naziv="DomainObject.Predmet.ProtustrankaIDrugiAdressOIB_1">CUBUS-ING d.o.o. za građevinarstvo i poslovanje nekretninama u stečaju, OIB 89959679128, Martićeva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CUBUS-ING d.o.o. za građevinarstvo i poslovanje nekretninama u stečaju</item>
      <item>MINISTARSTVO FINANCIJA - POREZNA UPRAVA PODRUČNI URED ZAGREB</item>
      <item>ŽDO - Građansko upravni odjel</item>
      <item>Mate Balenović</item>
      <item>Senad Handžić</item>
    </izvorni_sadrzaj>
    <derivirana_varijabla naziv="DomainObject.Predmet.SudioniciListNaziv_1">
      <item>CUBUS-ING d.o.o. za građevinarstvo i poslovanje nekretninama u stečaju</item>
      <item>MINISTARSTVO FINANCIJA - POREZNA UPRAVA PODRUČNI URED ZAGREB</item>
      <item>ŽDO - Građansko upravni odjel</item>
      <item>Mate Balenović</item>
      <item>Senad Handžić</item>
    </derivirana_varijabla>
  </DomainObject.Predmet.SudioniciListNaziv>
  <DomainObject.Predmet.SudioniciListAdressOIB>
    <izvorni_sadrzaj>
      <item>CUBUS-ING d.o.o. za građevinarstvo i poslovanje nekretninama u stečaju, OIB 89959679128, Martićeva 38,10000 Zagreb</item>
      <item>MINISTARSTVO FINANCIJA - POREZNA UPRAVA PODRUČNI URED ZAGREB, OIB 18683136487, Albrechtova 42,10000 Zagreb</item>
      <item>ŽDO - Građansko upravni odjel</item>
      <item>Mate Balenović, OIB 50117846393, Zeleni Dol 6a,10000 Zagreb</item>
      <item>Senad Handžić, OIB 27131757420, Lukoranska Ulica 11 C,10000 Zagreb</item>
    </izvorni_sadrzaj>
    <derivirana_varijabla naziv="DomainObject.Predmet.SudioniciListAdressOIB_1">
      <item>CUBUS-ING d.o.o. za građevinarstvo i poslovanje nekretninama u stečaju, OIB 89959679128, Martićeva 38,10000 Zagreb</item>
      <item>MINISTARSTVO FINANCIJA - POREZNA UPRAVA PODRUČNI URED ZAGREB, OIB 18683136487, Albrechtova 42,10000 Zagreb</item>
      <item>ŽDO - Građansko upravni odjel</item>
      <item>Mate Balenović, OIB 50117846393, Zeleni Dol 6a,10000 Zagreb</item>
      <item>Senad Handžić, OIB 27131757420, Lukoranska Ulica 11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89959679128</item>
      <item>, OIB 18683136487</item>
      <item>, OIB null</item>
      <item>, OIB 50117846393</item>
      <item>, OIB 27131757420</item>
    </izvorni_sadrzaj>
    <derivirana_varijabla naziv="DomainObject.Predmet.SudioniciListNazivOIB_1">
      <item>, OIB 89959679128</item>
      <item>, OIB 18683136487</item>
      <item>, OIB null</item>
      <item>, OIB 50117846393</item>
      <item>, OIB 27131757420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8771A-8159-4F80-8B19-9930C489E8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1035</properties:Words>
  <properties:Characters>5539</properties:Characters>
  <properties:Lines>141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2016-12-12T13:17:00Z</dcterms:created>
  <dc:creator>BISERKA CALIC</dc:creator>
  <cp:lastModifiedBy>Monika Grbac</cp:lastModifiedBy>
  <cp:lastPrinted>2016-12-13T06:50:00Z</cp:lastPrinted>
  <dcterms:modified xmlns:xsi="http://www.w3.org/2001/XMLSchema-instance" xsi:type="dcterms:W3CDTF">2016-12-13T06:50:00Z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St-1716/2013-86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