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06be" w14:paraId="a5306b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64180">
        <w:t>25</w:t>
      </w:r>
      <w:r w:rsidR="00E92461">
        <w:t>3</w:t>
      </w:r>
      <w:r w:rsidR="000A2A3A">
        <w:t>9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3C4B74" w:rsidRPr="003C4B74">
        <w:rPr>
          <w:b/>
        </w:rPr>
        <w:t>P.M.J. KOŠTEK d.o.o.</w:t>
      </w:r>
      <w:r w:rsidRPr="004B14C7">
        <w:rPr>
          <w:b/>
        </w:rPr>
        <w:t xml:space="preserve">, </w:t>
      </w:r>
      <w:r w:rsidR="003C4B74" w:rsidRPr="003C4B74">
        <w:rPr>
          <w:b/>
        </w:rPr>
        <w:t xml:space="preserve">Mala </w:t>
      </w:r>
      <w:proofErr w:type="spellStart"/>
      <w:r w:rsidR="003C4B74" w:rsidRPr="003C4B74">
        <w:rPr>
          <w:b/>
        </w:rPr>
        <w:t>Ostrna</w:t>
      </w:r>
      <w:proofErr w:type="spellEnd"/>
      <w:r w:rsidR="003C4B74" w:rsidRPr="003C4B74">
        <w:rPr>
          <w:b/>
        </w:rPr>
        <w:t xml:space="preserve">, </w:t>
      </w:r>
      <w:proofErr w:type="spellStart"/>
      <w:r w:rsidR="003C4B74" w:rsidRPr="003C4B74">
        <w:rPr>
          <w:b/>
        </w:rPr>
        <w:t>Pavlićeva</w:t>
      </w:r>
      <w:proofErr w:type="spellEnd"/>
      <w:r w:rsidR="003C4B74" w:rsidRPr="003C4B74">
        <w:rPr>
          <w:b/>
        </w:rPr>
        <w:t xml:space="preserve"> 26</w:t>
      </w:r>
      <w:r w:rsidR="00DF18EB" w:rsidRPr="00DF18EB">
        <w:rPr>
          <w:b/>
        </w:rPr>
        <w:t xml:space="preserve">, </w:t>
      </w:r>
      <w:r w:rsidR="003C4B74" w:rsidRPr="003C4B74">
        <w:rPr>
          <w:b/>
        </w:rPr>
        <w:t>Dugo Selo</w:t>
      </w:r>
      <w:r w:rsidRPr="004B14C7">
        <w:rPr>
          <w:b/>
        </w:rPr>
        <w:t xml:space="preserve">, </w:t>
      </w:r>
      <w:r w:rsidR="00B20950">
        <w:rPr>
          <w:b/>
        </w:rPr>
        <w:t>MBS</w:t>
      </w:r>
      <w:r w:rsidR="00DF18EB" w:rsidRPr="00DF18EB">
        <w:rPr>
          <w:b/>
        </w:rPr>
        <w:t xml:space="preserve">: </w:t>
      </w:r>
      <w:r w:rsidR="003C4B74" w:rsidRPr="003C4B74">
        <w:rPr>
          <w:b/>
        </w:rPr>
        <w:t>080090642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3C4B74" w:rsidRPr="003C4B74">
        <w:rPr>
          <w:b/>
        </w:rPr>
        <w:t>39088551339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C4B74">
        <w:rPr>
          <w:b/>
        </w:rPr>
        <w:t xml:space="preserve">P.M.J. KOŠTEK d.o.o., Mala </w:t>
      </w:r>
      <w:proofErr w:type="spellStart"/>
      <w:r w:rsidR="003C4B74">
        <w:rPr>
          <w:b/>
        </w:rPr>
        <w:t>Ostrna</w:t>
      </w:r>
      <w:proofErr w:type="spellEnd"/>
      <w:r w:rsidR="003C4B74">
        <w:rPr>
          <w:b/>
        </w:rPr>
        <w:t xml:space="preserve">, </w:t>
      </w:r>
      <w:proofErr w:type="spellStart"/>
      <w:r w:rsidR="003C4B74">
        <w:rPr>
          <w:b/>
        </w:rPr>
        <w:t>Pavlićeva</w:t>
      </w:r>
      <w:proofErr w:type="spellEnd"/>
      <w:r w:rsidR="003C4B74">
        <w:rPr>
          <w:b/>
        </w:rPr>
        <w:t xml:space="preserve"> 26, Dugo Selo, MBS: 080090642, OIB: 39088551339</w:t>
      </w:r>
      <w:r>
        <w:t xml:space="preserve">, iznosi </w:t>
      </w:r>
      <w:r w:rsidR="003C4B74">
        <w:t>45.676,93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3470F6" w:rsidRPr="003470F6">
        <w:t xml:space="preserve">Mladen </w:t>
      </w:r>
      <w:proofErr w:type="spellStart"/>
      <w:r w:rsidR="003470F6" w:rsidRPr="003470F6">
        <w:t>Koštek</w:t>
      </w:r>
      <w:proofErr w:type="spellEnd"/>
      <w:r w:rsidR="003470F6" w:rsidRPr="003470F6">
        <w:t>, OIB: 44721964278</w:t>
      </w:r>
      <w:r w:rsidR="00D67238">
        <w:t xml:space="preserve">, </w:t>
      </w:r>
      <w:r w:rsidR="003470F6" w:rsidRPr="003470F6">
        <w:t xml:space="preserve">Dugo Selo, Mala </w:t>
      </w:r>
      <w:proofErr w:type="spellStart"/>
      <w:r w:rsidR="003470F6" w:rsidRPr="003470F6">
        <w:t>Ostrna</w:t>
      </w:r>
      <w:proofErr w:type="spellEnd"/>
      <w:r w:rsidR="003470F6" w:rsidRPr="003470F6">
        <w:t xml:space="preserve">, </w:t>
      </w:r>
      <w:proofErr w:type="spellStart"/>
      <w:r w:rsidR="003470F6" w:rsidRPr="003470F6">
        <w:t>Pavlićeva</w:t>
      </w:r>
      <w:proofErr w:type="spellEnd"/>
      <w:r w:rsidR="003470F6" w:rsidRPr="003470F6">
        <w:t xml:space="preserve"> 26</w:t>
      </w:r>
      <w:r w:rsidR="00FD2677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072B5">
        <w:t>5</w:t>
      </w:r>
      <w:r w:rsidR="00E92461">
        <w:t>3</w:t>
      </w:r>
      <w:r w:rsidR="000A2A3A">
        <w:t>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CB2F8C">
        <w:t>a</w:t>
      </w:r>
      <w:r>
        <w:t xml:space="preserve"> z</w:t>
      </w:r>
      <w:r w:rsidR="00CB2F8C">
        <w:t>a zastupanje dužnika po zakonu,</w:t>
      </w:r>
      <w:r>
        <w:t xml:space="preserve">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15D" w:rsidR="001E115D">
      <w:r>
        <w:separator/>
      </w:r>
    </w:p>
  </w:endnote>
  <w:endnote w:id="0" w:type="continuationSeparator">
    <w:p w:rsidRDefault="001E115D" w:rsidR="001E1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15D" w:rsidR="001E115D">
      <w:r>
        <w:separator/>
      </w:r>
    </w:p>
  </w:footnote>
  <w:footnote w:id="0" w:type="continuationSeparator">
    <w:p w:rsidRDefault="001E115D" w:rsidR="001E1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5D0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2A3A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8A7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115D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55D2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470F6"/>
    <w:rsid w:val="00352175"/>
    <w:rsid w:val="00357DCD"/>
    <w:rsid w:val="003612A7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C4B74"/>
    <w:rsid w:val="003D02B1"/>
    <w:rsid w:val="003D4988"/>
    <w:rsid w:val="003E4DD9"/>
    <w:rsid w:val="003E6670"/>
    <w:rsid w:val="003E7C98"/>
    <w:rsid w:val="003F4C29"/>
    <w:rsid w:val="00400887"/>
    <w:rsid w:val="00404792"/>
    <w:rsid w:val="00404F73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4180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6380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0950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2F8C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52B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2461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072B5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D2677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5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5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5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5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St-2539/2016</izvorni_sadrzaj>
    <derivirana_varijabla naziv="DomainObject.Predmet.OznakaBroj_1">St-2539/2016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P.M.J. KOŠTEK d.o.o.</izvorni_sadrzaj>
    <derivirana_varijabla naziv="DomainObject.Predmet.ProtustrankaFormated_1">  P.M.J. KOŠTEK d.o.o.</derivirana_varijabla>
  </DomainObject.Predmet.ProtustrankaFormated>
  <DomainObject.Predmet.ProtustrankaFormatedOIB>
    <izvorni_sadrzaj>  P.M.J. KOŠTEK d.o.o., OIB 39088551339</izvorni_sadrzaj>
    <derivirana_varijabla naziv="DomainObject.Predmet.ProtustrankaFormatedOIB_1">  P.M.J. KOŠTEK d.o.o., OIB 39088551339</derivirana_varijabla>
  </DomainObject.Predmet.ProtustrankaFormatedOIB>
  <DomainObject.Predmet.ProtustrankaFormatedWithAdress>
    <izvorni_sadrzaj> P.M.J. KOŠTEK d.o.o., Mala Ostrna, Pavlićeva 26, 10370 Dugo Selo</izvorni_sadrzaj>
    <derivirana_varijabla naziv="DomainObject.Predmet.ProtustrankaFormatedWithAdress_1"> P.M.J. KOŠTEK d.o.o., Mala Ostrna, Pavlićeva 26, 10370 Dugo Selo</derivirana_varijabla>
  </DomainObject.Predmet.ProtustrankaFormatedWithAdress>
  <DomainObject.Predmet.ProtustrankaFormatedWithAdressOIB>
    <izvorni_sadrzaj> P.M.J. KOŠTEK d.o.o., OIB 39088551339, Mala Ostrna, Pavlićeva 26, 10370 Dugo Selo</izvorni_sadrzaj>
    <derivirana_varijabla naziv="DomainObject.Predmet.ProtustrankaFormatedWithAdressOIB_1"> P.M.J. KOŠTEK d.o.o., OIB 39088551339, Mala Ostrna, Pavlićeva 26, 10370 Dugo Selo</derivirana_varijabla>
  </DomainObject.Predmet.ProtustrankaFormatedWithAdressOIB>
  <DomainObject.Predmet.ProtustrankaWithAdress>
    <izvorni_sadrzaj>P.M.J. KOŠTEK d.o.o. Mala Ostrna, Pavlićeva 26, 10370 Dugo Selo</izvorni_sadrzaj>
    <derivirana_varijabla naziv="DomainObject.Predmet.ProtustrankaWithAdress_1">P.M.J. KOŠTEK d.o.o. Mala Ostrna, Pavlićeva 26, 10370 Dugo Selo</derivirana_varijabla>
  </DomainObject.Predmet.ProtustrankaWithAdress>
  <DomainObject.Predmet.ProtustrankaWithAdressOIB>
    <izvorni_sadrzaj>P.M.J. KOŠTEK d.o.o., OIB 39088551339, Mala Ostrna, Pavlićeva 26, 10370 Dugo Selo</izvorni_sadrzaj>
    <derivirana_varijabla naziv="DomainObject.Predmet.ProtustrankaWithAdressOIB_1">P.M.J. KOŠTEK d.o.o., OIB 39088551339, Mala Ostrna, Pavlićeva 26, 10370 Dugo Selo</derivirana_varijabla>
  </DomainObject.Predmet.ProtustrankaWithAdressOIB>
  <DomainObject.Predmet.ProtustrankaNazivFormated>
    <izvorni_sadrzaj>P.M.J. KOŠTEK d.o.o.</izvorni_sadrzaj>
    <derivirana_varijabla naziv="DomainObject.Predmet.ProtustrankaNazivFormated_1">P.M.J. KOŠTEK d.o.o.</derivirana_varijabla>
  </DomainObject.Predmet.ProtustrankaNazivFormated>
  <DomainObject.Predmet.ProtustrankaNazivFormatedOIB>
    <izvorni_sadrzaj>P.M.J. KOŠTEK d.o.o., OIB 39088551339</izvorni_sadrzaj>
    <derivirana_varijabla naziv="DomainObject.Predmet.ProtustrankaNazivFormatedOIB_1">P.M.J. KOŠTEK d.o.o., OIB 39088551339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P.M.J. KOŠTEK d.o.o.</item>
    </izvorni_sadrzaj>
    <derivirana_varijabla naziv="DomainObject.Predmet.ProtuStrankaListFormated_1">
      <item>P.M.J. KOŠTEK d.o.o.</item>
    </derivirana_varijabla>
  </DomainObject.Predmet.ProtuStrankaListFormated>
  <DomainObject.Predmet.ProtuStrankaListFormatedOIB>
    <izvorni_sadrzaj>
      <item>P.M.J. KOŠTEK d.o.o., OIB 39088551339</item>
    </izvorni_sadrzaj>
    <derivirana_varijabla naziv="DomainObject.Predmet.ProtuStrankaListFormatedOIB_1">
      <item>P.M.J. KOŠTEK d.o.o., OIB 39088551339</item>
    </derivirana_varijabla>
  </DomainObject.Predmet.ProtuStrankaListFormatedOIB>
  <DomainObject.Predmet.ProtuStrankaListFormatedWithAdress>
    <izvorni_sadrzaj>
      <item>P.M.J. KOŠTEK d.o.o., Mala Ostrna, Pavlićeva 26, 10370 Dugo Selo</item>
    </izvorni_sadrzaj>
    <derivirana_varijabla naziv="DomainObject.Predmet.ProtuStrankaListFormatedWithAdress_1">
      <item>P.M.J. KOŠTEK d.o.o., Mala Ostrna, Pavlićeva 26, 10370 Dugo Selo</item>
    </derivirana_varijabla>
  </DomainObject.Predmet.ProtuStrankaListFormatedWithAdress>
  <DomainObject.Predmet.ProtuStrankaListFormatedWithAdressOIB>
    <izvorni_sadrzaj>
      <item>P.M.J. KOŠTEK d.o.o., OIB 39088551339, Mala Ostrna, Pavlićeva 26, 10370 Dugo Selo</item>
    </izvorni_sadrzaj>
    <derivirana_varijabla naziv="DomainObject.Predmet.ProtuStrankaListFormatedWithAdressOIB_1">
      <item>P.M.J. KOŠTEK d.o.o., OIB 39088551339, Mala Ostrna, Pavlićeva 26, 10370 Dugo Selo</item>
    </derivirana_varijabla>
  </DomainObject.Predmet.ProtuStrankaListFormatedWithAdressOIB>
  <DomainObject.Predmet.ProtuStrankaListNazivFormated>
    <izvorni_sadrzaj>
      <item>P.M.J. KOŠTEK d.o.o.</item>
    </izvorni_sadrzaj>
    <derivirana_varijabla naziv="DomainObject.Predmet.ProtuStrankaListNazivFormated_1">
      <item>P.M.J. KOŠTEK d.o.o.</item>
    </derivirana_varijabla>
  </DomainObject.Predmet.ProtuStrankaListNazivFormated>
  <DomainObject.Predmet.ProtuStrankaListNazivFormatedOIB>
    <izvorni_sadrzaj>
      <item>P.M.J. KOŠTEK d.o.o., OIB 39088551339</item>
    </izvorni_sadrzaj>
    <derivirana_varijabla naziv="DomainObject.Predmet.ProtuStrankaListNazivFormatedOIB_1">
      <item>P.M.J. KOŠTEK d.o.o., OIB 39088551339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P.M.J. KOŠTEK d.o.o.</izvorni_sadrzaj>
    <derivirana_varijabla naziv="DomainObject.Predmet.ProtustrankaIDrugi_1">P.M.J. KOŠTEK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P.M.J. KOŠTEK d.o.o., OIB 39088551339, Mala Ostrna, Pavlićeva 26, 10370 Dugo Selo</izvorni_sadrzaj>
    <derivirana_varijabla naziv="DomainObject.Predmet.ProtustrankaIDrugiAdressOIB_1">P.M.J. KOŠTEK d.o.o., OIB 39088551339, Mala Ostrna, Pavlićeva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P.M.J. KOŠTEK d.o.o.</item>
      <item>FINA Regionalni centar Zagreb</item>
    </izvorni_sadrzaj>
    <derivirana_varijabla naziv="DomainObject.Predmet.SudioniciListNaziv_1">
      <item>P.M.J. KOŠTEK d.o.o.</item>
      <item>FINA Regionalni centar Zagreb</item>
    </derivirana_varijabla>
  </DomainObject.Predmet.SudioniciListNaziv>
  <DomainObject.Predmet.SudioniciListAdressOIB>
    <izvorni_sadrzaj>
      <item>P.M.J. KOŠTEK d.o.o., OIB 39088551339, Mala Ostrna, Pavlićeva 26,10370 Dugo Selo</item>
      <item>FINA Regionalni centar Zagreb, OIB 85821130368, Trg svibanjskih žrtava 1995. 1,10000 Zagreb</item>
    </izvorni_sadrzaj>
    <derivirana_varijabla naziv="DomainObject.Predmet.SudioniciListAdressOIB_1">
      <item>P.M.J. KOŠTEK d.o.o., OIB 39088551339, Mala Ostrna, Pavlićeva 26,10370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39088551339</item>
      <item>, OIB 85821130368</item>
    </izvorni_sadrzaj>
    <derivirana_varijabla naziv="DomainObject.Predmet.SudioniciListNazivOIB_1">
      <item>, OIB 39088551339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1962</properties:Characters>
  <properties:Lines>48</properties:Lines>
  <properties:Paragraphs>16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2016-10-26T07:32:00Z</dcterms:modified>
  <cp:revision>130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