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8602" w14:paraId="8348602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7949C3">
        <w:rPr>
          <w:b/>
        </w:rPr>
        <w:t>283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E66C14">
        <w:t>dužnikom</w:t>
      </w:r>
      <w:r w:rsidR="007949C3">
        <w:t xml:space="preserve">  SUPPORTER j.d.o.o., za usluge,  iz Kupljenovog, ( Grad Zaprešić ) Duga ulica 40, OIB 13811623828, </w:t>
      </w:r>
      <w:r w:rsidR="00C94A3A">
        <w:t xml:space="preserve"> </w:t>
      </w:r>
      <w:r w:rsidR="005D0253">
        <w:t xml:space="preserve"> </w:t>
      </w:r>
      <w:r w:rsidR="0037325D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C94A3A">
      <w:r w:rsidRPr="00E85BA1">
        <w:rPr>
          <w:b/>
        </w:rPr>
        <w:t xml:space="preserve">I </w:t>
      </w:r>
      <w:r>
        <w:tab/>
        <w:t>Za</w:t>
      </w:r>
      <w:r w:rsidR="007949C3" w:rsidRPr="007949C3">
        <w:t xml:space="preserve"> </w:t>
      </w:r>
      <w:r w:rsidR="007949C3">
        <w:t>dužnika SUPPORTER j.d.o.o.,  za usluge, iz Kupljenovog, ( Grad Zaprešić )</w:t>
      </w:r>
      <w:r w:rsidR="00455FE5">
        <w:t xml:space="preserve"> Duga ulica 40, OIB 13811623828</w:t>
      </w:r>
      <w:r w:rsidR="007949C3">
        <w:t xml:space="preserve">  </w:t>
      </w:r>
      <w:r w:rsidR="00C94A3A">
        <w:t xml:space="preserve">. </w:t>
      </w:r>
    </w:p>
    <w:p w:rsidRDefault="00C94A3A" w:rsidP="009C5627" w:rsidR="00EB4353">
      <w:r>
        <w:t xml:space="preserve">   </w:t>
      </w:r>
      <w:r w:rsidR="008755D4">
        <w:t xml:space="preserve">  </w:t>
      </w:r>
    </w:p>
    <w:p w:rsidRDefault="006F33D5" w:rsidP="00E85BA1" w:rsidR="0037325D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B4353">
        <w:t xml:space="preserve"> </w:t>
      </w:r>
      <w:r w:rsidR="007949C3">
        <w:t xml:space="preserve"> </w:t>
      </w:r>
      <w:r w:rsidR="0040615B">
        <w:t>50.189,46</w:t>
      </w:r>
      <w:r w:rsidR="00C94A3A">
        <w:t xml:space="preserve"> kn </w:t>
      </w:r>
      <w:r w:rsidR="005D0253">
        <w:t xml:space="preserve">. </w:t>
      </w:r>
    </w:p>
    <w:p w:rsidRDefault="00790E30" w:rsidP="005D0253" w:rsidR="00E85BA1"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41E0"/>
    <w:rsid w:val="003E52A8"/>
    <w:rsid w:val="003E7223"/>
    <w:rsid w:val="0040615B"/>
    <w:rsid w:val="0045111A"/>
    <w:rsid w:val="00455FE5"/>
    <w:rsid w:val="004D2566"/>
    <w:rsid w:val="004F1768"/>
    <w:rsid w:val="00530B2C"/>
    <w:rsid w:val="005D0253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D2E7F"/>
    <w:rsid w:val="007E38DC"/>
    <w:rsid w:val="00805289"/>
    <w:rsid w:val="0081192E"/>
    <w:rsid w:val="008439B9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C94A3A"/>
    <w:rsid w:val="00D27F8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SUPPORTER j.d.o.o. za usluge zastupanog po punomoćniku Nataša Bokor</izvorni_sadrzaj>
    <derivirana_varijabla naziv="DomainObject.Predmet.ProtustrankaFormated_1">  SUPPORTER j.d.o.o. za usluge zastupanog po punomoćniku Nataša Bokor</derivirana_varijabla>
  </DomainObject.Predmet.ProtustrankaFormated>
  <DomainObject.Predmet.ProtustrankaFormatedOIB>
    <izvorni_sadrzaj>  SUPPORTER j.d.o.o. za usluge, OIB 13811623828 zastupanog po punomoćniku Nataša Bokor</izvorni_sadrzaj>
    <derivirana_varijabla naziv="DomainObject.Predmet.ProtustrankaFormatedOIB_1">  SUPPORTER j.d.o.o. za usluge, OIB 13811623828 zastupanog po punomoćniku Nataša Bokor</derivirana_varijabla>
  </DomainObject.Predmet.ProtustrankaFormatedOIB>
  <DomainObject.Predmet.ProtustrankaFormatedWithAdress>
    <izvorni_sadrzaj> SUPPORTER j.d.o.o. za usluge, Duga ulica 40, 10295 Kupljenovo zastupanog po punomoćniku Nataša Bokor</izvorni_sadrzaj>
    <derivirana_varijabla naziv="DomainObject.Predmet.ProtustrankaFormatedWithAdress_1"> SUPPORTER j.d.o.o. za usluge, Duga ulica 40, 10295 Kupljenovo zastupanog po punomoćniku Nataša Bokor</derivirana_varijabla>
  </DomainObject.Predmet.ProtustrankaFormatedWithAdress>
  <DomainObject.Predmet.ProtustrankaFormatedWithAdressOIB>
    <izvorni_sadrzaj> SUPPORTER j.d.o.o. za usluge, OIB 13811623828, Duga ulica 40, 10295 Kupljenovo zastupanog po punomoćniku Nataša Bokor</izvorni_sadrzaj>
    <derivirana_varijabla naziv="DomainObject.Predmet.ProtustrankaFormatedWithAdressOIB_1"> SUPPORTER j.d.o.o. za usluge, OIB 13811623828, Duga ulica 40, 10295 Kupljenovo zastupanog po punomoćniku Nataša Bokor</derivirana_varijabla>
  </DomainObject.Predmet.ProtustrankaFormatedWithAdressOIB>
  <DomainObject.Predmet.ProtustrankaWithAdress>
    <izvorni_sadrzaj>SUPPORTER j.d.o.o. za usluge Duga ulica 40, 10295 Kupljenovo</izvorni_sadrzaj>
    <derivirana_varijabla naziv="DomainObject.Predmet.ProtustrankaWithAdress_1">SUPPORTER j.d.o.o. za usluge Duga ulica 40, 10295 Kupljenovo</derivirana_varijabla>
  </DomainObject.Predmet.ProtustrankaWithAdress>
  <DomainObject.Predmet.ProtustrankaWithAdressOIB>
    <izvorni_sadrzaj>SUPPORTER j.d.o.o. za usluge, OIB 13811623828, Duga ulica 40, 10295 Kupljenovo</izvorni_sadrzaj>
    <derivirana_varijabla naziv="DomainObject.Predmet.ProtustrankaWithAdressOIB_1">SUPPORTER j.d.o.o. za usluge, OIB 13811623828, Duga ulica 40, 10295 Kupljenovo</derivirana_varijabla>
  </DomainObject.Predmet.ProtustrankaWithAdressOIB>
  <DomainObject.Predmet.ProtustrankaNazivFormated>
    <izvorni_sadrzaj>SUPPORTER j.d.o.o. za usluge</izvorni_sadrzaj>
    <derivirana_varijabla naziv="DomainObject.Predmet.ProtustrankaNazivFormated_1">SUPPORTER j.d.o.o. za usluge</derivirana_varijabla>
  </DomainObject.Predmet.ProtustrankaNazivFormated>
  <DomainObject.Predmet.ProtustrankaNazivFormatedOIB>
    <izvorni_sadrzaj>SUPPORTER j.d.o.o. za usluge, OIB 13811623828</izvorni_sadrzaj>
    <derivirana_varijabla naziv="DomainObject.Predmet.ProtustrankaNazivFormatedOIB_1">SUPPORTER j.d.o.o. za usluge, OIB 13811623828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SUPPORTER j.d.o.o. za usluge zastupanog po punomoćniku Nataša Bokor</item>
    </izvorni_sadrzaj>
    <derivirana_varijabla naziv="DomainObject.Predmet.ProtuStrankaListFormated_1">
      <item>SUPPORTER j.d.o.o. za usluge zastupanog po punomoćniku Nataša Bokor</item>
    </derivirana_varijabla>
  </DomainObject.Predmet.ProtuStrankaListFormated>
  <DomainObject.Predmet.ProtuStrankaListFormatedOIB>
    <izvorni_sadrzaj>
      <item>SUPPORTER j.d.o.o. za usluge, OIB 13811623828 zastupanog po punomoćniku Nataša Bokor</item>
    </izvorni_sadrzaj>
    <derivirana_varijabla naziv="DomainObject.Predmet.ProtuStrankaListFormatedOIB_1">
      <item>SUPPORTER j.d.o.o. za usluge, OIB 13811623828 zastupanog po punomoćniku Nataša Bokor</item>
    </derivirana_varijabla>
  </DomainObject.Predmet.ProtuStrankaListFormatedOIB>
  <DomainObject.Predmet.ProtuStrankaListFormatedWithAdress>
    <izvorni_sadrzaj>
      <item>SUPPORTER j.d.o.o. za usluge, Duga ulica 40, 10295 Kupljenovo zastupanog po punomoćniku Nataša Bokor</item>
    </izvorni_sadrzaj>
    <derivirana_varijabla naziv="DomainObject.Predmet.ProtuStrankaListFormatedWithAdress_1">
      <item>SUPPORTER j.d.o.o. za usluge, Duga ulica 40, 10295 Kupljenovo zastupanog po punomoćniku Nataša Bokor</item>
    </derivirana_varijabla>
  </DomainObject.Predmet.ProtuStrankaListFormatedWithAdress>
  <DomainObject.Predmet.ProtuStrankaListFormatedWithAdressOIB>
    <izvorni_sadrzaj>
      <item>SUPPORTER j.d.o.o. za usluge, OIB 13811623828, Duga ulica 40, 10295 Kupljenovo zastupanog po punomoćniku Nataša Bokor</item>
    </izvorni_sadrzaj>
    <derivirana_varijabla naziv="DomainObject.Predmet.ProtuStrankaListFormatedWithAdressOIB_1">
      <item>SUPPORTER j.d.o.o. za usluge, OIB 13811623828, Duga ulica 40, 10295 Kupljenovo zastupanog po punomoćniku Nataša Bokor</item>
    </derivirana_varijabla>
  </DomainObject.Predmet.ProtuStrankaListFormatedWithAdressOIB>
  <DomainObject.Predmet.ProtuStrankaListNazivFormated>
    <izvorni_sadrzaj>
      <item>SUPPORTER j.d.o.o. za usluge</item>
    </izvorni_sadrzaj>
    <derivirana_varijabla naziv="DomainObject.Predmet.ProtuStrankaListNazivFormated_1">
      <item>SUPPORTER j.d.o.o. za usluge</item>
    </derivirana_varijabla>
  </DomainObject.Predmet.ProtuStrankaListNazivFormated>
  <DomainObject.Predmet.ProtuStrankaListNazivFormatedOIB>
    <izvorni_sadrzaj>
      <item>SUPPORTER j.d.o.o. za usluge, OIB 13811623828</item>
    </izvorni_sadrzaj>
    <derivirana_varijabla naziv="DomainObject.Predmet.ProtuStrankaListNazivFormatedOIB_1">
      <item>SUPPORTER j.d.o.o. za usluge, OIB 13811623828</item>
    </derivirana_varijabla>
  </DomainObject.Predmet.ProtuStrankaListNazivFormatedOIB>
  <DomainObject.Predmet.OstaliListFormated>
    <izvorni_sadrzaj>
      <item>Nataša Bokor punomoćnik sudionika u postupku SUPPORTER j.d.o.o. za usluge</item>
    </izvorni_sadrzaj>
    <derivirana_varijabla naziv="DomainObject.Predmet.OstaliListFormated_1">
      <item>Nataša Bokor punomoćnik sudionika u postupku SUPPORTER j.d.o.o. za usluge</item>
    </derivirana_varijabla>
  </DomainObject.Predmet.OstaliListFormated>
  <DomainObject.Predmet.OstaliListFormatedOIB>
    <izvorni_sadrzaj>
      <item>Nataša Bokor, OIB 63131184552 punomoćnik sudionika u postupku SUPPORTER j.d.o.o. za usluge</item>
    </izvorni_sadrzaj>
    <derivirana_varijabla naziv="DomainObject.Predmet.OstaliListFormatedOIB_1">
      <item>Nataša Bokor, OIB 63131184552 punomoćnik sudionika u postupku SUPPORTER j.d.o.o. za usluge</item>
    </derivirana_varijabla>
  </DomainObject.Predmet.OstaliListFormatedOIB>
  <DomainObject.Predmet.OstaliListFormatedWithAdress>
    <izvorni_sadrzaj>
      <item>Nataša Bokor, Duga ulica 40, 10295 Kupljenovo punomoćnik sudionika u postupku SUPPORTER j.d.o.o. za usluge</item>
    </izvorni_sadrzaj>
    <derivirana_varijabla naziv="DomainObject.Predmet.OstaliListFormatedWithAdress_1">
      <item>Nataša Bokor, Duga ulica 40, 10295 Kupljenovo punomoćnik sudionika u postupku SUPPORTER j.d.o.o. za usluge</item>
    </derivirana_varijabla>
  </DomainObject.Predmet.OstaliListFormatedWithAdress>
  <DomainObject.Predmet.OstaliListFormatedWithAdressOIB>
    <izvorni_sadrzaj>
      <item>Nataša Bokor, OIB 63131184552, Duga ulica 40, 10295 Kupljenovo punomoćnik sudionika u postupku SUPPORTER j.d.o.o. za usluge</item>
    </izvorni_sadrzaj>
    <derivirana_varijabla naziv="DomainObject.Predmet.OstaliListFormatedWithAdressOIB_1">
      <item>Nataša Bokor, OIB 63131184552, Duga ulica 40, 10295 Kupljenovo punomoćnik sudionika u postupku SUPPORTER j.d.o.o. za usluge</item>
    </derivirana_varijabla>
  </DomainObject.Predmet.OstaliListFormatedWithAdressOIB>
  <DomainObject.Predmet.OstaliListNazivFormated>
    <izvorni_sadrzaj>
      <item>Nataša Bokor</item>
    </izvorni_sadrzaj>
    <derivirana_varijabla naziv="DomainObject.Predmet.OstaliListNazivFormated_1">
      <item>Nataša Bokor</item>
    </derivirana_varijabla>
  </DomainObject.Predmet.OstaliListNazivFormated>
  <DomainObject.Predmet.OstaliListNazivFormatedOIB>
    <izvorni_sadrzaj>
      <item>Nataša Bokor, OIB 63131184552</item>
    </izvorni_sadrzaj>
    <derivirana_varijabla naziv="DomainObject.Predmet.OstaliListNazivFormatedOIB_1">
      <item>Nataša Bokor, OIB 63131184552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SUPPORTER j.d.o.o. za usluge</izvorni_sadrzaj>
    <derivirana_varijabla naziv="DomainObject.Predmet.ProtustrankaIDrugi_1">SUPPORTER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SUPPORTER j.d.o.o. za usluge, OIB 13811623828, Duga ulica 40, 10295 Kupljenovo</izvorni_sadrzaj>
    <derivirana_varijabla naziv="DomainObject.Predmet.ProtustrankaIDrugiAdressOIB_1">SUPPORTER j.d.o.o. za usluge, OIB 13811623828, Duga ulica 40,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SUPPORTER j.d.o.o. za usluge</item>
      <item>Nataša Bokor</item>
    </izvorni_sadrzaj>
    <derivirana_varijabla naziv="DomainObject.Predmet.SudioniciListNaziv_1">
      <item>FINA Regionalni centar Zagreb</item>
      <item>SUPPORTER j.d.o.o. za usluge</item>
      <item>Nataša Bokor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SUPPORTER j.d.o.o. za usluge, OIB 13811623828, Duga ulica 40,10295 Kupljenovo</item>
      <item>Nataša Bokor, OIB 63131184552, Duga ulica 40,10295 Kupljenovo</item>
    </izvorni_sadrzaj>
    <derivirana_varijabla naziv="DomainObject.Predmet.SudioniciListAdressOIB_1">
      <item>FINA Regionalni centar Zagreb, OIB 85821130368, Trg svibanjskih žrtava 1995. br. 1,10000 Zagreb</item>
      <item>SUPPORTER j.d.o.o. za usluge, OIB 13811623828, Duga ulica 40,10295 Kupljenovo</item>
      <item>Nataša Bokor, OIB 63131184552, Duga ulica 40,10295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13811623828</item>
      <item>, OIB 63131184552</item>
    </izvorni_sadrzaj>
    <derivirana_varijabla naziv="DomainObject.Predmet.SudioniciListNazivOIB_1">
      <item>, OIB 85821130368</item>
      <item>, OIB 13811623828</item>
      <item>, OIB 63131184552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1391</properties:Characters>
  <properties:Lines>41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