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51f2" w14:paraId="70651f2" w:rsidRDefault="00AE649C" w:rsidP="00165BE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65BE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5BE3" w:rsidP="00165BE3" w:rsidR="00165BE3">
      <w:pPr>
        <w:spacing w:after="0"/>
      </w:pPr>
      <w:r>
        <w:t>REPUBLIKA HRVATSKA</w:t>
      </w:r>
    </w:p>
    <w:p w:rsidRDefault="00165BE3" w:rsidP="00165BE3" w:rsidR="00165BE3">
      <w:pPr>
        <w:spacing w:after="0"/>
      </w:pPr>
      <w:r>
        <w:t>TRGOVAČKI SUD U VARAŽDINU</w:t>
      </w:r>
    </w:p>
    <w:p w:rsidRDefault="00165BE3" w:rsidP="00165BE3" w:rsidR="00165BE3">
      <w:pPr>
        <w:spacing w:after="0"/>
        <w:jc w:val="center"/>
      </w:pPr>
    </w:p>
    <w:p w:rsidRDefault="00165BE3" w:rsidP="00165BE3" w:rsidR="00165BE3">
      <w:pPr>
        <w:spacing w:after="0"/>
        <w:jc w:val="center"/>
      </w:pPr>
    </w:p>
    <w:p w:rsidRDefault="00165BE3" w:rsidP="00165BE3" w:rsidR="00165BE3">
      <w:pPr>
        <w:spacing w:after="0"/>
        <w:jc w:val="center"/>
      </w:pPr>
    </w:p>
    <w:p w:rsidRDefault="00165BE3" w:rsidP="00165BE3" w:rsidR="00165BE3">
      <w:pPr>
        <w:spacing w:after="0"/>
      </w:pPr>
      <w:r>
        <w:t xml:space="preserve">                                        U  I M E  R E P U B L I K E  H R V A T S K E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  <w:jc w:val="center"/>
      </w:pPr>
      <w:r>
        <w:t>R J E Š E NJ E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AL CAPONE j.d.o.o. Koprivnica, Hrvatske državnosti 11/F, OIB: 52134772946, dana 10. travnja 2017., </w:t>
      </w:r>
    </w:p>
    <w:p w:rsidRDefault="00165BE3" w:rsidP="00165BE3" w:rsidR="00165BE3">
      <w:pPr>
        <w:spacing w:after="0"/>
        <w:jc w:val="both"/>
      </w:pPr>
    </w:p>
    <w:p w:rsidRDefault="00165BE3" w:rsidP="00165BE3" w:rsidR="00165BE3">
      <w:pPr>
        <w:spacing w:after="0"/>
        <w:jc w:val="center"/>
      </w:pPr>
      <w:r>
        <w:t>r i j e š i o  j e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AL CAPONE j.d.o.o. Koprivnica, Hrvatske državnosti 11/F, OIB: 52134772946, s danom 10. travnja 2017. u 13,50 sati.</w:t>
      </w:r>
    </w:p>
    <w:p w:rsidRDefault="00165BE3" w:rsidP="00165BE3" w:rsidR="00165BE3">
      <w:pPr>
        <w:spacing w:after="0"/>
        <w:ind w:hanging="705" w:left="1413"/>
        <w:jc w:val="both"/>
      </w:pPr>
    </w:p>
    <w:p w:rsidRDefault="00165BE3" w:rsidP="00165BE3" w:rsidR="00165BE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Hrvoje Kraljičković iz Zagreba, Trg hrvatskih velikana 4, OIB: 63875916042.</w:t>
      </w:r>
    </w:p>
    <w:p w:rsidRDefault="00165BE3" w:rsidP="00165BE3" w:rsidR="00165BE3">
      <w:pPr>
        <w:spacing w:after="0"/>
        <w:ind w:hanging="705" w:left="1413"/>
        <w:jc w:val="both"/>
      </w:pPr>
    </w:p>
    <w:p w:rsidRDefault="00165BE3" w:rsidP="00165BE3" w:rsidR="00165BE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AL CAPONE j.d.o.o. Koprivnica, Hrvatske državnosti 11/F, OIB: 52134772946.</w:t>
      </w:r>
    </w:p>
    <w:p w:rsidRDefault="00165BE3" w:rsidP="00165BE3" w:rsidR="00165BE3">
      <w:pPr>
        <w:spacing w:after="0"/>
        <w:ind w:hanging="705" w:left="1410"/>
        <w:jc w:val="both"/>
      </w:pPr>
    </w:p>
    <w:p w:rsidRDefault="00165BE3" w:rsidP="00165BE3" w:rsidR="00165BE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165BE3" w:rsidP="00165BE3" w:rsidR="00165BE3">
      <w:pPr>
        <w:spacing w:after="0"/>
        <w:jc w:val="both"/>
      </w:pPr>
    </w:p>
    <w:p w:rsidRDefault="00165BE3" w:rsidP="00165BE3" w:rsidR="00165BE3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AL CAPONE j.d.o.o. Koprivnica, Hrvatske državnosti 11/F, OIB: 52134772946, bit će brisan iz sudskog registra.</w:t>
      </w:r>
    </w:p>
    <w:p w:rsidRDefault="00165BE3" w:rsidP="00165BE3" w:rsidR="00165BE3">
      <w:pPr>
        <w:spacing w:after="0"/>
        <w:jc w:val="center"/>
      </w:pPr>
    </w:p>
    <w:p w:rsidRDefault="00165BE3" w:rsidP="00165BE3" w:rsidR="00165BE3">
      <w:pPr>
        <w:spacing w:after="0"/>
        <w:jc w:val="center"/>
      </w:pPr>
      <w:r>
        <w:t>Obrazloženje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  <w:jc w:val="both"/>
      </w:pPr>
      <w:r>
        <w:tab/>
        <w:t>Predlagatelj Financijska agencija Regionalni centar Zagreb, Podružnica Varaždin je dana 28. studenoga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  <w:jc w:val="center"/>
      </w:pPr>
      <w:r>
        <w:t>U Varaždinu, 10. travnja 2017.</w:t>
      </w:r>
    </w:p>
    <w:p w:rsidRDefault="00165BE3" w:rsidP="00165BE3" w:rsidR="00165BE3">
      <w:pPr>
        <w:spacing w:after="0"/>
        <w:jc w:val="center"/>
      </w:pPr>
    </w:p>
    <w:p w:rsidRDefault="00165BE3" w:rsidP="00165BE3" w:rsidR="00165BE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165BE3" w:rsidP="00165BE3" w:rsidR="00165BE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5BE3" w:rsidP="00165BE3" w:rsidR="00165BE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65BE3" w:rsidP="00165BE3" w:rsidR="00165BE3">
      <w:pPr>
        <w:spacing w:after="0"/>
        <w:ind w:firstLine="708"/>
      </w:pPr>
      <w:r>
        <w:t xml:space="preserve">Uputa o pravnom lijeku: </w:t>
      </w:r>
    </w:p>
    <w:p w:rsidRDefault="00165BE3" w:rsidP="00165BE3" w:rsidR="00165BE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165BE3" w:rsidP="00165BE3" w:rsidR="00165BE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</w:pPr>
    </w:p>
    <w:p w:rsidRDefault="00165BE3" w:rsidP="00165BE3" w:rsidR="00165BE3">
      <w:pPr>
        <w:spacing w:after="0"/>
      </w:pPr>
      <w:r>
        <w:t>DNA:</w:t>
      </w:r>
    </w:p>
    <w:p w:rsidRDefault="00165BE3" w:rsidP="00165BE3" w:rsidR="00165BE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65BE3" w:rsidP="00165BE3" w:rsidR="00165BE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65BE3" w:rsidP="00165BE3" w:rsidR="00165BE3">
      <w:pPr>
        <w:numPr>
          <w:ilvl w:val="0"/>
          <w:numId w:val="47"/>
        </w:numPr>
        <w:spacing w:after="0"/>
      </w:pPr>
      <w:r>
        <w:t>Dužnik - AL CAPONE j.d.o.o. Koprivnica, Hrvatske državnosti 11/F</w:t>
      </w:r>
    </w:p>
    <w:p w:rsidRDefault="00165BE3" w:rsidP="00165BE3" w:rsidR="00165BE3">
      <w:pPr>
        <w:numPr>
          <w:ilvl w:val="0"/>
          <w:numId w:val="47"/>
        </w:numPr>
        <w:spacing w:after="0"/>
      </w:pPr>
      <w:r>
        <w:t>Osoba ovlaštena za zastupanje – Romano Peričić iz Koprivnice, Hrvatske državnosti 11/F</w:t>
      </w:r>
    </w:p>
    <w:p w:rsidRDefault="00165BE3" w:rsidP="00165BE3" w:rsidR="00165BE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165BE3" w:rsidP="00165BE3" w:rsidR="00165BE3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</w:t>
      </w:r>
    </w:p>
    <w:p w:rsidRDefault="00165BE3" w:rsidP="00165BE3" w:rsidR="00165BE3">
      <w:pPr>
        <w:numPr>
          <w:ilvl w:val="0"/>
          <w:numId w:val="47"/>
        </w:numPr>
        <w:spacing w:after="0"/>
      </w:pPr>
      <w:r>
        <w:t>Stečajni upravitelj- Hrvoje Kraljičković iz Zagreba, Trg hrvatskih velikana 4</w:t>
      </w:r>
    </w:p>
    <w:p w:rsidRDefault="00165BE3" w:rsidP="00165BE3" w:rsidR="00165BE3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165BE3" w:rsidR="00AE649C" w:rsidRPr="00B76F3C">
      <w:pPr>
        <w:pStyle w:val="NormaleSPIS"/>
        <w:spacing w:after="0"/>
      </w:pPr>
    </w:p>
    <w:p w:rsidRDefault="00165BE3" w:rsidR="00165BE3" w:rsidRPr="00B76F3C">
      <w:pPr>
        <w:pStyle w:val="NormaleSPIS"/>
        <w:spacing w:after="0"/>
      </w:pPr>
    </w:p>
    <w:sectPr w:rsidSect="0032366B" w:rsidR="00165BE3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BE3" w:rsidR="008333A9">
    <w:pPr>
      <w:pStyle w:val="Zaglavlje"/>
    </w:pPr>
    <w:r>
      <w:rPr>
        <w:rStyle w:val="PozadinaSvijetloCrvena"/>
        <w:shd w:fill="auto" w:color="auto" w:val="clear"/>
      </w:rPr>
      <w:t>Poslovni broj. 9 St-1140/16-5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BE3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5E25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81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St-1140/2016-5</izvorni_sadrzaj>
    <derivirana_varijabla naziv="DomainObject.Oznaka_1">St-1140/2016-5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St-1140/2016</izvorni_sadrzaj>
    <derivirana_varijabla naziv="DomainObject.Predmet.OznakaBroj_1">St-1140/2016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CAPONE jednostavno društvo s ograničenom odgovornošću za ugostiteljstvo i trgovinu</izvorni_sadrzaj>
    <derivirana_varijabla naziv="DomainObject.Predmet.ProtustrankaFormated_1">  AL CAPONE jednostavno društvo s ograničenom odgovornošću za ugostiteljstvo i trgovinu</derivirana_varijabla>
  </DomainObject.Predmet.ProtustrankaFormated>
  <DomainObject.Predmet.ProtustrankaFormatedOIB>
    <izvorni_sadrzaj>  AL CAPONE jednostavno društvo s ograničenom odgovornošću za ugostiteljstvo i trgovinu, OIB 52134772946</izvorni_sadrzaj>
    <derivirana_varijabla naziv="DomainObject.Predmet.ProtustrankaFormatedOIB_1">  AL CAPONE jednostavno društvo s ograničenom odgovornošću za ugostiteljstvo i trgovinu, OIB 52134772946</derivirana_varijabla>
  </DomainObject.Predmet.ProtustrankaFormatedOIB>
  <DomainObject.Predmet.ProtustrankaFormatedWithAdress>
    <izvorni_sadrzaj> AL CAPONE jednostavno društvo s ograničenom odgovornošću za ugostiteljstvo i trgovinu, Hrvatske državnosti 11/F, 48000 Koprivnica</izvorni_sadrzaj>
    <derivirana_varijabla naziv="DomainObject.Predmet.ProtustrankaFormatedWithAdress_1"> AL CAPONE jednostavno društvo s ograničenom odgovornošću za ugostiteljstvo i trgovinu, Hrvatske državnosti 11/F, 48000 Koprivnica</derivirana_varijabla>
  </DomainObject.Predmet.ProtustrankaFormatedWithAdress>
  <DomainObject.Predmet.ProtustrankaFormatedWithAdressOIB>
    <izvorni_sadrzaj> AL CAPONE jednostavno društvo s ograničenom odgovornošću za ugostiteljstvo i trgovinu, OIB 52134772946, Hrvatske državnosti 11/F, 48000 Koprivnica</izvorni_sadrzaj>
    <derivirana_varijabla naziv="DomainObject.Predmet.ProtustrankaFormatedWithAdressOIB_1"> AL CAPONE jednostavno društvo s ograničenom odgovornošću za ugostiteljstvo i trgovinu, OIB 52134772946, Hrvatske državnosti 11/F, 48000 Koprivnica</derivirana_varijabla>
  </DomainObject.Predmet.ProtustrankaFormatedWithAdressOIB>
  <DomainObject.Predmet.ProtustrankaWithAdress>
    <izvorni_sadrzaj>AL CAPONE jednostavno društvo s ograničenom odgovornošću za ugostiteljstvo i trgovinu Hrvatske državnosti 11/F, 48000 Koprivnica</izvorni_sadrzaj>
    <derivirana_varijabla naziv="DomainObject.Predmet.ProtustrankaWithAdress_1">AL CAPONE jednostavno društvo s ograničenom odgovornošću za ugostiteljstvo i trgovinu Hrvatske državnosti 11/F, 48000 Koprivnica</derivirana_varijabla>
  </DomainObject.Predmet.ProtustrankaWithAdress>
  <DomainObject.Predmet.ProtustrankaWithAdressOIB>
    <izvorni_sadrzaj>AL CAPONE jednostavno društvo s ograničenom odgovornošću za ugostiteljstvo i trgovinu, OIB 52134772946, Hrvatske državnosti 11/F, 48000 Koprivnica</izvorni_sadrzaj>
    <derivirana_varijabla naziv="DomainObject.Predmet.ProtustrankaWithAdressOIB_1">AL CAPONE jednostavno društvo s ograničenom odgovornošću za ugostiteljstvo i trgovinu, OIB 52134772946, Hrvatske državnosti 11/F, 48000 Koprivnica</derivirana_varijabla>
  </DomainObject.Predmet.ProtustrankaWithAdressOIB>
  <DomainObject.Predmet.ProtustrankaNazivFormated>
    <izvorni_sadrzaj>AL CAPONE jednostavno društvo s ograničenom odgovornošću za ugostiteljstvo i trgovinu</izvorni_sadrzaj>
    <derivirana_varijabla naziv="DomainObject.Predmet.ProtustrankaNazivFormated_1">AL CAPONE jednostavno društvo s ograničenom odgovornošću za ugostiteljstvo i trgovinu</derivirana_varijabla>
  </DomainObject.Predmet.ProtustrankaNazivFormated>
  <DomainObject.Predmet.ProtustrankaNazivFormatedOIB>
    <izvorni_sadrzaj>AL CAPONE jednostavno društvo s ograničenom odgovornošću za ugostiteljstvo i trgovinu, OIB 52134772946</izvorni_sadrzaj>
    <derivirana_varijabla naziv="DomainObject.Predmet.ProtustrankaNazivFormatedOIB_1">AL CAPONE jednostavno društvo s ograničenom odgovornošću za ugostiteljstvo i trgovinu, OIB 52134772946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6382.37</izvorni_sadrzaj>
    <derivirana_varijabla naziv="DomainObject.Predmet.TrenutnaVrijednost_1">6382.37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 CAPONE jednostavno društvo s ograničenom odgovornošću za ugostiteljstvo i trgovinu</item>
    </izvorni_sadrzaj>
    <derivirana_varijabla naziv="DomainObject.Predmet.ProtuStrankaListFormated_1">
      <item>AL CAPONE jednostavno društvo s ograničenom odgovornošću za ugostiteljstvo i trgovinu</item>
    </derivirana_varijabla>
  </DomainObject.Predmet.ProtuStrankaListFormated>
  <DomainObject.Predmet.ProtuStrankaListFormatedOIB>
    <izvorni_sadrzaj>
      <item>AL CAPONE jednostavno društvo s ograničenom odgovornošću za ugostiteljstvo i trgovinu, OIB 52134772946</item>
    </izvorni_sadrzaj>
    <derivirana_varijabla naziv="DomainObject.Predmet.ProtuStrankaListFormatedOIB_1">
      <item>AL CAPONE jednostavno društvo s ograničenom odgovornošću za ugostiteljstvo i trgovinu, OIB 52134772946</item>
    </derivirana_varijabla>
  </DomainObject.Predmet.ProtuStrankaListFormatedOIB>
  <DomainObject.Predmet.ProtuStrankaListFormatedWithAdress>
    <izvorni_sadrzaj>
      <item>AL CAPONE jednostavno društvo s ograničenom odgovornošću za ugostiteljstvo i trgovinu, Hrvatske državnosti 11/F, 48000 Koprivnica</item>
    </izvorni_sadrzaj>
    <derivirana_varijabla naziv="DomainObject.Predmet.ProtuStrankaListFormatedWithAdress_1">
      <item>AL CAPONE jednostavno društvo s ograničenom odgovornošću za ugostiteljstvo i trgovinu, Hrvatske državnosti 11/F, 48000 Koprivnica</item>
    </derivirana_varijabla>
  </DomainObject.Predmet.ProtuStrankaListFormatedWithAdress>
  <DomainObject.Predmet.ProtuStrankaListFormatedWithAdressOIB>
    <izvorni_sadrzaj>
      <item>AL CAPONE jednostavno društvo s ograničenom odgovornošću za ugostiteljstvo i trgovinu, OIB 52134772946, Hrvatske državnosti 11/F, 48000 Koprivnica</item>
    </izvorni_sadrzaj>
    <derivirana_varijabla naziv="DomainObject.Predmet.ProtuStrankaListFormatedWithAdressOIB_1">
      <item>AL CAPONE jednostavno društvo s ograničenom odgovornošću za ugostiteljstvo i trgovinu, OIB 52134772946, Hrvatske državnosti 11/F, 48000 Koprivnica</item>
    </derivirana_varijabla>
  </DomainObject.Predmet.ProtuStrankaListFormatedWithAdressOIB>
  <DomainObject.Predmet.ProtuStrankaListNazivFormated>
    <izvorni_sadrzaj>
      <item>AL CAPONE jednostavno društvo s ograničenom odgovornošću za ugostiteljstvo i trgovinu</item>
    </izvorni_sadrzaj>
    <derivirana_varijabla naziv="DomainObject.Predmet.ProtuStrankaListNazivFormated_1">
      <item>AL CAPONE jednostavno društvo s ograničenom odgovornošću za ugostiteljstvo i trgovinu</item>
    </derivirana_varijabla>
  </DomainObject.Predmet.ProtuStrankaListNazivFormated>
  <DomainObject.Predmet.ProtuStrankaListNazivFormatedOIB>
    <izvorni_sadrzaj>
      <item>AL CAPONE jednostavno društvo s ograničenom odgovornošću za ugostiteljstvo i trgovinu, OIB 52134772946</item>
    </izvorni_sadrzaj>
    <derivirana_varijabla naziv="DomainObject.Predmet.ProtuStrankaListNazivFormatedOIB_1">
      <item>AL CAPONE jednostavno društvo s ograničenom odgovornošću za ugostiteljstvo i trgovinu, OIB 52134772946</item>
    </derivirana_varijabla>
  </DomainObject.Predmet.ProtuStrankaListNazivFormatedOIB>
  <DomainObject.Predmet.OstaliListFormated>
    <izvorni_sadrzaj>
      <item>Sudski registgar</item>
    </izvorni_sadrzaj>
    <derivirana_varijabla naziv="DomainObject.Predmet.OstaliListFormated_1">
      <item>Sudski registgar</item>
    </derivirana_varijabla>
  </DomainObject.Predmet.OstaliListFormated>
  <DomainObject.Predmet.OstaliListFormatedOIB>
    <izvorni_sadrzaj>
      <item>Sudski registgar</item>
    </izvorni_sadrzaj>
    <derivirana_varijabla naziv="DomainObject.Predmet.OstaliListFormatedOIB_1">
      <item>Sudski registgar</item>
    </derivirana_varijabla>
  </DomainObject.Predmet.OstaliListFormatedOIB>
  <DomainObject.Predmet.OstaliListFormatedWithAdress>
    <izvorni_sadrzaj>
      <item>Sudski registgar, B.Radića 2, 42000 Varaždin</item>
    </izvorni_sadrzaj>
    <derivirana_varijabla naziv="DomainObject.Predmet.OstaliListFormatedWithAdress_1">
      <item>Sudski registgar, B.Radića 2, 42000 Varaždin</item>
    </derivirana_varijabla>
  </DomainObject.Predmet.OstaliListFormatedWithAdress>
  <DomainObject.Predmet.OstaliListFormatedWithAdressOIB>
    <izvorni_sadrzaj>
      <item>Sudski registgar, B.Radića 2, 42000 Varaždin</item>
    </izvorni_sadrzaj>
    <derivirana_varijabla naziv="DomainObject.Predmet.OstaliListFormatedWithAdressOIB_1">
      <item>Sudski registgar, B.Radića 2, 42000 Varaždin</item>
    </derivirana_varijabla>
  </DomainObject.Predmet.OstaliListFormatedWithAdressOIB>
  <DomainObject.Predmet.OstaliListNazivFormated>
    <izvorni_sadrzaj>
      <item>Sudski registgar</item>
    </izvorni_sadrzaj>
    <derivirana_varijabla naziv="DomainObject.Predmet.OstaliListNazivFormated_1">
      <item>Sudski registgar</item>
    </derivirana_varijabla>
  </DomainObject.Predmet.OstaliListNazivFormated>
  <DomainObject.Predmet.OstaliListNazivFormatedOIB>
    <izvorni_sadrzaj>
      <item>Sudski registgar</item>
    </izvorni_sadrzaj>
    <derivirana_varijabla naziv="DomainObject.Predmet.OstaliListNazivFormatedOIB_1">
      <item>Sudski registgar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St-1140/2016-5</izvorni_sadrzaj>
    <derivirana_varijabla naziv="DomainObject.PoslovniBrojDokumenta_1">St-1140/2016-5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 CAPONE jednostavno društvo s ograničenom odgovornošću za ugostiteljstvo i trgovinu</izvorni_sadrzaj>
    <derivirana_varijabla naziv="DomainObject.Predmet.ProtustrankaIDrugi_1">AL CAPONE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 CAPONE jednostavno društvo s ograničenom odgovornošću za ugostiteljstvo i trgovinu, OIB 52134772946, Hrvatske državnosti 11/F, 48000 Koprivnica</izvorni_sadrzaj>
    <derivirana_varijabla naziv="DomainObject.Predmet.ProtustrankaIDrugiAdressOIB_1">AL CAPONE jednostavno društvo s ograničenom odgovornošću za ugostiteljstvo i trgovinu, OIB 52134772946, Hrvatske državnosti 11/F,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 CAPONE jednostavno društvo s ograničenom odgovornošću za ugostiteljstvo i trgovinu</item>
      <item>Sudski registgar</item>
    </izvorni_sadrzaj>
    <derivirana_varijabla naziv="DomainObject.Predmet.SudioniciListNaziv_1">
      <item>Financijska agencija</item>
      <item>AL CAPONE jednostavno društvo s ograničenom odgovornošću za ugostiteljstvo i trgovinu</item>
      <item>Sudski registgar</item>
    </derivirana_varijabla>
  </DomainObject.Predmet.SudioniciListNaziv>
  <DomainObject.Predmet.SudioniciListAdressOIB>
    <izvorni_sadrzaj>
      <item>Financijska agencija, OIB 85821130368, Ulica grada Vukovara 70,10000 Zagreb</item>
      <item>AL CAPONE jednostavno društvo s ograničenom odgovornošću za ugostiteljstvo i trgovinu, OIB 52134772946, Hrvatske državnosti 11/F,48000 Koprivnica</item>
      <item>Sudski registgar, B.Radića 2,42000 Varaždin</item>
    </izvorni_sadrzaj>
    <derivirana_varijabla naziv="DomainObject.Predmet.SudioniciListAdressOIB_1">
      <item>Financijska agencija, OIB 85821130368, Ulica grada Vukovara 70,10000 Zagreb</item>
      <item>AL CAPONE jednostavno društvo s ograničenom odgovornošću za ugostiteljstvo i trgovinu, OIB 52134772946, Hrvatske državnosti 11/F,48000 Koprivnica</item>
      <item>Sudski registgar,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07E28-9A8B-4615-83B3-0DFC05A81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2881</properties:Characters>
  <properties:Lines>83</properties:Lines>
  <properties:Paragraphs>29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2017-04-10T11:53:00Z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