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6870" w14:paraId="632687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038B6">
        <w:t>387</w:t>
      </w:r>
      <w:r w:rsidR="00946625">
        <w:t>/16-</w:t>
      </w:r>
      <w:r w:rsidR="008038B6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038B6">
        <w:t>JETTO d.o.o., Biograd na Moru, Marina Kornati, Biograd na Moru, OIB: 41524977828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85FFF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22320B">
        <w:t>Ivanka Bosotina, Dalmatinskog sabora 3,</w:t>
      </w:r>
      <w:r>
        <w:t xml:space="preserve"> </w:t>
      </w:r>
      <w:r w:rsidRPr="0022320B">
        <w:t>Zadar,</w:t>
      </w:r>
      <w:r>
        <w:t xml:space="preserve"> </w:t>
      </w:r>
      <w:r w:rsidRPr="0022320B">
        <w:t>datum rođenja:</w:t>
      </w:r>
      <w:r>
        <w:t xml:space="preserve"> </w:t>
      </w:r>
      <w:r w:rsidRPr="0022320B">
        <w:t>02.10.1961. godine, mjesto rođenja:</w:t>
      </w:r>
      <w:r>
        <w:t xml:space="preserve"> </w:t>
      </w:r>
      <w:r w:rsidRPr="0022320B">
        <w:t>Zadar, broj osobne iskaznice:</w:t>
      </w:r>
      <w:r>
        <w:t xml:space="preserve"> </w:t>
      </w:r>
      <w:r w:rsidRPr="0022320B">
        <w:t>100216014, izdana od strane</w:t>
      </w:r>
      <w:r>
        <w:t>: PU Zadarska, OIB: 81654623800</w:t>
      </w:r>
      <w:r w:rsidR="00363316" w:rsidRPr="006F6B67">
        <w:t>,</w:t>
      </w:r>
      <w:r w:rsidR="00AD4A86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038B6">
        <w:t>JETTO d.o.o., Biograd na Moru, Marina Kornati, Biograd na Moru, OIB: 41524977828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038B6">
        <w:t>JETTO d.o.o., Biograd na Moru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AB08B3" w:rsidP="004C0A7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4C0A7A" w:rsidR="00AB08B3" w:rsidRPr="00F60CD9">
      <w:pPr>
        <w:jc w:val="right"/>
      </w:pPr>
      <w:r w:rsidRPr="00F60CD9">
        <w:t xml:space="preserve">Ardena </w:t>
      </w:r>
      <w:r w:rsidR="004C0A7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39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737D0">
          <w:t>38</w:t>
        </w:r>
        <w:r w:rsidR="008038B6">
          <w:t>7</w:t>
        </w:r>
        <w:r w:rsidR="000737D0">
          <w:t>/16-</w:t>
        </w:r>
        <w:r w:rsidR="008038B6">
          <w:t>11</w:t>
        </w:r>
      </w:p>
      <w:p w:rsidRDefault="00E12FEA" w:rsidP="009C0FF2" w:rsidR="00E12FEA" w:rsidRPr="00EF7C9A">
        <w:pPr>
          <w:jc w:val="right"/>
        </w:pPr>
      </w:p>
      <w:p w:rsidRDefault="0046039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85FFF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5999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8536A"/>
    <w:rsid w:val="003911EF"/>
    <w:rsid w:val="00394B33"/>
    <w:rsid w:val="003C4494"/>
    <w:rsid w:val="003C6DA5"/>
    <w:rsid w:val="00453E80"/>
    <w:rsid w:val="0046039A"/>
    <w:rsid w:val="00472181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038B6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JETTO društvo s ograničenom odgovornošću za proizvodnju i trgovinu</izvorni_sadrzaj>
    <derivirana_varijabla naziv="DomainObject.Predmet.ProtustrankaFormated_1">  JETTO društvo s ograničenom odgovornošću za proizvodnju i trgovinu</derivirana_varijabla>
  </DomainObject.Predmet.ProtustrankaFormated>
  <DomainObject.Predmet.ProtustrankaFormatedOIB>
    <izvorni_sadrzaj>  JETTO društvo s ograničenom odgovornošću za proizvodnju i trgovinu, OIB 41524977828</izvorni_sadrzaj>
    <derivirana_varijabla naziv="DomainObject.Predmet.ProtustrankaFormatedOIB_1">  JETTO društvo s ograničenom odgovornošću za proizvodnju i trgovinu, OIB 41524977828</derivirana_varijabla>
  </DomainObject.Predmet.ProtustrankaFormatedOIB>
  <DomainObject.Predmet.ProtustrankaFormatedWithAdress>
    <izvorni_sadrzaj> JETTO društvo s ograničenom odgovornošću za proizvodnju i trgovinu, Marina Kornati, 23210 Biograd Na Moru</izvorni_sadrzaj>
    <derivirana_varijabla naziv="DomainObject.Predmet.ProtustrankaFormatedWithAdress_1"> JETTO društvo s ograničenom odgovornošću za proizvodnju i trgovinu, Marina Kornati, 23210 Biograd Na Moru</derivirana_varijabla>
  </DomainObject.Predmet.ProtustrankaFormatedWithAdress>
  <DomainObject.Predmet.ProtustrankaFormatedWithAdressOIB>
    <izvorni_sadrzaj> JETTO društvo s ograničenom odgovornošću za proizvodnju i trgovinu, OIB 41524977828, Marina Kornati, 23210 Biograd Na Moru</izvorni_sadrzaj>
    <derivirana_varijabla naziv="DomainObject.Predmet.ProtustrankaFormatedWithAdressOIB_1"> JETTO društvo s ograničenom odgovornošću za proizvodnju i trgovinu, OIB 41524977828, Marina Kornati, 23210 Biograd Na Moru</derivirana_varijabla>
  </DomainObject.Predmet.ProtustrankaFormatedWithAdressOIB>
  <DomainObject.Predmet.ProtustrankaWithAdress>
    <izvorni_sadrzaj>JETTO društvo s ograničenom odgovornošću za proizvodnju i trgovinu Marina Kornati, 23210 Biograd Na Moru</izvorni_sadrzaj>
    <derivirana_varijabla naziv="DomainObject.Predmet.ProtustrankaWithAdress_1">JETTO društvo s ograničenom odgovornošću za proizvodnju i trgovinu Marina Kornati, 23210 Biograd Na Moru</derivirana_varijabla>
  </DomainObject.Predmet.ProtustrankaWithAdress>
  <DomainObject.Predmet.ProtustrankaWithAdressOIB>
    <izvorni_sadrzaj>JETTO društvo s ograničenom odgovornošću za proizvodnju i trgovinu, OIB 41524977828, Marina Kornati, 23210 Biograd Na Moru</izvorni_sadrzaj>
    <derivirana_varijabla naziv="DomainObject.Predmet.ProtustrankaWithAdressOIB_1">JETTO društvo s ograničenom odgovornošću za proizvodnju i trgovinu, OIB 41524977828, Marina Kornati, 23210 Biograd Na Moru</derivirana_varijabla>
  </DomainObject.Predmet.ProtustrankaWithAdressOIB>
  <DomainObject.Predmet.ProtustrankaNazivFormated>
    <izvorni_sadrzaj>JETTO društvo s ograničenom odgovornošću za proizvodnju i trgovinu</izvorni_sadrzaj>
    <derivirana_varijabla naziv="DomainObject.Predmet.ProtustrankaNazivFormated_1">JETTO društvo s ograničenom odgovornošću za proizvodnju i trgovinu</derivirana_varijabla>
  </DomainObject.Predmet.ProtustrankaNazivFormated>
  <DomainObject.Predmet.ProtustrankaNazivFormatedOIB>
    <izvorni_sadrzaj>JETTO društvo s ograničenom odgovornošću za proizvodnju i trgovinu, OIB 41524977828</izvorni_sadrzaj>
    <derivirana_varijabla naziv="DomainObject.Predmet.ProtustrankaNazivFormatedOIB_1">JETTO društvo s ograničenom odgovornošću za proizvodnju i trgovinu, OIB 41524977828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778209.45</izvorni_sadrzaj>
    <derivirana_varijabla naziv="DomainObject.Predmet.TrenutnaVrijednost_1">778209.45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JETTO društvo s ograničenom odgovornošću za proizvodnju i trgovinu</item>
    </izvorni_sadrzaj>
    <derivirana_varijabla naziv="DomainObject.Predmet.ProtuStrankaListFormated_1">
      <item>JETTO društvo s ograničenom odgovornošću za proizvodnju i trgovinu</item>
    </derivirana_varijabla>
  </DomainObject.Predmet.ProtuStrankaListFormated>
  <DomainObject.Predmet.ProtuStrankaListFormatedOIB>
    <izvorni_sadrzaj>
      <item>JETTO društvo s ograničenom odgovornošću za proizvodnju i trgovinu, OIB 41524977828</item>
    </izvorni_sadrzaj>
    <derivirana_varijabla naziv="DomainObject.Predmet.ProtuStrankaListFormatedOIB_1">
      <item>JETTO društvo s ograničenom odgovornošću za proizvodnju i trgovinu, OIB 41524977828</item>
    </derivirana_varijabla>
  </DomainObject.Predmet.ProtuStrankaListFormatedOIB>
  <DomainObject.Predmet.ProtuStrankaListFormatedWithAdress>
    <izvorni_sadrzaj>
      <item>JETTO društvo s ograničenom odgovornošću za proizvodnju i trgovinu, Marina Kornati, 23210 Biograd Na Moru</item>
    </izvorni_sadrzaj>
    <derivirana_varijabla naziv="DomainObject.Predmet.ProtuStrankaListFormatedWithAdress_1">
      <item>JETTO društvo s ograničenom odgovornošću za proizvodnju i trgovinu, Marina Kornati, 23210 Biograd Na Moru</item>
    </derivirana_varijabla>
  </DomainObject.Predmet.ProtuStrankaListFormatedWithAdress>
  <DomainObject.Predmet.ProtuStrankaListFormatedWithAdressOIB>
    <izvorni_sadrzaj>
      <item>JETTO društvo s ograničenom odgovornošću za proizvodnju i trgovinu, OIB 41524977828, Marina Kornati, 23210 Biograd Na Moru</item>
    </izvorni_sadrzaj>
    <derivirana_varijabla naziv="DomainObject.Predmet.ProtuStrankaListFormatedWithAdressOIB_1">
      <item>JETTO društvo s ograničenom odgovornošću za proizvodnju i trgovinu, OIB 41524977828, Marina Kornati, 23210 Biograd Na Moru</item>
    </derivirana_varijabla>
  </DomainObject.Predmet.ProtuStrankaListFormatedWithAdressOIB>
  <DomainObject.Predmet.ProtuStrankaListNazivFormated>
    <izvorni_sadrzaj>
      <item>JETTO društvo s ograničenom odgovornošću za proizvodnju i trgovinu</item>
    </izvorni_sadrzaj>
    <derivirana_varijabla naziv="DomainObject.Predmet.ProtuStrankaListNazivFormated_1">
      <item>JETTO društvo s ograničenom odgovornošću za proizvodnju i trgovinu</item>
    </derivirana_varijabla>
  </DomainObject.Predmet.ProtuStrankaListNazivFormated>
  <DomainObject.Predmet.ProtuStrankaListNazivFormatedOIB>
    <izvorni_sadrzaj>
      <item>JETTO društvo s ograničenom odgovornošću za proizvodnju i trgovinu, OIB 41524977828</item>
    </izvorni_sadrzaj>
    <derivirana_varijabla naziv="DomainObject.Predmet.ProtuStrankaListNazivFormatedOIB_1">
      <item>JETTO društvo s ograničenom odgovornošću za proizvodnju i trgovinu, OIB 41524977828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52267490258</item>
    </izvorni_sadrzaj>
    <derivirana_varijabla naziv="DomainObject.Predmet.OstaliListFormatedOIB_1">
      <item>Ivan Tokić, OIB 52267490258</item>
    </derivirana_varijabla>
  </DomainObject.Predmet.OstaliListFormatedOIB>
  <DomainObject.Predmet.OstaliListFormatedWithAdress>
    <izvorni_sadrzaj>
      <item>Ivan Tokić, Ljubijska 71a, 10000 Zagreb</item>
    </izvorni_sadrzaj>
    <derivirana_varijabla naziv="DomainObject.Predmet.OstaliListFormatedWithAdress_1">
      <item>Ivan Tokić, Ljubijska 71a, 10000 Zagreb</item>
    </derivirana_varijabla>
  </DomainObject.Predmet.OstaliListFormatedWithAdress>
  <DomainObject.Predmet.OstaliListFormatedWithAdressOIB>
    <izvorni_sadrzaj>
      <item>Ivan Tokić, OIB 52267490258, Ljubijska 71a, 10000 Zagreb</item>
    </izvorni_sadrzaj>
    <derivirana_varijabla naziv="DomainObject.Predmet.OstaliListFormatedWithAdressOIB_1">
      <item>Ivan Tokić, OIB 52267490258, Ljubijska 71a, 10000 Zagreb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52267490258</item>
    </izvorni_sadrzaj>
    <derivirana_varijabla naziv="DomainObject.Predmet.OstaliListNazivFormatedOIB_1">
      <item>Ivan Tokić, OIB 52267490258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JETTO društvo s ograničenom odgovornošću za proizvodnju i trgovinu</izvorni_sadrzaj>
    <derivirana_varijabla naziv="DomainObject.Predmet.ProtustrankaIDrugi_1">JETTO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JETTO društvo s ograničenom odgovornošću za proizvodnju i trgovinu, OIB 41524977828, Marina Kornati, 23210 Biograd Na Moru</izvorni_sadrzaj>
    <derivirana_varijabla naziv="DomainObject.Predmet.ProtustrankaIDrugiAdressOIB_1">JETTO društvo s ograničenom odgovornošću za proizvodnju i trgovinu, OIB 41524977828, Marina Kornati,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JETTO društvo s ograničenom odgovornošću za proizvodnju i trgovinu</item>
      <item>Ivan Tokić</item>
    </izvorni_sadrzaj>
    <derivirana_varijabla naziv="DomainObject.Predmet.SudioniciListNaziv_1">
      <item>FINA</item>
      <item>JETTO društvo s ograničenom odgovornošću za proizvodnju i trgovinu</item>
      <item>Ivan Tokić</item>
    </derivirana_varijabla>
  </DomainObject.Predmet.SudioniciListNaziv>
  <DomainObject.Predmet.SudioniciListAdressOIB>
    <izvorni_sadrzaj>
      <item>FINA, OIB 85821130368</item>
      <item>JETTO društvo s ograničenom odgovornošću za proizvodnju i trgovinu, OIB 41524977828, Marina Kornati,23210 Biograd Na Moru</item>
      <item>Ivan Tokić, OIB 52267490258, Ljubijska 71a,10000 Zagreb</item>
    </izvorni_sadrzaj>
    <derivirana_varijabla naziv="DomainObject.Predmet.SudioniciListAdressOIB_1">
      <item>FINA, OIB 85821130368</item>
      <item>JETTO društvo s ograničenom odgovornošću za proizvodnju i trgovinu, OIB 41524977828, Marina Kornati,23210 Biograd Na Moru</item>
      <item>Ivan Tokić, OIB 52267490258,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41524977828</item>
      <item>, OIB 52267490258</item>
    </izvorni_sadrzaj>
    <derivirana_varijabla naziv="DomainObject.Predmet.SudioniciListNazivOIB_1">
      <item>, OIB 85821130368</item>
      <item>, OIB 41524977828</item>
      <item>, OIB 52267490258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1839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2016-04-19T08:49:00Z</dcterms:created>
  <dc:creator>Ardena Bajlo</dc:creator>
  <cp:lastModifiedBy>wsadmin</cp:lastModifiedBy>
  <cp:lastPrinted>2016-04-19T08:40:00Z</cp:lastPrinted>
  <dcterms:modified xmlns:xsi="http://www.w3.org/2001/XMLSchema-instance" xsi:type="dcterms:W3CDTF">2016-04-20T06:21:00Z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