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8ac79" w14:paraId="708ac79" w:rsidRDefault="00403436" w:rsidP="00910611" w:rsidR="0040343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3436" w:rsidP="00844874" w:rsidR="00403436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403436" w:rsidP="00844874" w:rsidR="00403436" w:rsidRPr="00844874">
      <w:r>
        <w:rPr>
          <w:rFonts w:eastAsia="MS Mincho"/>
        </w:rPr>
        <w:t>Trgovački sud u Rijeci</w:t>
      </w:r>
    </w:p>
    <w:p w:rsidRDefault="00403436" w:rsidP="00844874" w:rsidR="00403436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F5312" w:rsidP="00A74730" w:rsidR="00FF5312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387D6C">
        <w:t>581</w:t>
      </w:r>
      <w:r w:rsidRPr="00A94E4D">
        <w:t>/1</w:t>
      </w:r>
      <w:r w:rsidR="008A57B5">
        <w:t>8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</w:t>
      </w:r>
      <w:r w:rsidR="00387D6C">
        <w:t xml:space="preserve"> i 104/17</w:t>
      </w:r>
      <w:r w:rsidRPr="00A94E4D">
        <w:t xml:space="preserve">), </w:t>
      </w:r>
      <w:r w:rsidR="00387D6C">
        <w:t>31</w:t>
      </w:r>
      <w:r w:rsidRPr="00A94E4D">
        <w:t xml:space="preserve">. </w:t>
      </w:r>
      <w:r w:rsidR="006209EE">
        <w:t xml:space="preserve">listopada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</w:t>
      </w:r>
      <w:r w:rsidR="005B7E1A">
        <w:rPr>
          <w:bCs/>
        </w:rPr>
        <w:t xml:space="preserve">trgovačko društvo </w:t>
      </w:r>
      <w:r w:rsidR="00387D6C">
        <w:t>MILKO</w:t>
      </w:r>
      <w:r w:rsidR="008E2694">
        <w:t xml:space="preserve"> d.o.o. </w:t>
      </w:r>
      <w:r w:rsidR="00387D6C">
        <w:t xml:space="preserve">Udbina </w:t>
      </w:r>
      <w:r w:rsidR="008E2694">
        <w:t>(OIB:</w:t>
      </w:r>
      <w:r w:rsidR="00387D6C">
        <w:t xml:space="preserve"> 34651902074</w:t>
      </w:r>
      <w:r w:rsidR="008E2694">
        <w:t>, MBS:</w:t>
      </w:r>
      <w:r w:rsidR="00387D6C">
        <w:t xml:space="preserve"> 040358382</w:t>
      </w:r>
      <w:r w:rsidR="008E2694">
        <w:t xml:space="preserve">), </w:t>
      </w:r>
      <w:r w:rsidR="00387D6C">
        <w:t>Trg svete Lucije 9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8E2694">
        <w:t>1</w:t>
      </w:r>
      <w:r w:rsidR="00387D6C">
        <w:t>0</w:t>
      </w:r>
      <w:r w:rsidR="00807E02">
        <w:t xml:space="preserve">. </w:t>
      </w:r>
      <w:r w:rsidR="008E2694">
        <w:t xml:space="preserve">listopada </w:t>
      </w:r>
      <w:r w:rsidR="00D76AC5">
        <w:t>2</w:t>
      </w:r>
      <w:r w:rsidR="00A94E4D">
        <w:t>01</w:t>
      </w:r>
      <w:r w:rsidR="007F39B9">
        <w:t>8</w:t>
      </w:r>
      <w:r w:rsidRPr="00A94E4D">
        <w:t xml:space="preserve">. iznosi </w:t>
      </w:r>
      <w:r w:rsidR="00387D6C">
        <w:t xml:space="preserve">86.559,91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Rije</w:t>
      </w:r>
      <w:r w:rsidR="00B51D09">
        <w:t>ka</w:t>
      </w:r>
      <w:r w:rsidRPr="00A94E4D">
        <w:t xml:space="preserve">, </w:t>
      </w:r>
      <w:r w:rsidR="00387D6C">
        <w:t>31</w:t>
      </w:r>
      <w:r w:rsidR="00387D6C" w:rsidRPr="00A94E4D">
        <w:t xml:space="preserve">. </w:t>
      </w:r>
      <w:r w:rsidR="00387D6C">
        <w:t xml:space="preserve">listopada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B51D09">
        <w:t>Viša s</w:t>
      </w:r>
      <w:r w:rsidR="002E1EFF" w:rsidRPr="002E1EFF">
        <w:t>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Rije</w:t>
      </w:r>
      <w:r w:rsidR="00B51D09">
        <w:rPr>
          <w:sz w:val="20"/>
          <w:szCs w:val="20"/>
        </w:rPr>
        <w:t>ka</w:t>
      </w:r>
      <w:r w:rsidRPr="00520908">
        <w:rPr>
          <w:sz w:val="20"/>
          <w:szCs w:val="20"/>
        </w:rPr>
        <w:t xml:space="preserve">, </w:t>
      </w:r>
      <w:r w:rsidR="00387D6C">
        <w:rPr>
          <w:sz w:val="20"/>
          <w:szCs w:val="20"/>
        </w:rPr>
        <w:t>31</w:t>
      </w:r>
      <w:r w:rsidRPr="00520908">
        <w:rPr>
          <w:sz w:val="20"/>
          <w:szCs w:val="20"/>
        </w:rPr>
        <w:t>.</w:t>
      </w:r>
      <w:r w:rsidR="00B51D09">
        <w:rPr>
          <w:sz w:val="20"/>
          <w:szCs w:val="20"/>
        </w:rPr>
        <w:t>10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B51D09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Viša s</w:t>
      </w:r>
      <w:r w:rsidR="004D16FE" w:rsidRPr="00520908">
        <w:rPr>
          <w:sz w:val="20"/>
          <w:szCs w:val="20"/>
        </w:rPr>
        <w:t>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CC6" w:rsidP="00A34165" w:rsidR="00C40CC6">
      <w:r>
        <w:separator/>
      </w:r>
    </w:p>
  </w:endnote>
  <w:endnote w:id="0" w:type="continuationSeparator">
    <w:p w:rsidRDefault="00C40CC6" w:rsidP="00A34165" w:rsidR="00C40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CC6" w:rsidP="00A34165" w:rsidR="00C40CC6">
      <w:r>
        <w:separator/>
      </w:r>
    </w:p>
  </w:footnote>
  <w:footnote w:id="0" w:type="continuationSeparator">
    <w:p w:rsidRDefault="00C40CC6" w:rsidP="00A34165" w:rsidR="00C40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</w:t>
    </w:r>
    <w:r w:rsidR="005E7113">
      <w:t>.</w:t>
    </w:r>
    <w:r>
      <w:t xml:space="preserve"> St-</w:t>
    </w:r>
    <w:r w:rsidR="0035480F">
      <w:t>581</w:t>
    </w:r>
    <w:r w:rsidR="008A57B5">
      <w:t>/</w:t>
    </w:r>
    <w:r>
      <w:t>201</w:t>
    </w:r>
    <w:r w:rsidR="008A57B5">
      <w:t>8</w:t>
    </w:r>
    <w:r>
      <w:t>-</w:t>
    </w:r>
    <w:r w:rsidR="0021309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169F"/>
    <w:rsid w:val="000140B3"/>
    <w:rsid w:val="00020CF3"/>
    <w:rsid w:val="00021A95"/>
    <w:rsid w:val="00040E4F"/>
    <w:rsid w:val="000600D3"/>
    <w:rsid w:val="00070E6F"/>
    <w:rsid w:val="00071C4C"/>
    <w:rsid w:val="000760D5"/>
    <w:rsid w:val="000A7171"/>
    <w:rsid w:val="000B3943"/>
    <w:rsid w:val="000B4778"/>
    <w:rsid w:val="000C58C2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354E"/>
    <w:rsid w:val="00167508"/>
    <w:rsid w:val="001A2D9E"/>
    <w:rsid w:val="001A4AEF"/>
    <w:rsid w:val="001A5241"/>
    <w:rsid w:val="001A7646"/>
    <w:rsid w:val="001B6668"/>
    <w:rsid w:val="001C1A11"/>
    <w:rsid w:val="001C2717"/>
    <w:rsid w:val="001E2F3E"/>
    <w:rsid w:val="001F1915"/>
    <w:rsid w:val="00203836"/>
    <w:rsid w:val="002117E8"/>
    <w:rsid w:val="0021309C"/>
    <w:rsid w:val="00224BE3"/>
    <w:rsid w:val="00231432"/>
    <w:rsid w:val="00231B8B"/>
    <w:rsid w:val="00234AC4"/>
    <w:rsid w:val="0024509C"/>
    <w:rsid w:val="00253D50"/>
    <w:rsid w:val="002834A3"/>
    <w:rsid w:val="002845DB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44FBC"/>
    <w:rsid w:val="003506CF"/>
    <w:rsid w:val="00352CEE"/>
    <w:rsid w:val="0035480F"/>
    <w:rsid w:val="003723A6"/>
    <w:rsid w:val="003773B8"/>
    <w:rsid w:val="003873BB"/>
    <w:rsid w:val="00387D6C"/>
    <w:rsid w:val="003905E1"/>
    <w:rsid w:val="0039103C"/>
    <w:rsid w:val="003A066F"/>
    <w:rsid w:val="003D3538"/>
    <w:rsid w:val="003D4E7A"/>
    <w:rsid w:val="003E1D7E"/>
    <w:rsid w:val="003F4AF8"/>
    <w:rsid w:val="0040101F"/>
    <w:rsid w:val="00403357"/>
    <w:rsid w:val="00403436"/>
    <w:rsid w:val="004039FF"/>
    <w:rsid w:val="004128A8"/>
    <w:rsid w:val="00431A17"/>
    <w:rsid w:val="00436D04"/>
    <w:rsid w:val="0044548C"/>
    <w:rsid w:val="00466E58"/>
    <w:rsid w:val="0047691F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4E3B"/>
    <w:rsid w:val="0053576D"/>
    <w:rsid w:val="00540277"/>
    <w:rsid w:val="00550404"/>
    <w:rsid w:val="005606DB"/>
    <w:rsid w:val="00563899"/>
    <w:rsid w:val="00593C54"/>
    <w:rsid w:val="00594A81"/>
    <w:rsid w:val="005A76AF"/>
    <w:rsid w:val="005A775A"/>
    <w:rsid w:val="005B7E1A"/>
    <w:rsid w:val="005C38A0"/>
    <w:rsid w:val="005E5389"/>
    <w:rsid w:val="005E7113"/>
    <w:rsid w:val="005F365A"/>
    <w:rsid w:val="005F72A4"/>
    <w:rsid w:val="00600213"/>
    <w:rsid w:val="00603685"/>
    <w:rsid w:val="0060476B"/>
    <w:rsid w:val="00606542"/>
    <w:rsid w:val="0061392A"/>
    <w:rsid w:val="00616E9B"/>
    <w:rsid w:val="006209EE"/>
    <w:rsid w:val="0062130B"/>
    <w:rsid w:val="006256EC"/>
    <w:rsid w:val="00633496"/>
    <w:rsid w:val="00646384"/>
    <w:rsid w:val="00651A5A"/>
    <w:rsid w:val="00657A22"/>
    <w:rsid w:val="006607DA"/>
    <w:rsid w:val="00662F7A"/>
    <w:rsid w:val="00685B7F"/>
    <w:rsid w:val="00695808"/>
    <w:rsid w:val="006A7310"/>
    <w:rsid w:val="006B5B4B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12D7"/>
    <w:rsid w:val="007E3D43"/>
    <w:rsid w:val="007F364C"/>
    <w:rsid w:val="007F397D"/>
    <w:rsid w:val="007F39B9"/>
    <w:rsid w:val="00807E02"/>
    <w:rsid w:val="00840509"/>
    <w:rsid w:val="00846BD6"/>
    <w:rsid w:val="00853680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2694"/>
    <w:rsid w:val="008E30D3"/>
    <w:rsid w:val="008F1CAE"/>
    <w:rsid w:val="009030FD"/>
    <w:rsid w:val="00913415"/>
    <w:rsid w:val="009607B2"/>
    <w:rsid w:val="009718AF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46039"/>
    <w:rsid w:val="00B51D09"/>
    <w:rsid w:val="00B62D51"/>
    <w:rsid w:val="00B64C66"/>
    <w:rsid w:val="00B706EB"/>
    <w:rsid w:val="00BA00AD"/>
    <w:rsid w:val="00BB0BFC"/>
    <w:rsid w:val="00BB79EE"/>
    <w:rsid w:val="00BC4CBF"/>
    <w:rsid w:val="00C07B68"/>
    <w:rsid w:val="00C23DEC"/>
    <w:rsid w:val="00C25FE8"/>
    <w:rsid w:val="00C40CC6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CF34F8"/>
    <w:rsid w:val="00D0240C"/>
    <w:rsid w:val="00D07909"/>
    <w:rsid w:val="00D116F8"/>
    <w:rsid w:val="00D11EB5"/>
    <w:rsid w:val="00D16D51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67C6"/>
    <w:rsid w:val="00E13BC3"/>
    <w:rsid w:val="00E165FF"/>
    <w:rsid w:val="00E17EF8"/>
    <w:rsid w:val="00E259A2"/>
    <w:rsid w:val="00E4047B"/>
    <w:rsid w:val="00E422BB"/>
    <w:rsid w:val="00E511C2"/>
    <w:rsid w:val="00E550C8"/>
    <w:rsid w:val="00E61F4A"/>
    <w:rsid w:val="00E7514B"/>
    <w:rsid w:val="00E871C6"/>
    <w:rsid w:val="00E90707"/>
    <w:rsid w:val="00E907ED"/>
    <w:rsid w:val="00E96E67"/>
    <w:rsid w:val="00EA6B41"/>
    <w:rsid w:val="00EB11EB"/>
    <w:rsid w:val="00EB4000"/>
    <w:rsid w:val="00EB447D"/>
    <w:rsid w:val="00EB5A7D"/>
    <w:rsid w:val="00EF45D3"/>
    <w:rsid w:val="00F06B33"/>
    <w:rsid w:val="00F108F4"/>
    <w:rsid w:val="00F11FCA"/>
    <w:rsid w:val="00F136DA"/>
    <w:rsid w:val="00F15304"/>
    <w:rsid w:val="00F163C2"/>
    <w:rsid w:val="00F17953"/>
    <w:rsid w:val="00F61EBF"/>
    <w:rsid w:val="00F6487C"/>
    <w:rsid w:val="00F672A0"/>
    <w:rsid w:val="00F7585B"/>
    <w:rsid w:val="00FA1A6E"/>
    <w:rsid w:val="00FA7679"/>
    <w:rsid w:val="00FC42EA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4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4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4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4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3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4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4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4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4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St-581/2018</izvorni_sadrzaj>
    <derivirana_varijabla naziv="DomainObject.Predmet.OznakaBroj_1">St-581/2018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MILKO d.o.o.</izvorni_sadrzaj>
    <derivirana_varijabla naziv="DomainObject.Predmet.ProtustrankaFormated_1">  MILKO d.o.o.</derivirana_varijabla>
  </DomainObject.Predmet.ProtustrankaFormated>
  <DomainObject.Predmet.ProtustrankaFormatedOIB>
    <izvorni_sadrzaj>  MILKO d.o.o., OIB 34651902074</izvorni_sadrzaj>
    <derivirana_varijabla naziv="DomainObject.Predmet.ProtustrankaFormatedOIB_1">  MILKO d.o.o., OIB 34651902074</derivirana_varijabla>
  </DomainObject.Predmet.ProtustrankaFormatedOIB>
  <DomainObject.Predmet.ProtustrankaFormatedWithAdress>
    <izvorni_sadrzaj> MILKO d.o.o., Trg Svete Lucije 9, 53234 Udbina</izvorni_sadrzaj>
    <derivirana_varijabla naziv="DomainObject.Predmet.ProtustrankaFormatedWithAdress_1"> MILKO d.o.o., Trg Svete Lucije 9, 53234 Udbina</derivirana_varijabla>
  </DomainObject.Predmet.ProtustrankaFormatedWithAdress>
  <DomainObject.Predmet.ProtustrankaFormatedWithAdressOIB>
    <izvorni_sadrzaj> MILKO d.o.o., OIB 34651902074, Trg Svete Lucije 9, 53234 Udbina</izvorni_sadrzaj>
    <derivirana_varijabla naziv="DomainObject.Predmet.ProtustrankaFormatedWithAdressOIB_1"> MILKO d.o.o., OIB 34651902074, Trg Svete Lucije 9, 53234 Udbina</derivirana_varijabla>
  </DomainObject.Predmet.ProtustrankaFormatedWithAdressOIB>
  <DomainObject.Predmet.ProtustrankaWithAdress>
    <izvorni_sadrzaj>MILKO d.o.o. Trg Svete Lucije 9, 53234 Udbina</izvorni_sadrzaj>
    <derivirana_varijabla naziv="DomainObject.Predmet.ProtustrankaWithAdress_1">MILKO d.o.o. Trg Svete Lucije 9, 53234 Udbina</derivirana_varijabla>
  </DomainObject.Predmet.ProtustrankaWithAdress>
  <DomainObject.Predmet.ProtustrankaWithAdressOIB>
    <izvorni_sadrzaj>MILKO d.o.o., OIB 34651902074, Trg Svete Lucije 9, 53234 Udbina</izvorni_sadrzaj>
    <derivirana_varijabla naziv="DomainObject.Predmet.ProtustrankaWithAdressOIB_1">MILKO d.o.o., OIB 34651902074, Trg Svete Lucije 9, 53234 Udbina</derivirana_varijabla>
  </DomainObject.Predmet.ProtustrankaWithAdressOIB>
  <DomainObject.Predmet.ProtustrankaNazivFormated>
    <izvorni_sadrzaj>MILKO d.o.o.</izvorni_sadrzaj>
    <derivirana_varijabla naziv="DomainObject.Predmet.ProtustrankaNazivFormated_1">MILKO d.o.o.</derivirana_varijabla>
  </DomainObject.Predmet.ProtustrankaNazivFormated>
  <DomainObject.Predmet.ProtustrankaNazivFormatedOIB>
    <izvorni_sadrzaj>MILKO d.o.o., OIB 34651902074</izvorni_sadrzaj>
    <derivirana_varijabla naziv="DomainObject.Predmet.ProtustrankaNazivFormatedOIB_1">MILKO d.o.o., OIB 34651902074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MILKO d.o.o.</item>
    </izvorni_sadrzaj>
    <derivirana_varijabla naziv="DomainObject.Predmet.ProtuStrankaListFormated_1">
      <item>MILKO d.o.o.</item>
    </derivirana_varijabla>
  </DomainObject.Predmet.ProtuStrankaListFormated>
  <DomainObject.Predmet.ProtuStrankaListFormatedOIB>
    <izvorni_sadrzaj>
      <item>MILKO d.o.o., OIB 34651902074</item>
    </izvorni_sadrzaj>
    <derivirana_varijabla naziv="DomainObject.Predmet.ProtuStrankaListFormatedOIB_1">
      <item>MILKO d.o.o., OIB 34651902074</item>
    </derivirana_varijabla>
  </DomainObject.Predmet.ProtuStrankaListFormatedOIB>
  <DomainObject.Predmet.ProtuStrankaListFormatedWithAdress>
    <izvorni_sadrzaj>
      <item>MILKO d.o.o., Trg Svete Lucije 9, 53234 Udbina</item>
    </izvorni_sadrzaj>
    <derivirana_varijabla naziv="DomainObject.Predmet.ProtuStrankaListFormatedWithAdress_1">
      <item>MILKO d.o.o., Trg Svete Lucije 9, 53234 Udbina</item>
    </derivirana_varijabla>
  </DomainObject.Predmet.ProtuStrankaListFormatedWithAdress>
  <DomainObject.Predmet.ProtuStrankaListFormatedWithAdressOIB>
    <izvorni_sadrzaj>
      <item>MILKO d.o.o., OIB 34651902074, Trg Svete Lucije 9, 53234 Udbina</item>
    </izvorni_sadrzaj>
    <derivirana_varijabla naziv="DomainObject.Predmet.ProtuStrankaListFormatedWithAdressOIB_1">
      <item>MILKO d.o.o., OIB 34651902074, Trg Svete Lucije 9, 53234 Udbina</item>
    </derivirana_varijabla>
  </DomainObject.Predmet.ProtuStrankaListFormatedWithAdressOIB>
  <DomainObject.Predmet.ProtuStrankaListNazivFormated>
    <izvorni_sadrzaj>
      <item>MILKO d.o.o.</item>
    </izvorni_sadrzaj>
    <derivirana_varijabla naziv="DomainObject.Predmet.ProtuStrankaListNazivFormated_1">
      <item>MILKO d.o.o.</item>
    </derivirana_varijabla>
  </DomainObject.Predmet.ProtuStrankaListNazivFormated>
  <DomainObject.Predmet.ProtuStrankaListNazivFormatedOIB>
    <izvorni_sadrzaj>
      <item>MILKO d.o.o., OIB 34651902074</item>
    </izvorni_sadrzaj>
    <derivirana_varijabla naziv="DomainObject.Predmet.ProtuStrankaListNazivFormatedOIB_1">
      <item>MILKO d.o.o., OIB 34651902074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MILKO d.o.o.</izvorni_sadrzaj>
    <derivirana_varijabla naziv="DomainObject.Predmet.ProtustrankaIDrugi_1">MILKO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MILKO d.o.o., OIB 34651902074, Trg Svete Lucije 9, 53234 Udbina</izvorni_sadrzaj>
    <derivirana_varijabla naziv="DomainObject.Predmet.ProtustrankaIDrugiAdressOIB_1">MILKO d.o.o., OIB 34651902074, Trg Svete Lucije 9,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MILKO d.o.o.</item>
    </izvorni_sadrzaj>
    <derivirana_varijabla naziv="DomainObject.Predmet.SudioniciListNaziv_1">
      <item>FINA  Rijeka</item>
      <item>MILKO d.o.o.</item>
    </derivirana_varijabla>
  </DomainObject.Predmet.SudioniciListNaziv>
  <DomainObject.Predmet.SudioniciListAdressOIB>
    <izvorni_sadrzaj>
      <item>FINA  Rijeka, OIB 85821130368, Frana Kurelca 8,51000 Rijeka</item>
      <item>MILKO d.o.o., OIB 34651902074, Trg Svete Lucije 9,53234 Udbina</item>
    </izvorni_sadrzaj>
    <derivirana_varijabla naziv="DomainObject.Predmet.SudioniciListAdressOIB_1">
      <item>FINA  Rijeka, OIB 85821130368, Frana Kurelca 8,51000 Rijeka</item>
      <item>MILKO d.o.o., OIB 34651902074, Trg Svete Lucije 9,53234 Udbina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34651902074</item>
    </izvorni_sadrzaj>
    <derivirana_varijabla naziv="DomainObject.Predmet.SudioniciListNazivOIB_1">
      <item>, OIB 85821130368</item>
      <item>, OIB 34651902074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A82DE2-6093-4A4E-8FD8-A128770F72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1464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2018-10-31T11:15:00Z</dcterms:created>
  <dc:creator>Željka Matovina</dc:creator>
  <cp:lastModifiedBy>Željka Matovina</cp:lastModifiedBy>
  <cp:lastPrinted>2018-10-31T11:26:00Z</cp:lastPrinted>
  <dcterms:modified xmlns:xsi="http://www.w3.org/2001/XMLSchema-instance" xsi:type="dcterms:W3CDTF">2018-10-31T11:27:00Z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(581-18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