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aa5dc46" w14:paraId="aa5dc46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7B5D8D">
        <w:rPr>
          <w:rFonts w:eastAsia="Times New Roman"/>
          <w:szCs w:val="20"/>
          <w:lang w:eastAsia="hr-HR"/>
        </w:rPr>
        <w:t>St-686/2016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3675E8">
        <w:rPr>
          <w:rFonts w:eastAsia="Times New Roman"/>
          <w:szCs w:val="24"/>
          <w:lang w:eastAsia="hr-HR"/>
        </w:rPr>
        <w:t xml:space="preserve"> </w:t>
      </w:r>
      <w:r w:rsidR="008E29B6">
        <w:rPr>
          <w:rFonts w:eastAsia="Times New Roman"/>
          <w:szCs w:val="24"/>
          <w:lang w:eastAsia="hr-HR"/>
        </w:rPr>
        <w:t xml:space="preserve">MOJ VIDEO d.o.o. Donja Pušća, Bregovljanska 25, MBS:080597511, OIB:29443590664,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8E29B6">
        <w:t xml:space="preserve"> </w:t>
      </w:r>
      <w:r w:rsidR="008E29B6">
        <w:rPr>
          <w:rFonts w:eastAsia="Times New Roman"/>
          <w:szCs w:val="24"/>
          <w:lang w:eastAsia="hr-HR"/>
        </w:rPr>
        <w:t>MOJ VIDEO d.o.o. Donja Pušća, Bregovljanska 25, MBS:080597511, OIB:29443590664.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8E29B6">
        <w:t>David Jakovljević, Sesvete, Kašinska 7, OIB 63014812654.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3B76E3">
        <w:t xml:space="preserve"> </w:t>
      </w:r>
      <w:r w:rsidR="008E29B6">
        <w:rPr>
          <w:rFonts w:eastAsia="Times New Roman"/>
          <w:szCs w:val="24"/>
          <w:lang w:eastAsia="hr-HR"/>
        </w:rPr>
        <w:t>MOJ VIDEO d.o.o. Donja Pušća, Bregovljanska 25, MBS:080597511, OIB:29443590664.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1F38" w:rsidP="009C4219" w:rsidR="00A61F38">
      <w:pPr>
        <w:pStyle w:val="Bezproreda"/>
        <w:jc w:val="both"/>
      </w:pP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lastRenderedPageBreak/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F07F34">
        <w:rPr>
          <w:rFonts w:eastAsia="Times New Roman"/>
          <w:szCs w:val="20"/>
          <w:lang w:eastAsia="hr-HR"/>
        </w:rPr>
        <w:t>St-</w:t>
      </w:r>
      <w:r w:rsidR="007B5D8D">
        <w:rPr>
          <w:rFonts w:eastAsia="Times New Roman"/>
          <w:szCs w:val="20"/>
          <w:lang w:eastAsia="hr-HR"/>
        </w:rPr>
        <w:t>686/2016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BB552A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BB552A" w:rsidP="00BB552A" w:rsidR="00BB552A">
      <w:pPr>
        <w:ind w:firstLine="708" w:left="6372"/>
        <w:jc w:val="center"/>
        <w:rPr>
          <w:szCs w:val="20"/>
        </w:rPr>
      </w:pPr>
      <w:r>
        <w:rPr>
          <w:szCs w:val="20"/>
        </w:rPr>
        <w:t>za točnost otpravka</w:t>
      </w:r>
    </w:p>
    <w:p w:rsidRDefault="00BB552A" w:rsidP="00BB552A" w:rsidR="00BB552A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BB552A" w:rsidP="00BB552A" w:rsidR="00BB552A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D5243"/>
    <w:rsid w:val="001F4B81"/>
    <w:rsid w:val="0027361A"/>
    <w:rsid w:val="00307086"/>
    <w:rsid w:val="003675E8"/>
    <w:rsid w:val="003929A9"/>
    <w:rsid w:val="003B76E3"/>
    <w:rsid w:val="004439D8"/>
    <w:rsid w:val="004A254C"/>
    <w:rsid w:val="004D318E"/>
    <w:rsid w:val="005C460E"/>
    <w:rsid w:val="005D21EF"/>
    <w:rsid w:val="005D4201"/>
    <w:rsid w:val="00756A5F"/>
    <w:rsid w:val="007B5D8D"/>
    <w:rsid w:val="007C3A84"/>
    <w:rsid w:val="008E29B6"/>
    <w:rsid w:val="00974536"/>
    <w:rsid w:val="009C4219"/>
    <w:rsid w:val="00A23A93"/>
    <w:rsid w:val="00A61F38"/>
    <w:rsid w:val="00A735F0"/>
    <w:rsid w:val="00B82EC1"/>
    <w:rsid w:val="00BB552A"/>
    <w:rsid w:val="00C32E72"/>
    <w:rsid w:val="00C72C52"/>
    <w:rsid w:val="00D40CCE"/>
    <w:rsid w:val="00D60461"/>
    <w:rsid w:val="00E433EF"/>
    <w:rsid w:val="00F07F34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52A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52A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52A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52A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52A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52A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VIDEO d.o.o. zastupanog po punomoćniku JURICA PEČNIK; MARIO KOLARIĆ</izvorni_sadrzaj>
    <derivirana_varijabla naziv="DomainObject.Predmet.ProtustrankaFormated_1">  MOJ VIDEO d.o.o. zastupanog po punomoćniku JURICA PEČNIK; MARIO KOLARIĆ</derivirana_varijabla>
  </DomainObject.Predmet.ProtustrankaFormated>
  <DomainObject.Predmet.ProtustrankaFormatedOIB>
    <izvorni_sadrzaj>  MOJ VIDEO d.o.o., OIB 29443590664 zastupanog po punomoćniku JURICA PEČNIK; MARIO KOLARIĆ</izvorni_sadrzaj>
    <derivirana_varijabla naziv="DomainObject.Predmet.ProtustrankaFormatedOIB_1">  MOJ VIDEO d.o.o., OIB 29443590664 zastupanog po punomoćniku JURICA PEČNIK; MARIO KOLARIĆ</derivirana_varijabla>
  </DomainObject.Predmet.ProtustrankaFormatedOIB>
  <DomainObject.Predmet.ProtustrankaFormatedWithAdress>
    <izvorni_sadrzaj> MOJ VIDEO d.o.o., Bregovljanska 25, 10290 Donja Pušća zastupanog po punomoćniku JURICA PEČNIK; MARIO KOLARIĆ</izvorni_sadrzaj>
    <derivirana_varijabla naziv="DomainObject.Predmet.ProtustrankaFormatedWithAdress_1"> MOJ VIDEO d.o.o., Bregovljanska 25, 10290 Donja Pušća zastupanog po punomoćniku JURICA PEČNIK; MARIO KOLARIĆ</derivirana_varijabla>
  </DomainObject.Predmet.ProtustrankaFormatedWithAdress>
  <DomainObject.Predmet.ProtustrankaFormatedWithAdressOIB>
    <izvorni_sadrzaj> MOJ VIDEO d.o.o., OIB 29443590664, Bregovljanska 25, 10290 Donja Pušća zastupanog po punomoćniku JURICA PEČNIK; MARIO KOLARIĆ</izvorni_sadrzaj>
    <derivirana_varijabla naziv="DomainObject.Predmet.ProtustrankaFormatedWithAdressOIB_1"> MOJ VIDEO d.o.o., OIB 29443590664, Bregovljanska 25, 10290 Donja Pušća zastupanog po punomoćniku JURICA PEČNIK; MARIO KOLARIĆ</derivirana_varijabla>
  </DomainObject.Predmet.ProtustrankaFormatedWithAdressOIB>
  <DomainObject.Predmet.ProtustrankaWithAdress>
    <izvorni_sadrzaj>MOJ VIDEO d.o.o. Bregovljanska 25, 10290 Donja Pušća</izvorni_sadrzaj>
    <derivirana_varijabla naziv="DomainObject.Predmet.ProtustrankaWithAdress_1">MOJ VIDEO d.o.o. Bregovljanska 25, 10290 Donja Pušća</derivirana_varijabla>
  </DomainObject.Predmet.ProtustrankaWithAdress>
  <DomainObject.Predmet.ProtustrankaWithAdressOIB>
    <izvorni_sadrzaj>MOJ VIDEO d.o.o., OIB 29443590664, Bregovljanska 25, 10290 Donja Pušća</izvorni_sadrzaj>
    <derivirana_varijabla naziv="DomainObject.Predmet.ProtustrankaWithAdressOIB_1">MOJ VIDEO d.o.o., OIB 29443590664, Bregovljanska 25, 10290 Donja Pušća</derivirana_varijabla>
  </DomainObject.Predmet.ProtustrankaWithAdressOIB>
  <DomainObject.Predmet.ProtustrankaNazivFormated>
    <izvorni_sadrzaj>MOJ VIDEO d.o.o.</izvorni_sadrzaj>
    <derivirana_varijabla naziv="DomainObject.Predmet.ProtustrankaNazivFormated_1">MOJ VIDEO d.o.o.</derivirana_varijabla>
  </DomainObject.Predmet.ProtustrankaNazivFormated>
  <DomainObject.Predmet.ProtustrankaNazivFormatedOIB>
    <izvorni_sadrzaj>MOJ VIDEO d.o.o., OIB 29443590664</izvorni_sadrzaj>
    <derivirana_varijabla naziv="DomainObject.Predmet.ProtustrankaNazivFormatedOIB_1">MOJ VIDEO d.o.o., OIB 29443590664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VIDEO d.o.o. zastupanog po punomoćniku JURICA PEČNIK; MARIO KOLARIĆ</item>
    </izvorni_sadrzaj>
    <derivirana_varijabla naziv="DomainObject.Predmet.ProtuStrankaListFormated_1">
      <item>MOJ VIDEO d.o.o. zastupanog po punomoćniku JURICA PEČNIK; MARIO KOLARIĆ</item>
    </derivirana_varijabla>
  </DomainObject.Predmet.ProtuStrankaListFormated>
  <DomainObject.Predmet.ProtuStrankaListFormatedOIB>
    <izvorni_sadrzaj>
      <item>MOJ VIDEO d.o.o., OIB 29443590664 zastupanog po punomoćniku JURICA PEČNIK; MARIO KOLARIĆ</item>
    </izvorni_sadrzaj>
    <derivirana_varijabla naziv="DomainObject.Predmet.ProtuStrankaListFormatedOIB_1">
      <item>MOJ VIDEO d.o.o., OIB 29443590664 zastupanog po punomoćniku JURICA PEČNIK; MARIO KOLARIĆ</item>
    </derivirana_varijabla>
  </DomainObject.Predmet.ProtuStrankaListFormatedOIB>
  <DomainObject.Predmet.ProtuStrankaListFormatedWithAdress>
    <izvorni_sadrzaj>
      <item>MOJ VIDEO d.o.o., Bregovljanska 25, 10290 Donja Pušća zastupanog po punomoćniku JURICA PEČNIK; MARIO KOLARIĆ</item>
    </izvorni_sadrzaj>
    <derivirana_varijabla naziv="DomainObject.Predmet.ProtuStrankaListFormatedWithAdress_1">
      <item>MOJ VIDEO d.o.o., Bregovljanska 25, 10290 Donja Pušća zastupanog po punomoćniku JURICA PEČNIK; MARIO KOLARIĆ</item>
    </derivirana_varijabla>
  </DomainObject.Predmet.ProtuStrankaListFormatedWithAdress>
  <DomainObject.Predmet.ProtuStrankaListFormatedWithAdressOIB>
    <izvorni_sadrzaj>
      <item>MOJ VIDEO d.o.o., OIB 29443590664, Bregovljanska 25, 10290 Donja Pušća zastupanog po punomoćniku JURICA PEČNIK; MARIO KOLARIĆ</item>
    </izvorni_sadrzaj>
    <derivirana_varijabla naziv="DomainObject.Predmet.ProtuStrankaListFormatedWithAdressOIB_1">
      <item>MOJ VIDEO d.o.o., OIB 29443590664, Bregovljanska 25, 10290 Donja Pušća zastupanog po punomoćniku JURICA PEČNIK; MARIO KOLARIĆ</item>
    </derivirana_varijabla>
  </DomainObject.Predmet.ProtuStrankaListFormatedWithAdressOIB>
  <DomainObject.Predmet.ProtuStrankaListNazivFormated>
    <izvorni_sadrzaj>
      <item>MOJ VIDEO d.o.o.</item>
    </izvorni_sadrzaj>
    <derivirana_varijabla naziv="DomainObject.Predmet.ProtuStrankaListNazivFormated_1">
      <item>MOJ VIDEO d.o.o.</item>
    </derivirana_varijabla>
  </DomainObject.Predmet.ProtuStrankaListNazivFormated>
  <DomainObject.Predmet.ProtuStrankaListNazivFormatedOIB>
    <izvorni_sadrzaj>
      <item>MOJ VIDEO d.o.o., OIB 29443590664</item>
    </izvorni_sadrzaj>
    <derivirana_varijabla naziv="DomainObject.Predmet.ProtuStrankaListNazivFormatedOIB_1">
      <item>MOJ VIDEO d.o.o., OIB 29443590664</item>
    </derivirana_varijabla>
  </DomainObject.Predmet.ProtuStrankaListNazivFormatedOIB>
  <DomainObject.Predmet.OstaliListFormated>
    <izvorni_sadrzaj>
      <item>JURICA PEČNIK punomoćnik sudionika u postupku MOJ VIDEO d.o.o.</item>
      <item>MARIO KOLARIĆ punomoćnik sudionika u postupku MOJ VIDEO d.o.o.</item>
    </izvorni_sadrzaj>
    <derivirana_varijabla naziv="DomainObject.Predmet.OstaliListFormated_1">
      <item>JURICA PEČNIK punomoćnik sudionika u postupku MOJ VIDEO d.o.o.</item>
      <item>MARIO KOLARIĆ punomoćnik sudionika u postupku MOJ VIDEO d.o.o.</item>
    </derivirana_varijabla>
  </DomainObject.Predmet.OstaliListFormated>
  <DomainObject.Predmet.OstaliListFormatedOIB>
    <izvorni_sadrzaj>
      <item>JURICA PEČNIK, OIB 03580834455 punomoćnik sudionika u postupku MOJ VIDEO d.o.o.</item>
      <item>MARIO KOLARIĆ, OIB 46162553812 punomoćnik sudionika u postupku MOJ VIDEO d.o.o.</item>
    </izvorni_sadrzaj>
    <derivirana_varijabla naziv="DomainObject.Predmet.OstaliListFormatedOIB_1">
      <item>JURICA PEČNIK, OIB 03580834455 punomoćnik sudionika u postupku MOJ VIDEO d.o.o.</item>
      <item>MARIO KOLARIĆ, OIB 46162553812 punomoćnik sudionika u postupku MOJ VIDEO d.o.o.</item>
    </derivirana_varijabla>
  </DomainObject.Predmet.OstaliListFormatedOIB>
  <DomainObject.Predmet.OstaliListFormatedWithAdress>
    <izvorni_sadrzaj>
      <item>JURICA PEČNIK, VELINCI 20, 49295 Velinci punomoćnik sudionika u postupku MOJ VIDEO d.o.o.</item>
      <item>MARIO KOLARIĆ, BREGOVLJANSKA 25, 10290 Donja Pušća punomoćnik sudionika u postupku MOJ VIDEO d.o.o.</item>
    </izvorni_sadrzaj>
    <derivirana_varijabla naziv="DomainObject.Predmet.OstaliListFormatedWithAdress_1">
      <item>JURICA PEČNIK, VELINCI 20, 49295 Velinci punomoćnik sudionika u postupku MOJ VIDEO d.o.o.</item>
      <item>MARIO KOLARIĆ, BREGOVLJANSKA 25, 10290 Donja Pušća punomoćnik sudionika u postupku MOJ VIDEO d.o.o.</item>
    </derivirana_varijabla>
  </DomainObject.Predmet.OstaliListFormatedWithAdress>
  <DomainObject.Predmet.OstaliListFormatedWithAdressOIB>
    <izvorni_sadrzaj>
      <item>JURICA PEČNIK, OIB 03580834455, VELINCI 20, 49295 Velinci punomoćnik sudionika u postupku MOJ VIDEO d.o.o.</item>
      <item>MARIO KOLARIĆ, OIB 46162553812, BREGOVLJANSKA 25, 10290 Donja Pušća punomoćnik sudionika u postupku MOJ VIDEO d.o.o.</item>
    </izvorni_sadrzaj>
    <derivirana_varijabla naziv="DomainObject.Predmet.OstaliListFormatedWithAdressOIB_1">
      <item>JURICA PEČNIK, OIB 03580834455, VELINCI 20, 49295 Velinci punomoćnik sudionika u postupku MOJ VIDEO d.o.o.</item>
      <item>MARIO KOLARIĆ, OIB 46162553812, BREGOVLJANSKA 25, 10290 Donja Pušća punomoćnik sudionika u postupku MOJ VIDEO d.o.o.</item>
    </derivirana_varijabla>
  </DomainObject.Predmet.OstaliListFormatedWithAdressOIB>
  <DomainObject.Predmet.OstaliListNazivFormated>
    <izvorni_sadrzaj>
      <item>JURICA PEČNIK</item>
      <item>MARIO KOLARIĆ</item>
    </izvorni_sadrzaj>
    <derivirana_varijabla naziv="DomainObject.Predmet.OstaliListNazivFormated_1">
      <item>JURICA PEČNIK</item>
      <item>MARIO KOLARIĆ</item>
    </derivirana_varijabla>
  </DomainObject.Predmet.OstaliListNazivFormated>
  <DomainObject.Predmet.OstaliListNazivFormatedOIB>
    <izvorni_sadrzaj>
      <item>JURICA PEČNIK, OIB 03580834455</item>
      <item>MARIO KOLARIĆ, OIB 46162553812</item>
    </izvorni_sadrzaj>
    <derivirana_varijabla naziv="DomainObject.Predmet.OstaliListNazivFormatedOIB_1">
      <item>JURICA PEČNIK, OIB 03580834455</item>
      <item>MARIO KOLARIĆ, OIB 46162553812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VIDEO d.o.o.</izvorni_sadrzaj>
    <derivirana_varijabla naziv="DomainObject.Predmet.ProtustrankaIDrugi_1">MOJ VIDEO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VIDEO d.o.o., OIB 29443590664, Bregovljanska 25, 10290 Donja Pušća</izvorni_sadrzaj>
    <derivirana_varijabla naziv="DomainObject.Predmet.ProtustrankaIDrugiAdressOIB_1">MOJ VIDEO d.o.o., OIB 29443590664, Bregovljanska 25,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VIDEO d.o.o.</item>
      <item>JURICA PEČNIK</item>
      <item>MARIO KOLARIĆ</item>
    </izvorni_sadrzaj>
    <derivirana_varijabla naziv="DomainObject.Predmet.SudioniciListNaziv_1">
      <item>FINA Regionalni centar Zagreb</item>
      <item>MOJ VIDEO d.o.o.</item>
      <item>JURICA PEČNIK</item>
      <item>MARIO KOLARIĆ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VIDEO d.o.o., OIB 29443590664, Bregovljanska 25,10290 Donja Pušća</item>
      <item>JURICA PEČNIK, OIB 03580834455, VELINCI 20,49295 Velinci</item>
      <item>MARIO KOLARIĆ, OIB 46162553812, BREGOVLJANSKA 25,10290 Donja Pušća</item>
    </izvorni_sadrzaj>
    <derivirana_varijabla naziv="DomainObject.Predmet.SudioniciListAdressOIB_1">
      <item>FINA Regionalni centar Zagreb, OIB 85821130368, Trg svibanjskih žrtava 1995. br. 1,10000 Zagreb</item>
      <item>MOJ VIDEO d.o.o., OIB 29443590664, Bregovljanska 25,10290 Donja Pušća</item>
      <item>JURICA PEČNIK, OIB 03580834455, VELINCI 20,49295 Velinci</item>
      <item>MARIO KOLARIĆ, OIB 46162553812, BREGOVLJANSKA 25,10290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29443590664</item>
      <item>, OIB 03580834455</item>
      <item>, OIB 46162553812</item>
    </izvorni_sadrzaj>
    <derivirana_varijabla naziv="DomainObject.Predmet.SudioniciListNazivOIB_1">
      <item>, OIB 85821130368</item>
      <item>, OIB 29443590664</item>
      <item>, OIB 03580834455</item>
      <item>, OIB 46162553812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F4451-3D52-4B6A-A826-2B5591BC9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2053</properties:Characters>
  <properties:Lines>73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2016-11-17T10:28:00Z</dcterms:created>
  <dc:creator>Mario Žišković</dc:creator>
  <cp:lastModifiedBy>Višnja Svečak</cp:lastModifiedBy>
  <cp:lastPrinted>2016-11-17T10:30:00Z</cp:lastPrinted>
  <dcterms:modified xmlns:xsi="http://www.w3.org/2001/XMLSchema-instance" xsi:type="dcterms:W3CDTF">2016-11-17T10:30:00Z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