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0441" w14:paraId="b810441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172436">
        <w:t>134/</w:t>
      </w:r>
      <w:r w:rsidR="00931A56">
        <w:t>20</w:t>
      </w:r>
      <w:r w:rsidR="00172436">
        <w:t>15</w:t>
      </w:r>
      <w:r w:rsidRPr="007D37BA">
        <w:t>-</w:t>
      </w:r>
      <w:r w:rsidR="00931A56">
        <w:t>43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931A56" w:rsidP="00931A56" w:rsidR="00860C24" w:rsidRPr="007D37BA">
      <w:pPr>
        <w:ind w:right="6237"/>
        <w:jc w:val="center"/>
      </w:pPr>
      <w:r w:rsidRPr="007D37BA">
        <w:t xml:space="preserve">Republika </w:t>
      </w:r>
      <w:r>
        <w:t>H</w:t>
      </w:r>
      <w:r w:rsidRPr="007D37BA">
        <w:t>rvatska</w:t>
      </w:r>
    </w:p>
    <w:p w:rsidRDefault="00931A56" w:rsidP="00931A56" w:rsidR="00931A56">
      <w:pPr>
        <w:ind w:right="6237"/>
        <w:jc w:val="center"/>
      </w:pPr>
      <w:r w:rsidRPr="007D37BA">
        <w:t xml:space="preserve">Trgovački sud u </w:t>
      </w:r>
      <w:r>
        <w:t>Z</w:t>
      </w:r>
      <w:r w:rsidRPr="007D37BA">
        <w:t>adru</w:t>
      </w:r>
    </w:p>
    <w:p w:rsidRDefault="00931A56" w:rsidP="00931A56" w:rsidR="00931A56">
      <w:pPr>
        <w:ind w:right="6237"/>
        <w:jc w:val="center"/>
      </w:pPr>
      <w:r>
        <w:t>Dr. Franje Tuđmana 35</w:t>
      </w:r>
    </w:p>
    <w:p w:rsidRDefault="00931A56" w:rsidP="00931A56" w:rsidR="00CE35C9">
      <w:pPr>
        <w:ind w:right="6237"/>
        <w:jc w:val="center"/>
      </w:pPr>
      <w:r>
        <w:t>23000 Zadar</w:t>
      </w:r>
    </w:p>
    <w:p w:rsidRDefault="00CE35C9" w:rsidP="00931A56" w:rsidR="00CE35C9">
      <w:pPr>
        <w:ind w:right="6237"/>
        <w:jc w:val="center"/>
      </w:pPr>
    </w:p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 u stečajnom postupku nad imovinom dužnika </w:t>
      </w:r>
      <w:r w:rsidR="00181682">
        <w:t>GRIČ-3 d.o.o. Benkovac</w:t>
      </w:r>
      <w:r w:rsidR="00B3534C" w:rsidRPr="007D37BA">
        <w:t>,</w:t>
      </w:r>
      <w:r w:rsidR="00181682">
        <w:t xml:space="preserve"> koga zastupa stečajna</w:t>
      </w:r>
      <w:r w:rsidR="00CE35C9">
        <w:t xml:space="preserve"> upravitelj</w:t>
      </w:r>
      <w:r w:rsidR="00181682">
        <w:t xml:space="preserve">ica  Natalija </w:t>
      </w:r>
      <w:proofErr w:type="spellStart"/>
      <w:r w:rsidR="00181682">
        <w:t>Mladineo</w:t>
      </w:r>
      <w:proofErr w:type="spellEnd"/>
      <w:r w:rsidR="00CE35C9">
        <w:t>,</w:t>
      </w:r>
      <w:r w:rsidR="00B3534C" w:rsidRPr="007D37BA">
        <w:t xml:space="preserve"> </w:t>
      </w:r>
      <w:r w:rsidR="00931A56">
        <w:t>9. siječnja 2018.</w:t>
      </w:r>
      <w:r w:rsidRPr="007D37BA">
        <w:t xml:space="preserve">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931A56" w:rsidP="00931A56" w:rsidR="00931A56" w:rsidRPr="007D37BA">
      <w:pPr>
        <w:ind w:firstLine="708"/>
        <w:jc w:val="center"/>
      </w:pPr>
      <w:r>
        <w:t>22. ožujka 2018</w:t>
      </w:r>
      <w:r w:rsidRPr="00196B07">
        <w:t>.</w:t>
      </w:r>
      <w:r w:rsidRPr="007D37BA">
        <w:t xml:space="preserve"> godine u </w:t>
      </w:r>
      <w:r>
        <w:t>08,30</w:t>
      </w:r>
      <w:r w:rsidRPr="007D37BA">
        <w:t xml:space="preserve"> sati, koja će se održati u sudnici broj </w:t>
      </w:r>
      <w:r>
        <w:t>26/</w:t>
      </w:r>
      <w:r w:rsidRPr="00EE027D">
        <w:t>I</w:t>
      </w:r>
      <w:r w:rsidRPr="007D37BA">
        <w:t xml:space="preserve">, Trgovačkog suda u Zadru, </w:t>
      </w:r>
      <w:r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860C24" w:rsidP="00B3534C" w:rsidR="00CD562B" w:rsidRPr="007D37BA">
      <w:pPr>
        <w:ind w:firstLine="708"/>
        <w:jc w:val="both"/>
      </w:pPr>
      <w:r w:rsidRPr="007D37BA">
        <w:t xml:space="preserve">II </w:t>
      </w:r>
      <w:r w:rsidR="00A9193B" w:rsidRPr="007D37BA">
        <w:t xml:space="preserve">Sazivanje skupštine </w:t>
      </w:r>
      <w:r w:rsidR="00A9193B" w:rsidRPr="00926224">
        <w:t>predloži</w:t>
      </w:r>
      <w:r w:rsidR="00181682">
        <w:t>la je stečajna</w:t>
      </w:r>
      <w:r w:rsidR="00926224" w:rsidRPr="00926224">
        <w:t xml:space="preserve"> upravitelj</w:t>
      </w:r>
      <w:r w:rsidR="00181682">
        <w:t>ica</w:t>
      </w:r>
      <w:r w:rsidR="00A9193B" w:rsidRPr="00926224">
        <w:t xml:space="preserve"> stečajnog dužnika</w:t>
      </w:r>
      <w:r w:rsidR="00A9193B" w:rsidRPr="007D37BA">
        <w:t xml:space="preserve"> sa slijedećim 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F1024E" w:rsidP="00890AF8" w:rsidR="00890AF8">
      <w:pPr>
        <w:numPr>
          <w:ilvl w:val="0"/>
          <w:numId w:val="4"/>
        </w:numPr>
        <w:jc w:val="both"/>
      </w:pPr>
      <w:r w:rsidRPr="007D37BA">
        <w:t xml:space="preserve">Izvješće stečajnog upravitelja </w:t>
      </w:r>
    </w:p>
    <w:p w:rsidRDefault="00931A56" w:rsidP="00890AF8" w:rsidR="00931A56">
      <w:pPr>
        <w:numPr>
          <w:ilvl w:val="0"/>
          <w:numId w:val="4"/>
        </w:numPr>
        <w:jc w:val="both"/>
      </w:pPr>
      <w:r w:rsidRPr="004A6F4F">
        <w:t>Donošenje odluke o</w:t>
      </w:r>
      <w:r>
        <w:t xml:space="preserve"> prijedlogu za otpis zaliha</w:t>
      </w:r>
    </w:p>
    <w:p w:rsidRDefault="00931A56" w:rsidP="00890AF8" w:rsidR="00931A56">
      <w:pPr>
        <w:numPr>
          <w:ilvl w:val="0"/>
          <w:numId w:val="4"/>
        </w:numPr>
        <w:jc w:val="both"/>
      </w:pPr>
      <w:r w:rsidRPr="004A6F4F">
        <w:t>Donošenje odluke o</w:t>
      </w:r>
      <w:r>
        <w:t xml:space="preserve"> prijedlogu za obustavu stečajnog postupka po čl. 293. Stečajnog zakona</w:t>
      </w:r>
    </w:p>
    <w:p w:rsidRDefault="004A6F4F" w:rsidP="004A6F4F" w:rsidR="004A6F4F" w:rsidRPr="007D37BA">
      <w:pPr>
        <w:ind w:left="107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5615F3" w:rsidRPr="007D37BA">
        <w:t>III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5615F3" w:rsidP="00860C24" w:rsidR="00860C24" w:rsidRPr="007D37BA">
      <w:pPr>
        <w:jc w:val="both"/>
      </w:pPr>
      <w:r w:rsidRPr="007D37BA">
        <w:tab/>
        <w:t xml:space="preserve">IV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Pr="007D37BA">
        <w:t>glasnoj ploči suda, a što svim vjerovnicima služi kao poziv na zakazano ročište.</w:t>
      </w:r>
    </w:p>
    <w:p w:rsidRDefault="00860C24" w:rsidP="00860C24" w:rsidR="00860C24" w:rsidRPr="007D37BA"/>
    <w:p w:rsidRDefault="00931A56" w:rsidP="00B0518E" w:rsidR="00860C24" w:rsidRPr="007D37BA">
      <w:pPr>
        <w:jc w:val="center"/>
      </w:pPr>
      <w:r>
        <w:t>U Zadru 9. siječnja 2018.</w:t>
      </w:r>
    </w:p>
    <w:p w:rsidRDefault="00860C24" w:rsidP="00860C24" w:rsidR="00860C24" w:rsidRPr="007D37BA"/>
    <w:p w:rsidRDefault="00602102" w:rsidP="00602102" w:rsidR="00602102">
      <w:r>
        <w:t>Za točnost otpravka-ovlašteni službenik:                                                      Sutkinja</w:t>
      </w:r>
    </w:p>
    <w:p w:rsidRDefault="00602102" w:rsidP="00602102" w:rsidR="00602102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181682" w:rsidP="00A05A1F" w:rsidR="00A05A1F" w:rsidRPr="007D37BA">
      <w:pPr>
        <w:numPr>
          <w:ilvl w:val="0"/>
          <w:numId w:val="2"/>
        </w:numPr>
      </w:pPr>
      <w:r>
        <w:t>stečajnoj</w:t>
      </w:r>
      <w:r w:rsidR="00A05A1F" w:rsidRPr="007D37BA">
        <w:t xml:space="preserve"> up</w:t>
      </w:r>
      <w:r>
        <w:t>raviteljici</w:t>
      </w:r>
      <w:r w:rsidR="004A6F4F">
        <w:t>-</w:t>
      </w:r>
      <w:proofErr w:type="spellStart"/>
      <w:r w:rsidR="004A6F4F">
        <w:t>emailom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72436"/>
    <w:rsid w:val="00181682"/>
    <w:rsid w:val="001F7388"/>
    <w:rsid w:val="0028035E"/>
    <w:rsid w:val="00282E78"/>
    <w:rsid w:val="0035517A"/>
    <w:rsid w:val="00380924"/>
    <w:rsid w:val="003A2066"/>
    <w:rsid w:val="003C5E26"/>
    <w:rsid w:val="0047406D"/>
    <w:rsid w:val="004A6F4F"/>
    <w:rsid w:val="005615F3"/>
    <w:rsid w:val="005678C9"/>
    <w:rsid w:val="00602102"/>
    <w:rsid w:val="00616543"/>
    <w:rsid w:val="00617AEF"/>
    <w:rsid w:val="00685A91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842E7"/>
    <w:rsid w:val="00890AF8"/>
    <w:rsid w:val="00897088"/>
    <w:rsid w:val="008F5C16"/>
    <w:rsid w:val="00926224"/>
    <w:rsid w:val="00931A56"/>
    <w:rsid w:val="00935B4A"/>
    <w:rsid w:val="0094118D"/>
    <w:rsid w:val="00954AA8"/>
    <w:rsid w:val="00972B7B"/>
    <w:rsid w:val="009D56F5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6DB5"/>
    <w:rsid w:val="00C836D6"/>
    <w:rsid w:val="00CB253E"/>
    <w:rsid w:val="00CD562B"/>
    <w:rsid w:val="00CD76F4"/>
    <w:rsid w:val="00CE35C9"/>
    <w:rsid w:val="00DC4F3A"/>
    <w:rsid w:val="00DF04FF"/>
    <w:rsid w:val="00E82DF1"/>
    <w:rsid w:val="00ED4CA0"/>
    <w:rsid w:val="00F1024E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492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05.02.16. poslana na VTS!</izvorni_sadrzaj>
    <derivirana_varijabla naziv="DomainObject.Predmet.PrimjedbaSuca_1">Kopija dijela spisa po žalbi 05.02.16. poslana na VTS!</derivirana_varijabla>
  </DomainObject.Predmet.PrimjedbaSuca>
  <DomainObject.Predmet.ProtustrankaFormated>
    <izvorni_sadrzaj>  GRIČ-3, društvo s ograničenom odgovornošću za trgovinu, ugostiteljstvo, prijevoz robe i završne građevinske radove</izvorni_sadrzaj>
    <derivirana_varijabla naziv="DomainObject.Predmet.ProtustrankaFormated_1">  GRIČ-3, društvo s ograničenom odgovornošću za trgovinu, ugostiteljstvo, prijevoz robe i završne građevinske radove</derivirana_varijabla>
  </DomainObject.Predmet.ProtustrankaFormated>
  <DomainObject.Predmet.ProtustrankaFormatedOIB>
    <izvorni_sadrzaj>  GRIČ-3, društvo s ograničenom odgovornošću za trgovinu, ugostiteljstvo, prijevoz robe i završne građevinske radove, OIB 10989646615</izvorni_sadrzaj>
    <derivirana_varijabla naziv="DomainObject.Predmet.ProtustrankaFormatedOIB_1">  GRIČ-3, društvo s ograničenom odgovornošću za trgovinu, ugostiteljstvo, prijevoz robe i završne građevinske radove, OIB 10989646615</derivirana_varijabla>
  </DomainObject.Predmet.ProtustrankaFormatedOIB>
  <DomainObject.Predmet.ProtustrankaFormatedWithAdress>
    <izvorni_sadrzaj> GRIČ-3, društvo s ograničenom odgovornošću za trgovinu, ugostiteljstvo, prijevoz robe i završne građevinske radove, Karinska 20, 23420 Benkovac</izvorni_sadrzaj>
    <derivirana_varijabla naziv="DomainObject.Predmet.ProtustrankaFormatedWithAdress_1"> GRIČ-3, društvo s ograničenom odgovornošću za trgovinu, ugostiteljstvo, prijevoz robe i završne građevinske radove, Karinska 20, 23420 Benkovac</derivirana_varijabla>
  </DomainObject.Predmet.ProtustrankaFormatedWithAdress>
  <DomainObject.Predmet.ProtustrankaFormatedWithAdressOIB>
    <izvorni_sadrzaj> GRIČ-3, društvo s ograničenom odgovornošću za trgovinu, ugostiteljstvo, prijevoz robe i završne građevinske radove, OIB 10989646615, Karinska 20, 23420 Benkovac</izvorni_sadrzaj>
    <derivirana_varijabla naziv="DomainObject.Predmet.ProtustrankaFormatedWithAdressOIB_1"> GRIČ-3, društvo s ograničenom odgovornošću za trgovinu, ugostiteljstvo, prijevoz robe i završne građevinske radove, OIB 10989646615, Karinska 20, 23420 Benkovac</derivirana_varijabla>
  </DomainObject.Predmet.ProtustrankaFormatedWithAdressOIB>
  <DomainObject.Predmet.ProtustrankaWithAdress>
    <izvorni_sadrzaj>GRIČ-3, društvo s ograničenom odgovornošću za trgovinu, ugostiteljstvo, prijevoz robe i završne građevinske radove Karinska 20, 23420 Benkovac</izvorni_sadrzaj>
    <derivirana_varijabla naziv="DomainObject.Predmet.ProtustrankaWithAdress_1">GRIČ-3, društvo s ograničenom odgovornošću za trgovinu, ugostiteljstvo, prijevoz robe i završne građevinske radove Karinska 20, 23420 Benkovac</derivirana_varijabla>
  </DomainObject.Predmet.ProtustrankaWithAdress>
  <DomainObject.Predmet.ProtustrankaWith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WithAdressOIB_1">GRIČ-3, društvo s ograničenom odgovornošću za trgovinu, ugostiteljstvo, prijevoz robe i završne građevinske radove, OIB 10989646615, Karinska 20, 23420 Benkovac</derivirana_varijabla>
  </DomainObject.Predmet.ProtustrankaWithAdressOIB>
  <DomainObject.Predmet.ProtustrankaNazivFormated>
    <izvorni_sadrzaj>GRIČ-3, društvo s ograničenom odgovornošću za trgovinu, ugostiteljstvo, prijevoz robe i završne građevinske radove</izvorni_sadrzaj>
    <derivirana_varijabla naziv="DomainObject.Predmet.ProtustrankaNazivFormated_1">GRIČ-3, društvo s ograničenom odgovornošću za trgovinu, ugostiteljstvo, prijevoz robe i završne građevinske radove</derivirana_varijabla>
  </DomainObject.Predmet.ProtustrankaNazivFormated>
  <DomainObject.Predmet.ProtustrankaNazivFormatedOIB>
    <izvorni_sadrzaj>GRIČ-3, društvo s ograničenom odgovornošću za trgovinu, ugostiteljstvo, prijevoz robe i završne građevinske radove, OIB 10989646615</izvorni_sadrzaj>
    <derivirana_varijabla naziv="DomainObject.Predmet.ProtustrankaNazivFormatedOIB_1">GRIČ-3, društvo s ograničenom odgovornošću za trgovinu, ugostiteljstvo, prijevoz robe i završne građevinske radove, OIB 10989646615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Dragan Jurjević</izvorni_sadrzaj>
    <derivirana_varijabla naziv="DomainObject.Predmet.StrankaFormated_1">  FINA; Dragan Jurjević</derivirana_varijabla>
  </DomainObject.Predmet.StrankaFormated>
  <DomainObject.Predmet.StrankaFormatedOIB>
    <izvorni_sadrzaj>  FINA, OIB 85821130368; Dragan Jurjević, OIB 92172666461</izvorni_sadrzaj>
    <derivirana_varijabla naziv="DomainObject.Predmet.StrankaFormatedOIB_1">  FINA, OIB 85821130368; Dragan Jurjević, OIB 92172666461</derivirana_varijabla>
  </DomainObject.Predmet.StrankaFormatedOIB>
  <DomainObject.Predmet.StrankaFormatedWithAdress>
    <izvorni_sadrzaj> FINA; Dragan Jurjević, Jurjevići 20, 23450 Kruševo</izvorni_sadrzaj>
    <derivirana_varijabla naziv="DomainObject.Predmet.StrankaFormatedWithAdress_1"> FINA; Dragan Jurjević, Jurjevići 20, 23450 Kruševo</derivirana_varijabla>
  </DomainObject.Predmet.StrankaFormatedWithAdress>
  <DomainObject.Predmet.StrankaFormatedWithAdressOIB>
    <izvorni_sadrzaj> FINA, OIB 85821130368; Dragan Jurjević, OIB 92172666461, Jurjevići 20, 23450 Kruševo</izvorni_sadrzaj>
    <derivirana_varijabla naziv="DomainObject.Predmet.StrankaFormatedWithAdressOIB_1"> FINA, OIB 85821130368; Dragan Jurjević, OIB 92172666461, Jurjevići 20, 23450 Kruševo</derivirana_varijabla>
  </DomainObject.Predmet.StrankaFormatedWithAdressOIB>
  <DomainObject.Predmet.StrankaWithAdress>
    <izvorni_sadrzaj>FINA ,Dragan Jurjević Jurjevići 20,23450 Kruševo</izvorni_sadrzaj>
    <derivirana_varijabla naziv="DomainObject.Predmet.StrankaWithAdress_1">FINA ,Dragan Jurjević Jurjevići 20,23450 Kruševo</derivirana_varijabla>
  </DomainObject.Predmet.StrankaWithAdress>
  <DomainObject.Predmet.StrankaWithAdressOIB>
    <izvorni_sadrzaj>FINA, OIB 85821130368,Dragan Jurjević, OIB 92172666461, Jurjevići 20,23450 Kruševo</izvorni_sadrzaj>
    <derivirana_varijabla naziv="DomainObject.Predmet.StrankaWithAdressOIB_1">FINA, OIB 85821130368,Dragan Jurjević, OIB 92172666461, Jurjevići 20,23450 Kruševo</derivirana_varijabla>
  </DomainObject.Predmet.StrankaWithAdressOIB>
  <DomainObject.Predmet.StrankaNazivFormated>
    <izvorni_sadrzaj>FINA,Dragan Jurjević</izvorni_sadrzaj>
    <derivirana_varijabla naziv="DomainObject.Predmet.StrankaNazivFormated_1">FINA,Dragan Jurjević</derivirana_varijabla>
  </DomainObject.Predmet.StrankaNazivFormated>
  <DomainObject.Predmet.StrankaNazivFormatedOIB>
    <izvorni_sadrzaj>FINA, OIB 85821130368,Dragan Jurjević, OIB 92172666461</izvorni_sadrzaj>
    <derivirana_varijabla naziv="DomainObject.Predmet.StrankaNazivFormatedOIB_1">FINA, OIB 85821130368,Dragan Jurjević, OIB 92172666461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Dragan Jurjević</item>
    </izvorni_sadrzaj>
    <derivirana_varijabla naziv="DomainObject.Predmet.StrankaListFormated_1">
      <item>FINA</item>
      <item>Dragan Jurjević</item>
    </derivirana_varijabla>
  </DomainObject.Predmet.StrankaListFormated>
  <DomainObject.Predmet.StrankaListFormatedOIB>
    <izvorni_sadrzaj>
      <item>FINA, OIB 85821130368</item>
      <item>Dragan Jurjević, OIB 92172666461</item>
    </izvorni_sadrzaj>
    <derivirana_varijabla naziv="DomainObject.Predmet.StrankaListFormatedOIB_1">
      <item>FINA, OIB 85821130368</item>
      <item>Dragan Jurjević, OIB 92172666461</item>
    </derivirana_varijabla>
  </DomainObject.Predmet.StrankaListFormatedOIB>
  <DomainObject.Predmet.StrankaListFormatedWithAdress>
    <izvorni_sadrzaj>
      <item>FINA</item>
      <item>Dragan Jurjević, Jurjevići 20, 23450 Kruševo</item>
    </izvorni_sadrzaj>
    <derivirana_varijabla naziv="DomainObject.Predmet.StrankaListFormatedWithAdress_1">
      <item>FINA</item>
      <item>Dragan Jurjević, Jurjevići 20, 23450 Kruševo</item>
    </derivirana_varijabla>
  </DomainObject.Predmet.StrankaListFormatedWithAdress>
  <DomainObject.Predmet.StrankaListFormatedWithAdressOIB>
    <izvorni_sadrzaj>
      <item>FINA, OIB 85821130368</item>
      <item>Dragan Jurjević, OIB 92172666461, Jurjevići 20, 23450 Kruševo</item>
    </izvorni_sadrzaj>
    <derivirana_varijabla naziv="DomainObject.Predmet.StrankaListFormatedWithAdressOIB_1">
      <item>FINA, OIB 85821130368</item>
      <item>Dragan Jurjević, OIB 92172666461, Jurjevići 20, 23450 Kruševo</item>
    </derivirana_varijabla>
  </DomainObject.Predmet.StrankaListFormatedWithAdressOIB>
  <DomainObject.Predmet.StrankaListNazivFormated>
    <izvorni_sadrzaj>
      <item>FINA</item>
      <item>Dragan Jurjević</item>
    </izvorni_sadrzaj>
    <derivirana_varijabla naziv="DomainObject.Predmet.StrankaListNazivFormated_1">
      <item>FINA</item>
      <item>Dragan Jurjević</item>
    </derivirana_varijabla>
  </DomainObject.Predmet.StrankaListNazivFormated>
  <DomainObject.Predmet.StrankaListNazivFormatedOIB>
    <izvorni_sadrzaj>
      <item>FINA, OIB 85821130368</item>
      <item>Dragan Jurjević, OIB 92172666461</item>
    </izvorni_sadrzaj>
    <derivirana_varijabla naziv="DomainObject.Predmet.StrankaListNazivFormatedOIB_1">
      <item>FINA, OIB 85821130368</item>
      <item>Dragan Jurjević, OIB 92172666461</item>
    </derivirana_varijabla>
  </DomainObject.Predmet.StrankaListNazivFormatedOIB>
  <DomainObject.Predmet.ProtuStrankaListFormated>
    <izvorni_sadrzaj>
      <item>GRIČ-3, društvo s ograničenom odgovornošću za trgovinu, ugostiteljstvo, prijevoz robe i završne građevinske radove</item>
    </izvorni_sadrzaj>
    <derivirana_varijabla naziv="DomainObject.Predmet.ProtuStrankaListFormated_1">
      <item>GRIČ-3, društvo s ograničenom odgovornošću za trgovinu, ugostiteljstvo, prijevoz robe i završne građevinske radove</item>
    </derivirana_varijabla>
  </DomainObject.Predmet.ProtuStrankaListFormated>
  <DomainObject.Predmet.ProtuStrankaList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FormatedOIB_1">
      <item>GRIČ-3, društvo s ograničenom odgovornošću za trgovinu, ugostiteljstvo, prijevoz robe i završne građevinske radove, OIB 10989646615</item>
    </derivirana_varijabla>
  </DomainObject.Predmet.ProtuStrankaListFormatedOIB>
  <DomainObject.Predmet.ProtuStrankaListFormatedWithAdress>
    <izvorni_sadrzaj>
      <item>GRIČ-3, društvo s ograničenom odgovornošću za trgovinu, ugostiteljstvo, prijevoz robe i završne građevinske radove, Karinska 20, 23420 Benkovac</item>
    </izvorni_sadrzaj>
    <derivirana_varijabla naziv="DomainObject.Predmet.ProtuStrankaListFormatedWithAdress_1">
      <item>GRIČ-3, društvo s ograničenom odgovornošću za trgovinu, ugostiteljstvo, prijevoz robe i završne građevinske radove, Karinska 20, 23420 Benkovac</item>
    </derivirana_varijabla>
  </DomainObject.Predmet.ProtuStrankaListFormatedWithAdress>
  <DomainObject.Predmet.ProtuStrankaListFormatedWithAdressOIB>
    <izvorni_sadrzaj>
      <item>GRIČ-3, društvo s ograničenom odgovornošću za trgovinu, ugostiteljstvo, prijevoz robe i završne građevinske radove, OIB 10989646615, Karinska 20, 23420 Benkovac</item>
    </izvorni_sadrzaj>
    <derivirana_varijabla naziv="DomainObject.Predmet.ProtuStrankaListFormatedWithAdressOIB_1">
      <item>GRIČ-3, društvo s ograničenom odgovornošću za trgovinu, ugostiteljstvo, prijevoz robe i završne građevinske radove, OIB 10989646615, Karinska 20, 23420 Benkovac</item>
    </derivirana_varijabla>
  </DomainObject.Predmet.ProtuStrankaListFormatedWithAdressOIB>
  <DomainObject.Predmet.ProtuStrankaListNazivFormated>
    <izvorni_sadrzaj>
      <item>GRIČ-3, društvo s ograničenom odgovornošću za trgovinu, ugostiteljstvo, prijevoz robe i završne građevinske radove</item>
    </izvorni_sadrzaj>
    <derivirana_varijabla naziv="DomainObject.Predmet.ProtuStrankaListNazivFormated_1">
      <item>GRIČ-3, društvo s ograničenom odgovornošću za trgovinu, ugostiteljstvo, prijevoz robe i završne građevinske radove</item>
    </derivirana_varijabla>
  </DomainObject.Predmet.ProtuStrankaListNazivFormated>
  <DomainObject.Predmet.ProtuStrankaListNaziv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NazivFormatedOIB_1">
      <item>GRIČ-3, društvo s ograničenom odgovornošću za trgovinu, ugostiteljstvo, prijevoz robe i završne građevinske radove, OIB 10989646615</item>
    </derivirana_varijabla>
  </DomainObject.Predmet.ProtuStrankaListNazivFormatedOIB>
  <DomainObject.Predmet.OstaliList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Formated>
  <DomainObject.Predmet.OstaliList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FormatedOIB>
  <DomainObject.Predmet.OstaliListFormatedWithAdress>
    <izvorni_sadrzaj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izvorni_sadrzaj>
    <derivirana_varijabla naziv="DomainObject.Predmet.OstaliListFormatedWithAdress_1"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derivirana_varijabla>
  </DomainObject.Predmet.OstaliListFormatedWithAdress>
  <DomainObject.Predmet.OstaliListFormatedWithAdressOIB>
    <izvorni_sadrzaj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izvorni_sadrzaj>
    <derivirana_varijabla naziv="DomainObject.Predmet.OstaliListFormatedWithAdressOIB_1"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derivirana_varijabla>
  </DomainObject.Predmet.OstaliListFormatedWithAdressOIB>
  <DomainObject.Predmet.OstaliListNaziv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Naziv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NazivFormated>
  <DomainObject.Predmet.OstaliListNaziv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Naziv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GRIČ-3, društvo s ograničenom odgovornošću za trgovinu, ugostiteljstvo, prijevoz robe i završne građevinske radove</izvorni_sadrzaj>
    <derivirana_varijabla naziv="DomainObject.Predmet.ProtustrankaIDrugi_1">GRIČ-3, društvo s ograničenom odgovornošću za trgovinu, ugostiteljstvo, prijevoz robe i završne građevinske radove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IDrugiAdressOIB_1">GRIČ-3, društvo s ograničenom odgovornošću za trgovinu, ugostiteljstvo, prijevoz robe i završne građevinske radove, OIB 10989646615, Karinska 20,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  <item>Dragan Jurjević</item>
    </izvorni_sadrzaj>
    <derivirana_varijabla naziv="DomainObject.Predmet.SudioniciListNaziv_1"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  <item>Dragan Jurjević</item>
    </derivirana_varijabla>
  </DomainObject.Predmet.SudioniciListNaziv>
  <DomainObject.Predmet.SudioniciListAdressOIB>
    <izvorni_sadrzaj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  <item>Dragan Jurjević, OIB 92172666461, Jurjevići 20,23450 Kruševo</item>
    </izvorni_sadrzaj>
    <derivirana_varijabla naziv="DomainObject.Predmet.SudioniciListAdressOIB_1"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  <item>Dragan Jurjević, OIB 92172666461, Jurjevići 20,23450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  <item>, OIB 92172666461</item>
    </izvorni_sadrzaj>
    <derivirana_varijabla naziv="DomainObject.Predmet.SudioniciListNazivOIB_1"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  <item>, OIB 92172666461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217</properties:Words>
  <properties:Characters>1060</properties:Characters>
  <properties:Lines>49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2018-01-08T12:53:00Z</dcterms:created>
  <dc:creator>Korisnik</dc:creator>
  <cp:lastModifiedBy>Ardena Bajlo</cp:lastModifiedBy>
  <cp:lastPrinted>2018-01-09T09:01:00Z</cp:lastPrinted>
  <dcterms:modified xmlns:xsi="http://www.w3.org/2001/XMLSchema-instance" xsi:type="dcterms:W3CDTF">2018-01-09T09:34:00Z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