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a50b" w14:paraId="33fa50b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</w:t>
      </w:r>
      <w:r w:rsidR="00F84F73">
        <w:rPr>
          <w:b/>
          <w:sz w:val="22"/>
          <w:szCs w:val="22"/>
        </w:rPr>
        <w:t>4</w:t>
      </w:r>
      <w:r w:rsidR="00A675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404517">
        <w:rPr>
          <w:b/>
          <w:sz w:val="22"/>
          <w:szCs w:val="22"/>
        </w:rPr>
        <w:t>3</w:t>
      </w:r>
      <w:r w:rsidR="00BD3D48">
        <w:rPr>
          <w:b/>
          <w:sz w:val="22"/>
          <w:szCs w:val="22"/>
        </w:rPr>
        <w:t>9</w:t>
      </w:r>
      <w:r w:rsidR="001222F6">
        <w:rPr>
          <w:b/>
          <w:sz w:val="22"/>
          <w:szCs w:val="22"/>
        </w:rPr>
        <w:t>2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</w:t>
      </w:r>
      <w:r w:rsidR="00DC6FD1" w:rsidRPr="00DC6FD1">
        <w:rPr>
          <w:sz w:val="22"/>
          <w:szCs w:val="22"/>
        </w:rPr>
        <w:t xml:space="preserve">, dana </w:t>
      </w:r>
      <w:r w:rsidR="00186EB6">
        <w:rPr>
          <w:sz w:val="22"/>
          <w:szCs w:val="22"/>
        </w:rPr>
        <w:t>1</w:t>
      </w:r>
      <w:r w:rsidR="00DC6FD1" w:rsidRPr="00DC6FD1">
        <w:rPr>
          <w:sz w:val="22"/>
          <w:szCs w:val="22"/>
        </w:rPr>
        <w:t xml:space="preserve">. </w:t>
      </w:r>
      <w:r w:rsidR="00186EB6">
        <w:rPr>
          <w:sz w:val="22"/>
          <w:szCs w:val="22"/>
        </w:rPr>
        <w:t>lipnja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7026A1">
        <w:rPr>
          <w:sz w:val="22"/>
          <w:szCs w:val="22"/>
        </w:rPr>
        <w:t>ZDENKA MILJAK Dubrovnik, Zatonska 3, OIB: 34517203889</w:t>
      </w:r>
      <w:r w:rsidR="00A034EB" w:rsidRPr="00A034EB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1222F6" w:rsidP="001222F6" w:rsidR="001222F6" w:rsidRPr="001222F6">
      <w:pPr>
        <w:ind w:left="709"/>
        <w:jc w:val="both"/>
        <w:rPr>
          <w:sz w:val="22"/>
          <w:szCs w:val="22"/>
        </w:rPr>
      </w:pPr>
      <w:r w:rsidRPr="001222F6">
        <w:rPr>
          <w:sz w:val="22"/>
          <w:szCs w:val="22"/>
        </w:rPr>
        <w:t>- zgr. 70 kuća i zgr. 72/1 predkuća, z.ul. 824 K.O. Čibača, za 564/5040 dijela prava vlasništva,</w:t>
      </w:r>
    </w:p>
    <w:p w:rsidRDefault="001222F6" w:rsidP="001222F6" w:rsidR="00A67508" w:rsidRPr="009A6941">
      <w:pPr>
        <w:ind w:left="709"/>
        <w:jc w:val="both"/>
        <w:rPr>
          <w:sz w:val="22"/>
          <w:szCs w:val="22"/>
        </w:rPr>
      </w:pPr>
      <w:r w:rsidRPr="001222F6">
        <w:rPr>
          <w:sz w:val="22"/>
          <w:szCs w:val="22"/>
        </w:rPr>
        <w:tab/>
        <w:t>za koje je zabilježeno svojstvo kulturnog dobra</w:t>
      </w:r>
      <w:r w:rsidR="00C967B7">
        <w:rPr>
          <w:sz w:val="22"/>
          <w:szCs w:val="22"/>
        </w:rPr>
        <w:t>,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186EB6">
        <w:rPr>
          <w:sz w:val="22"/>
          <w:szCs w:val="22"/>
        </w:rPr>
        <w:t>skupni predmet prodaje</w:t>
      </w:r>
      <w:r w:rsidR="00312C25">
        <w:rPr>
          <w:sz w:val="22"/>
          <w:szCs w:val="22"/>
        </w:rPr>
        <w:t>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186EB6">
        <w:rPr>
          <w:sz w:val="22"/>
          <w:szCs w:val="22"/>
        </w:rPr>
        <w:t>2</w:t>
      </w:r>
      <w:r w:rsidR="00C967B7">
        <w:rPr>
          <w:sz w:val="22"/>
          <w:szCs w:val="22"/>
        </w:rPr>
        <w:t>80</w:t>
      </w:r>
      <w:r w:rsidR="005A12BF">
        <w:rPr>
          <w:sz w:val="22"/>
          <w:szCs w:val="22"/>
        </w:rPr>
        <w:t>6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7026A1" w:rsidRPr="007026A1">
        <w:rPr>
          <w:sz w:val="22"/>
          <w:szCs w:val="22"/>
        </w:rPr>
        <w:t>ZDENKA MILJAK Dubrovnik, Zatonska 3, OIB: 34517203889</w:t>
      </w:r>
      <w:r w:rsidR="00E81A87" w:rsidRPr="00E81A8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7026A1">
        <w:rPr>
          <w:sz w:val="22"/>
          <w:szCs w:val="22"/>
        </w:rPr>
        <w:t>204.</w:t>
      </w:r>
      <w:r w:rsidR="00FA1A26">
        <w:rPr>
          <w:sz w:val="22"/>
          <w:szCs w:val="22"/>
        </w:rPr>
        <w:t xml:space="preserve">001,00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7026A1">
        <w:rPr>
          <w:sz w:val="22"/>
          <w:szCs w:val="22"/>
        </w:rPr>
        <w:t>dvije</w:t>
      </w:r>
      <w:r w:rsidR="00BE3A09">
        <w:rPr>
          <w:sz w:val="22"/>
          <w:szCs w:val="22"/>
        </w:rPr>
        <w:t>-stotin</w:t>
      </w:r>
      <w:r w:rsidR="009B7EDC">
        <w:rPr>
          <w:sz w:val="22"/>
          <w:szCs w:val="22"/>
        </w:rPr>
        <w:t>e</w:t>
      </w:r>
      <w:r w:rsidR="00BE3A09">
        <w:rPr>
          <w:sz w:val="22"/>
          <w:szCs w:val="22"/>
        </w:rPr>
        <w:t>-</w:t>
      </w:r>
      <w:r w:rsidR="007026A1">
        <w:rPr>
          <w:sz w:val="22"/>
          <w:szCs w:val="22"/>
        </w:rPr>
        <w:t>četiri</w:t>
      </w:r>
      <w:r w:rsidR="00BE3A09">
        <w:rPr>
          <w:sz w:val="22"/>
          <w:szCs w:val="22"/>
        </w:rPr>
        <w:t>-tisuća-jednu kunu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2412B9">
        <w:rPr>
          <w:sz w:val="22"/>
          <w:szCs w:val="22"/>
        </w:rPr>
        <w:t>780</w:t>
      </w:r>
      <w:r w:rsidR="005A12BF">
        <w:rPr>
          <w:sz w:val="22"/>
          <w:szCs w:val="22"/>
        </w:rPr>
        <w:t>69</w:t>
      </w:r>
      <w:r w:rsidR="002412B9">
        <w:rPr>
          <w:sz w:val="22"/>
          <w:szCs w:val="22"/>
        </w:rPr>
        <w:t xml:space="preserve">,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7026A1">
        <w:rPr>
          <w:sz w:val="22"/>
          <w:szCs w:val="22"/>
        </w:rPr>
        <w:t xml:space="preserve"> 33308</w:t>
      </w:r>
      <w:r w:rsidR="00784296" w:rsidRPr="000A7794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</w:t>
      </w:r>
      <w:r w:rsidR="00CE2DCD">
        <w:rPr>
          <w:sz w:val="22"/>
          <w:szCs w:val="22"/>
        </w:rPr>
        <w:t>4</w:t>
      </w:r>
      <w:r w:rsidR="005003D0">
        <w:rPr>
          <w:sz w:val="22"/>
          <w:szCs w:val="22"/>
        </w:rPr>
        <w:t>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7D3902">
        <w:rPr>
          <w:sz w:val="22"/>
          <w:szCs w:val="22"/>
        </w:rPr>
        <w:t>0,10</w:t>
      </w:r>
      <w:r>
        <w:rPr>
          <w:sz w:val="22"/>
          <w:szCs w:val="22"/>
        </w:rPr>
        <w:t xml:space="preserve"> kuna</w:t>
      </w:r>
      <w:r w:rsidR="007D3902">
        <w:rPr>
          <w:sz w:val="22"/>
          <w:szCs w:val="22"/>
        </w:rPr>
        <w:t xml:space="preserve"> (slovima: deset lipa)</w:t>
      </w:r>
      <w:r>
        <w:rPr>
          <w:sz w:val="22"/>
          <w:szCs w:val="22"/>
        </w:rPr>
        <w:t xml:space="preserve">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CF585C" w:rsidR="00C73EC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iznosu 0,10 kuna vratiti uplatiteljima koji su jamčevinu uplatili izvan roka</w:t>
      </w:r>
      <w:r w:rsidR="00061AB9">
        <w:rPr>
          <w:sz w:val="22"/>
          <w:szCs w:val="22"/>
        </w:rPr>
        <w:t xml:space="preserve"> (</w:t>
      </w:r>
      <w:r w:rsidR="0023765A">
        <w:rPr>
          <w:sz w:val="22"/>
          <w:szCs w:val="22"/>
        </w:rPr>
        <w:t xml:space="preserve">Mateu Erceg, Josipu Surjanu, </w:t>
      </w:r>
      <w:r w:rsidR="00781925">
        <w:rPr>
          <w:sz w:val="22"/>
          <w:szCs w:val="22"/>
        </w:rPr>
        <w:t xml:space="preserve">TONIKOM d.o.o., </w:t>
      </w:r>
      <w:r w:rsidR="007D0C9C">
        <w:rPr>
          <w:sz w:val="22"/>
          <w:szCs w:val="22"/>
        </w:rPr>
        <w:t xml:space="preserve">Nikši </w:t>
      </w:r>
      <w:r w:rsidR="00781925">
        <w:rPr>
          <w:sz w:val="22"/>
          <w:szCs w:val="22"/>
        </w:rPr>
        <w:t xml:space="preserve">Obuljen i </w:t>
      </w:r>
      <w:r w:rsidR="007D0C9C">
        <w:rPr>
          <w:sz w:val="22"/>
          <w:szCs w:val="22"/>
        </w:rPr>
        <w:t xml:space="preserve">Mariu </w:t>
      </w:r>
      <w:r w:rsidR="0023765A">
        <w:rPr>
          <w:sz w:val="22"/>
          <w:szCs w:val="22"/>
        </w:rPr>
        <w:t>Obuljen</w:t>
      </w:r>
      <w:r w:rsidR="00781925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373715" w:rsidRPr="00373715">
        <w:rPr>
          <w:sz w:val="22"/>
          <w:szCs w:val="22"/>
        </w:rPr>
        <w:t xml:space="preserve">Siniša Elčić, Iva Pinjuh Stjepović, MODNE KREACIJE </w:t>
      </w:r>
      <w:r w:rsidR="00373715" w:rsidRPr="00373715">
        <w:rPr>
          <w:sz w:val="22"/>
          <w:szCs w:val="22"/>
        </w:rPr>
        <w:lastRenderedPageBreak/>
        <w:t>d.o.o., Lukrecija Dragić, Željko Moslavac, Goran Čuljak, 4D VISION d.o.o., PANDO NEKRETINE d.o.o., Maja Buhin, Marko Duilo, Mirsad Mezet, KOREL d.o.o.</w:t>
      </w:r>
      <w:r w:rsidR="00833003">
        <w:rPr>
          <w:sz w:val="22"/>
          <w:szCs w:val="22"/>
        </w:rPr>
        <w:t>.</w:t>
      </w:r>
      <w:r w:rsidR="00373715" w:rsidRPr="00373715">
        <w:rPr>
          <w:sz w:val="22"/>
          <w:szCs w:val="22"/>
        </w:rPr>
        <w:t xml:space="preserve"> KORBOX d.o.o., FRIGO-KOR d.o.o., Kristina Maleš, Željko Maleš, Mladen Pavičić, ALFA NEKRETNINE d.o.o., VRTLAR - SVE ZA VRT d.o.o., Robert Marinić, TOP KRAFT d.o.o., Iva Čengić, NENO NEKRETNINE j.d.o.o. Mateo-Teo Juradin, SPORTMAR d.o.o., Predrag Mihaljević, PRESUMA d.o.o., Igor Jurišić, te izvan roka po Mateu Erceg, Josipu Surjanu, TONIKOM d.o.o., Nikši Obuljen i Mariu Obuljen</w:t>
      </w:r>
      <w:r w:rsidR="00A81847">
        <w:rPr>
          <w:sz w:val="22"/>
          <w:szCs w:val="22"/>
        </w:rPr>
        <w:t>).</w:t>
      </w:r>
    </w:p>
    <w:p w:rsidRDefault="00CF585C" w:rsidP="00CF585C" w:rsidR="00CF585C" w:rsidRPr="00CF585C">
      <w:pPr>
        <w:pStyle w:val="Tijeloteksta"/>
        <w:ind w:hanging="720" w:left="720"/>
        <w:rPr>
          <w:sz w:val="16"/>
          <w:szCs w:val="16"/>
        </w:rPr>
      </w:pPr>
    </w:p>
    <w:p w:rsidRDefault="005041A0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5041A0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Žalba protiv ovog rješenja ne zadržava provedbu rješenja.</w:t>
      </w:r>
    </w:p>
    <w:p w:rsidRDefault="00FF0485" w:rsidP="005041A0" w:rsidR="007D3902">
      <w:pPr>
        <w:pStyle w:val="Tijeloteksta"/>
        <w:ind w:hanging="720" w:left="720"/>
        <w:rPr>
          <w:b/>
          <w:sz w:val="22"/>
          <w:szCs w:val="22"/>
        </w:rPr>
      </w:pPr>
      <w:r w:rsidRPr="003B674A">
        <w:rPr>
          <w:sz w:val="16"/>
          <w:szCs w:val="16"/>
        </w:rPr>
        <w:t xml:space="preserve">  </w:t>
      </w: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5D2CD1" w:rsidR="005D2CD1" w:rsidRPr="005D2CD1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BB238E" w:rsidRPr="00BB238E">
        <w:rPr>
          <w:sz w:val="22"/>
          <w:szCs w:val="22"/>
        </w:rPr>
        <w:t xml:space="preserve">444/2013-19 od 4. srpnja 2013.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7E4132" w:rsidRPr="007E4132">
        <w:rPr>
          <w:sz w:val="22"/>
          <w:szCs w:val="22"/>
        </w:rPr>
        <w:t xml:space="preserve">Raiffeisenbank Austria d.d. i Republika </w:t>
      </w:r>
      <w:r w:rsidR="00FA63F4">
        <w:rPr>
          <w:sz w:val="22"/>
          <w:szCs w:val="22"/>
        </w:rPr>
        <w:t>Hrvatska</w:t>
      </w:r>
      <w:r w:rsidR="005D2CD1" w:rsidRPr="005D2CD1">
        <w:rPr>
          <w:sz w:val="22"/>
          <w:szCs w:val="22"/>
        </w:rPr>
        <w:t>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BB238E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>2</w:t>
      </w:r>
      <w:r w:rsidR="00BB238E">
        <w:rPr>
          <w:sz w:val="22"/>
          <w:szCs w:val="22"/>
        </w:rPr>
        <w:t>20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B238E" w:rsidRPr="00BB238E">
        <w:rPr>
          <w:sz w:val="22"/>
          <w:szCs w:val="22"/>
        </w:rPr>
        <w:t xml:space="preserve">28. travnja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200C26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200C26">
        <w:rPr>
          <w:sz w:val="22"/>
          <w:szCs w:val="22"/>
        </w:rPr>
        <w:t>34</w:t>
      </w:r>
      <w:r w:rsidR="00D90BF3">
        <w:rPr>
          <w:sz w:val="22"/>
          <w:szCs w:val="22"/>
        </w:rPr>
        <w:t>2</w:t>
      </w:r>
      <w:r w:rsidR="00C44F9A" w:rsidRPr="00C44F9A">
        <w:rPr>
          <w:sz w:val="22"/>
          <w:szCs w:val="22"/>
        </w:rPr>
        <w:t xml:space="preserve"> od </w:t>
      </w:r>
      <w:r w:rsidR="00200C26" w:rsidRPr="00200C26">
        <w:rPr>
          <w:sz w:val="22"/>
          <w:szCs w:val="22"/>
        </w:rPr>
        <w:t xml:space="preserve">18. svibnja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A1547F" w:rsidR="00FB7588">
      <w:pPr>
        <w:ind w:firstLine="709"/>
        <w:jc w:val="both"/>
        <w:rPr>
          <w:sz w:val="22"/>
          <w:szCs w:val="22"/>
        </w:rPr>
      </w:pPr>
      <w:r w:rsidRPr="00D90BF3">
        <w:rPr>
          <w:sz w:val="22"/>
          <w:szCs w:val="22"/>
        </w:rPr>
        <w:t xml:space="preserve">Prema </w:t>
      </w:r>
      <w:r w:rsidR="00100D9A" w:rsidRPr="00D90BF3">
        <w:rPr>
          <w:sz w:val="22"/>
          <w:szCs w:val="22"/>
        </w:rPr>
        <w:t xml:space="preserve">izvješću Financijske agencije (list spisa </w:t>
      </w:r>
      <w:r w:rsidR="00257938" w:rsidRPr="00D90BF3">
        <w:rPr>
          <w:sz w:val="22"/>
          <w:szCs w:val="22"/>
        </w:rPr>
        <w:t>1</w:t>
      </w:r>
      <w:r w:rsidR="00877584" w:rsidRPr="00D90BF3">
        <w:rPr>
          <w:sz w:val="22"/>
          <w:szCs w:val="22"/>
        </w:rPr>
        <w:t>8</w:t>
      </w:r>
      <w:r w:rsidR="00D856F7" w:rsidRPr="00D90BF3">
        <w:rPr>
          <w:sz w:val="22"/>
          <w:szCs w:val="22"/>
        </w:rPr>
        <w:t>73</w:t>
      </w:r>
      <w:r w:rsidR="00542703" w:rsidRPr="00D90BF3">
        <w:rPr>
          <w:sz w:val="22"/>
          <w:szCs w:val="22"/>
        </w:rPr>
        <w:t>-</w:t>
      </w:r>
      <w:r w:rsidR="00BF5151" w:rsidRPr="00D90BF3">
        <w:rPr>
          <w:sz w:val="22"/>
          <w:szCs w:val="22"/>
        </w:rPr>
        <w:t>1</w:t>
      </w:r>
      <w:r w:rsidR="00D856F7" w:rsidRPr="00D90BF3">
        <w:rPr>
          <w:sz w:val="22"/>
          <w:szCs w:val="22"/>
        </w:rPr>
        <w:t>914</w:t>
      </w:r>
      <w:r w:rsidR="00100D9A" w:rsidRPr="00D90BF3">
        <w:rPr>
          <w:sz w:val="22"/>
          <w:szCs w:val="22"/>
        </w:rPr>
        <w:t xml:space="preserve">) </w:t>
      </w:r>
      <w:r w:rsidR="00386310" w:rsidRPr="00D90BF3">
        <w:rPr>
          <w:sz w:val="22"/>
          <w:szCs w:val="22"/>
        </w:rPr>
        <w:t xml:space="preserve">dražba je počela </w:t>
      </w:r>
      <w:r w:rsidR="00475875" w:rsidRPr="00D90BF3">
        <w:rPr>
          <w:sz w:val="22"/>
          <w:szCs w:val="22"/>
        </w:rPr>
        <w:t>9. svibnja</w:t>
      </w:r>
      <w:r w:rsidR="00242741" w:rsidRPr="00D90BF3">
        <w:rPr>
          <w:sz w:val="22"/>
          <w:szCs w:val="22"/>
        </w:rPr>
        <w:t xml:space="preserve"> 2018. godine</w:t>
      </w:r>
      <w:r w:rsidR="00386310" w:rsidRPr="00D90BF3">
        <w:rPr>
          <w:sz w:val="22"/>
          <w:szCs w:val="22"/>
        </w:rPr>
        <w:t xml:space="preserve"> u </w:t>
      </w:r>
      <w:r w:rsidR="00264521" w:rsidRPr="00D90BF3">
        <w:rPr>
          <w:sz w:val="22"/>
          <w:szCs w:val="22"/>
        </w:rPr>
        <w:t>00</w:t>
      </w:r>
      <w:r w:rsidR="00475875" w:rsidRPr="00D90BF3">
        <w:rPr>
          <w:sz w:val="22"/>
          <w:szCs w:val="22"/>
        </w:rPr>
        <w:t>,00 sati</w:t>
      </w:r>
      <w:r w:rsidR="001B355D" w:rsidRPr="00D90BF3">
        <w:rPr>
          <w:sz w:val="22"/>
          <w:szCs w:val="22"/>
        </w:rPr>
        <w:t xml:space="preserve"> </w:t>
      </w:r>
      <w:r w:rsidR="00877584" w:rsidRPr="00D90BF3">
        <w:rPr>
          <w:sz w:val="22"/>
          <w:szCs w:val="22"/>
        </w:rPr>
        <w:t xml:space="preserve">i </w:t>
      </w:r>
      <w:r w:rsidR="001B355D" w:rsidRPr="00D90BF3">
        <w:rPr>
          <w:sz w:val="22"/>
          <w:szCs w:val="22"/>
        </w:rPr>
        <w:t>uplaćen</w:t>
      </w:r>
      <w:r w:rsidR="00BD6DFB" w:rsidRPr="00D90BF3">
        <w:rPr>
          <w:sz w:val="22"/>
          <w:szCs w:val="22"/>
        </w:rPr>
        <w:t xml:space="preserve">a je </w:t>
      </w:r>
      <w:r w:rsidR="001B355D" w:rsidRPr="00D90BF3">
        <w:rPr>
          <w:sz w:val="22"/>
          <w:szCs w:val="22"/>
        </w:rPr>
        <w:t>jamčevin</w:t>
      </w:r>
      <w:r w:rsidR="00BD6DFB" w:rsidRPr="00D90BF3">
        <w:rPr>
          <w:sz w:val="22"/>
          <w:szCs w:val="22"/>
        </w:rPr>
        <w:t>a po</w:t>
      </w:r>
      <w:r w:rsidR="00475875" w:rsidRPr="00D90BF3">
        <w:rPr>
          <w:sz w:val="22"/>
          <w:szCs w:val="22"/>
        </w:rPr>
        <w:t>:</w:t>
      </w:r>
      <w:r w:rsidR="0054550D" w:rsidRPr="00D90BF3">
        <w:rPr>
          <w:sz w:val="22"/>
          <w:szCs w:val="22"/>
        </w:rPr>
        <w:t xml:space="preserve"> </w:t>
      </w:r>
      <w:r w:rsidR="00D90BF3" w:rsidRPr="00D90BF3">
        <w:rPr>
          <w:sz w:val="22"/>
          <w:szCs w:val="22"/>
        </w:rPr>
        <w:t xml:space="preserve">Siniša Elčić, Pardubice, Zdenka Miljak, Dubrovnik, </w:t>
      </w:r>
      <w:r w:rsidR="001F032E">
        <w:rPr>
          <w:sz w:val="22"/>
          <w:szCs w:val="22"/>
        </w:rPr>
        <w:t>Branimir Vrnoga, Vidonje,</w:t>
      </w:r>
      <w:r w:rsidR="001F032E" w:rsidRPr="001F032E">
        <w:rPr>
          <w:sz w:val="22"/>
          <w:szCs w:val="22"/>
        </w:rPr>
        <w:t xml:space="preserve"> </w:t>
      </w:r>
      <w:r w:rsidR="001F032E">
        <w:rPr>
          <w:sz w:val="22"/>
          <w:szCs w:val="22"/>
        </w:rPr>
        <w:t>Iva Pinjuh Stjepović, Odranski Obrež,</w:t>
      </w:r>
      <w:r w:rsidR="001F032E" w:rsidRPr="001F032E">
        <w:rPr>
          <w:sz w:val="22"/>
          <w:szCs w:val="22"/>
        </w:rPr>
        <w:t xml:space="preserve"> </w:t>
      </w:r>
      <w:r w:rsidR="001F032E">
        <w:rPr>
          <w:sz w:val="22"/>
          <w:szCs w:val="22"/>
        </w:rPr>
        <w:t>MODNE KREACIJE d.o.o., Zagreb,</w:t>
      </w:r>
      <w:r w:rsidR="001F032E" w:rsidRPr="00FC4C23">
        <w:rPr>
          <w:sz w:val="22"/>
          <w:szCs w:val="22"/>
        </w:rPr>
        <w:t xml:space="preserve"> </w:t>
      </w:r>
      <w:r w:rsidR="001F032E">
        <w:rPr>
          <w:sz w:val="22"/>
          <w:szCs w:val="22"/>
        </w:rPr>
        <w:t>Lukrecija Dragić, Dubrovnik,</w:t>
      </w:r>
      <w:r w:rsidR="001F032E" w:rsidRPr="00FC4C23">
        <w:rPr>
          <w:sz w:val="22"/>
          <w:szCs w:val="22"/>
        </w:rPr>
        <w:t xml:space="preserve"> </w:t>
      </w:r>
      <w:r w:rsidR="001F032E">
        <w:rPr>
          <w:sz w:val="22"/>
          <w:szCs w:val="22"/>
        </w:rPr>
        <w:t>PRIMA CAPITALE d.o.o., Zagreb, ZVUČNI ZID d.o.o., Zagreb,</w:t>
      </w:r>
      <w:r w:rsidR="001F032E" w:rsidRPr="001F032E">
        <w:rPr>
          <w:sz w:val="22"/>
          <w:szCs w:val="22"/>
        </w:rPr>
        <w:t xml:space="preserve"> </w:t>
      </w:r>
      <w:r w:rsidR="001F032E">
        <w:rPr>
          <w:sz w:val="22"/>
          <w:szCs w:val="22"/>
        </w:rPr>
        <w:t>Željko Moslavac, Virovitica,</w:t>
      </w:r>
      <w:r w:rsidR="001F032E" w:rsidRPr="001F032E">
        <w:rPr>
          <w:sz w:val="22"/>
          <w:szCs w:val="22"/>
        </w:rPr>
        <w:t xml:space="preserve"> </w:t>
      </w:r>
      <w:r w:rsidR="001F032E">
        <w:rPr>
          <w:sz w:val="22"/>
          <w:szCs w:val="22"/>
        </w:rPr>
        <w:t>Maroje Stjepović, Zagreb,</w:t>
      </w:r>
      <w:r w:rsidR="00F07DB5" w:rsidRPr="00F07DB5">
        <w:rPr>
          <w:sz w:val="22"/>
          <w:szCs w:val="22"/>
        </w:rPr>
        <w:t xml:space="preserve"> </w:t>
      </w:r>
      <w:r w:rsidR="00F07DB5">
        <w:rPr>
          <w:sz w:val="22"/>
          <w:szCs w:val="22"/>
        </w:rPr>
        <w:t>Goran Čuljak, Zagreb,</w:t>
      </w:r>
      <w:r w:rsidR="00F07DB5" w:rsidRPr="00581AE9">
        <w:rPr>
          <w:sz w:val="22"/>
          <w:szCs w:val="22"/>
        </w:rPr>
        <w:t xml:space="preserve"> </w:t>
      </w:r>
      <w:r w:rsidR="00F07DB5">
        <w:rPr>
          <w:sz w:val="22"/>
          <w:szCs w:val="22"/>
        </w:rPr>
        <w:t>4D VISION d.o.o., Rijeka,</w:t>
      </w:r>
      <w:r w:rsidR="00F07DB5" w:rsidRPr="00F07DB5">
        <w:rPr>
          <w:sz w:val="22"/>
          <w:szCs w:val="22"/>
        </w:rPr>
        <w:t xml:space="preserve"> </w:t>
      </w:r>
      <w:r w:rsidR="00F07DB5">
        <w:rPr>
          <w:sz w:val="22"/>
          <w:szCs w:val="22"/>
        </w:rPr>
        <w:t>PANDO NEKRETINE d.o.o., Miličani, Maja Buhin, Domahovo, Marko Duilo, Zagreb, Mirsad Mezet, Dubrovnik,</w:t>
      </w:r>
      <w:r w:rsidR="00126616" w:rsidRPr="00126616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KOREL d.o.o. Zagreb,</w:t>
      </w:r>
      <w:r w:rsidR="00126616" w:rsidRPr="00680D30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KORBOX d.o.o., Zagreb,</w:t>
      </w:r>
      <w:r w:rsidR="00126616" w:rsidRPr="00680D30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FRIGO-KOR d.o.o., Zagreb,</w:t>
      </w:r>
      <w:r w:rsidR="00126616" w:rsidRPr="00126616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Kristina Maleš, Split,</w:t>
      </w:r>
      <w:r w:rsidR="00126616" w:rsidRPr="008A265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Željko Maleš, Split,</w:t>
      </w:r>
      <w:r w:rsidR="00126616" w:rsidRPr="008A265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Mladen Pavičić, Split,</w:t>
      </w:r>
      <w:r w:rsidR="00126616" w:rsidRPr="008A265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ALFA NEKRETNINE d.o.o., Zagreb,</w:t>
      </w:r>
      <w:r w:rsidR="00126616" w:rsidRPr="00126616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VRTLAR - SVE ZA VRT d.o.o., Split,</w:t>
      </w:r>
      <w:r w:rsidR="00126616" w:rsidRPr="000533D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Robert Marinić, Zagreb,</w:t>
      </w:r>
      <w:r w:rsidR="00126616" w:rsidRPr="000533D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TOP KRAFT d.o.o., Zagreb,</w:t>
      </w:r>
      <w:r w:rsidR="00126616" w:rsidRPr="000533D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Iva Čengić, Grubišno polje,</w:t>
      </w:r>
      <w:r w:rsidR="00126616" w:rsidRPr="00126616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NENO NEKRETNINE j.d.o.o. Split,</w:t>
      </w:r>
      <w:r w:rsidR="00126616" w:rsidRPr="000533DB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Mateo-Teo Juradin, Podstrana,</w:t>
      </w:r>
      <w:r w:rsidR="00126616" w:rsidRPr="00126616">
        <w:rPr>
          <w:sz w:val="22"/>
          <w:szCs w:val="22"/>
        </w:rPr>
        <w:t xml:space="preserve"> </w:t>
      </w:r>
      <w:r w:rsidR="00126616">
        <w:rPr>
          <w:sz w:val="22"/>
          <w:szCs w:val="22"/>
        </w:rPr>
        <w:t>SPORTMAR d.o.o., Njivice,</w:t>
      </w:r>
      <w:r w:rsidR="00A1547F" w:rsidRPr="00A1547F">
        <w:rPr>
          <w:sz w:val="22"/>
          <w:szCs w:val="22"/>
        </w:rPr>
        <w:t xml:space="preserve"> </w:t>
      </w:r>
      <w:r w:rsidR="00A1547F">
        <w:rPr>
          <w:sz w:val="22"/>
          <w:szCs w:val="22"/>
        </w:rPr>
        <w:t>Predrag Mihaljević, Njivice,</w:t>
      </w:r>
      <w:r w:rsidR="00A1547F" w:rsidRPr="00C033E3">
        <w:rPr>
          <w:sz w:val="22"/>
          <w:szCs w:val="22"/>
        </w:rPr>
        <w:t xml:space="preserve"> </w:t>
      </w:r>
      <w:r w:rsidR="00A1547F">
        <w:rPr>
          <w:sz w:val="22"/>
          <w:szCs w:val="22"/>
        </w:rPr>
        <w:t>PRESUMA d.o.o., Njivice,</w:t>
      </w:r>
      <w:r w:rsidR="00A1547F" w:rsidRPr="00A1547F">
        <w:rPr>
          <w:sz w:val="22"/>
          <w:szCs w:val="22"/>
        </w:rPr>
        <w:t xml:space="preserve"> </w:t>
      </w:r>
      <w:r w:rsidR="00A1547F">
        <w:rPr>
          <w:sz w:val="22"/>
          <w:szCs w:val="22"/>
        </w:rPr>
        <w:t>Igor Jurišić, Lozica</w:t>
      </w:r>
      <w:r w:rsidR="005D3C0E">
        <w:rPr>
          <w:sz w:val="22"/>
          <w:szCs w:val="22"/>
        </w:rPr>
        <w:t>,</w:t>
      </w:r>
      <w:r w:rsidR="00287D00" w:rsidRPr="00287D00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te izvan roka po Mateu Erceg, Josipu Surjanu, TONIKOM d.o.o., Nikši Obuljen</w:t>
      </w:r>
      <w:r w:rsidR="00C033E3" w:rsidRPr="00FD4581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i Mariu Obuljen.</w:t>
      </w:r>
    </w:p>
    <w:p w:rsidRDefault="00475875" w:rsidP="005340EB" w:rsidR="00475875">
      <w:pPr>
        <w:ind w:firstLine="709"/>
        <w:jc w:val="both"/>
        <w:rPr>
          <w:sz w:val="22"/>
          <w:szCs w:val="22"/>
        </w:rPr>
      </w:pPr>
    </w:p>
    <w:p w:rsidRDefault="00475875" w:rsidP="00A1547F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22</w:t>
      </w:r>
      <w:r w:rsidR="007C4705" w:rsidRPr="00650607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A1547F">
        <w:rPr>
          <w:sz w:val="22"/>
          <w:szCs w:val="22"/>
        </w:rPr>
        <w:t>204</w:t>
      </w:r>
      <w:r w:rsidR="00410A35">
        <w:rPr>
          <w:sz w:val="22"/>
          <w:szCs w:val="22"/>
        </w:rPr>
        <w:t>.001</w:t>
      </w:r>
      <w:r w:rsidR="00CF389E">
        <w:rPr>
          <w:sz w:val="22"/>
          <w:szCs w:val="22"/>
        </w:rPr>
        <w:t>,00 kuna</w:t>
      </w:r>
      <w:r w:rsidR="00927074">
        <w:rPr>
          <w:sz w:val="22"/>
          <w:szCs w:val="22"/>
        </w:rPr>
        <w:t xml:space="preserve"> je stavi</w:t>
      </w:r>
      <w:r w:rsidR="00A1547F">
        <w:rPr>
          <w:sz w:val="22"/>
          <w:szCs w:val="22"/>
        </w:rPr>
        <w:t>la</w:t>
      </w:r>
      <w:r w:rsidR="00927074">
        <w:rPr>
          <w:sz w:val="22"/>
          <w:szCs w:val="22"/>
        </w:rPr>
        <w:t xml:space="preserve"> ponuditelj: </w:t>
      </w:r>
      <w:r w:rsidR="00A1547F">
        <w:rPr>
          <w:sz w:val="22"/>
          <w:szCs w:val="22"/>
        </w:rPr>
        <w:t>Zdenka Miljak</w:t>
      </w:r>
      <w:r w:rsidR="008C32C8">
        <w:rPr>
          <w:sz w:val="22"/>
          <w:szCs w:val="22"/>
        </w:rPr>
        <w:t xml:space="preserve">, </w:t>
      </w:r>
      <w:r w:rsidR="00A1547F">
        <w:rPr>
          <w:sz w:val="22"/>
          <w:szCs w:val="22"/>
        </w:rPr>
        <w:t>Dubrovnik</w:t>
      </w:r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lastRenderedPageBreak/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01656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016563">
        <w:rPr>
          <w:b/>
          <w:sz w:val="22"/>
          <w:szCs w:val="22"/>
        </w:rPr>
        <w:t>lipnja</w:t>
      </w:r>
      <w:r w:rsidR="0092707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0</w:t>
      </w:r>
      <w:r w:rsidR="00016563">
        <w:t>1</w:t>
      </w:r>
      <w:r w:rsidR="00E91295" w:rsidRPr="003843EB">
        <w:t>.</w:t>
      </w:r>
      <w:r w:rsidR="00A35C6B">
        <w:t>0</w:t>
      </w:r>
      <w:r w:rsidR="00016563">
        <w:t>6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C50526" w:rsidP="00C50526" w:rsidR="00C50526" w:rsidRPr="00C50526">
      <w:pPr>
        <w:pStyle w:val="Odlomakpopisa"/>
        <w:numPr>
          <w:ilvl w:val="0"/>
          <w:numId w:val="1"/>
        </w:numPr>
      </w:pPr>
      <w:r w:rsidRPr="00C50526">
        <w:t xml:space="preserve">Zdenka Miljak, Dubrovnik, Zatonska 3, 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>Siniša Elčić, Pardubice, putem e oglasne ploče,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>Branimir Vrnoga, Vidonje, putem e oglasne ploče,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>Iva Pinjuh Stjepović, Odranski Obrež, putem e oglasne ploče,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>MODNE KREACIJE d.o.o., Zagreb, putem e oglasne ploče,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 xml:space="preserve">Lukrecija Dragić, Dubrovnik, putem e oglasne ploče, 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>PRIMA CAPITALE d.o.o., Zagreb, putem e oglasne ploče,</w:t>
      </w:r>
    </w:p>
    <w:p w:rsidRDefault="00867F4F" w:rsidP="00F503D8" w:rsidR="00867F4F">
      <w:pPr>
        <w:numPr>
          <w:ilvl w:val="0"/>
          <w:numId w:val="1"/>
        </w:numPr>
        <w:jc w:val="both"/>
      </w:pPr>
      <w:r w:rsidRPr="00867F4F">
        <w:t>ZVUČNI ZID d.o.o., Zagreb, 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>Željko Moslavac, Virovitica,</w:t>
      </w:r>
      <w:r w:rsidR="00DB417C" w:rsidRPr="00DB417C">
        <w:t xml:space="preserve"> 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 Maroje Stjepović,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Goran Čuljak,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4D VISION d.o.o., Rijeka,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PANDO NEKRETINE d.o.o., Miličani,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Maja Buhin, Domahovo,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Marko Duilo,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>Mirsad Mezet, Dubrovnik,</w:t>
      </w:r>
      <w:r w:rsidR="00DB417C" w:rsidRPr="00DB417C">
        <w:t xml:space="preserve"> 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 KOREL d.o.o.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KORBOX d.o.o.,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FRIGO-KOR d.o.o.,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Kristina Maleš, Split,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Željko Maleš, Split,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Mladen Pavičić, Split,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ALFA NEKRETNINE d.o.o.,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>VRTLAR - SVE ZA VRT d.o.o., Split,</w:t>
      </w:r>
      <w:r w:rsidR="00DB417C" w:rsidRPr="00DB417C">
        <w:t xml:space="preserve"> 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 Robert Marinić,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TOP KRAFT d.o.o., Zagreb,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>Iva Čengić, Grubišno polje,</w:t>
      </w:r>
      <w:r w:rsidR="00DB417C" w:rsidRPr="00DB417C">
        <w:t xml:space="preserve"> 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 NENO NEKRETNINE j.d.o.o. Split,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Mateo-Teo Juradin, Podstrana,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>SPORTMAR d.o.o., Njivice,</w:t>
      </w:r>
      <w:r w:rsidR="00DB417C" w:rsidRPr="00DB417C">
        <w:t xml:space="preserve"> 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 Predrag Mihaljević, Njivice, </w:t>
      </w:r>
      <w:r w:rsidR="00DB417C" w:rsidRPr="00DB417C">
        <w:t>putem e oglasne ploče,</w:t>
      </w:r>
    </w:p>
    <w:p w:rsidRDefault="00867F4F" w:rsidP="00F503D8" w:rsidR="00DB417C">
      <w:pPr>
        <w:numPr>
          <w:ilvl w:val="0"/>
          <w:numId w:val="1"/>
        </w:numPr>
        <w:jc w:val="both"/>
      </w:pPr>
      <w:r w:rsidRPr="00867F4F">
        <w:t xml:space="preserve">PRESUMA d.o.o., Njivice, </w:t>
      </w:r>
      <w:r w:rsidR="00DB417C" w:rsidRPr="00DB417C">
        <w:t>putem e oglasne ploče,</w:t>
      </w:r>
    </w:p>
    <w:p w:rsidRDefault="00867F4F" w:rsidP="00F503D8" w:rsidR="00421554">
      <w:pPr>
        <w:numPr>
          <w:ilvl w:val="0"/>
          <w:numId w:val="1"/>
        </w:numPr>
        <w:jc w:val="both"/>
      </w:pPr>
      <w:r w:rsidRPr="00867F4F">
        <w:t xml:space="preserve">Igor Jurišić, Lozica, </w:t>
      </w:r>
      <w:r w:rsidR="003C1641" w:rsidRPr="003C1641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Mate</w:t>
      </w:r>
      <w:r w:rsidR="00A632FE">
        <w:t>o</w:t>
      </w:r>
      <w:r w:rsidRPr="00F503D8">
        <w:t xml:space="preserve"> Erceg,</w:t>
      </w:r>
      <w:r w:rsidR="00D774EA">
        <w:t xml:space="preserve"> Zagreb,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TONIKOM d.o.o.,</w:t>
      </w:r>
      <w:r w:rsidR="00D774EA">
        <w:t xml:space="preserve">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Josip Surjan,</w:t>
      </w:r>
      <w:r w:rsidR="00D774EA">
        <w:t xml:space="preserve"> Gornji Zemunik,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lastRenderedPageBreak/>
        <w:t>Nikš</w:t>
      </w:r>
      <w:r w:rsidR="00D774EA">
        <w:t>a Obuljen,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Mari</w:t>
      </w:r>
      <w:r w:rsidR="00D774EA">
        <w:t>o</w:t>
      </w:r>
      <w:r w:rsidRPr="00F503D8">
        <w:t xml:space="preserve"> Obuljen.</w:t>
      </w:r>
      <w:r w:rsidR="00D774EA">
        <w:t xml:space="preserve"> Dubrovnik,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55D1D" w:rsidP="00EA0969" w:rsidR="00655D1D" w:rsidRPr="00655D1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Republika Hrvatska po ŽDO Dubrovnik, Građansko upravni odjel, putem e-oglasna ploče suda,</w:t>
      </w:r>
    </w:p>
    <w:p w:rsidRDefault="00655D1D" w:rsidP="00EA0969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Raiffeisenbank Austria d.d., Zagreb, putem e-oglasne ploče suda.</w:t>
      </w:r>
    </w:p>
    <w:sectPr w:rsidSect="00392C51" w:rsidR="00A10B0A" w:rsidRPr="00D52CD8">
      <w:headerReference w:type="even" r:id="rId12"/>
      <w:headerReference w:type="default" r:id="rId13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23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</w:t>
    </w:r>
    <w:r w:rsidR="00BB238E">
      <w:rPr>
        <w:b/>
        <w:sz w:val="22"/>
        <w:szCs w:val="22"/>
      </w:rPr>
      <w:t>4</w:t>
    </w:r>
    <w:r w:rsidRPr="00F76F27">
      <w:rPr>
        <w:b/>
        <w:sz w:val="22"/>
        <w:szCs w:val="22"/>
      </w:rPr>
      <w:t>4/2013-</w:t>
    </w:r>
    <w:r w:rsidR="00BD3D48">
      <w:rPr>
        <w:b/>
        <w:sz w:val="22"/>
        <w:szCs w:val="22"/>
      </w:rPr>
      <w:t>39</w:t>
    </w:r>
    <w:r w:rsidR="001222F6">
      <w:rPr>
        <w:b/>
        <w:sz w:val="22"/>
        <w:szCs w:val="22"/>
      </w:rPr>
      <w:t>2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6563"/>
    <w:rsid w:val="00017940"/>
    <w:rsid w:val="000222F9"/>
    <w:rsid w:val="00033F5E"/>
    <w:rsid w:val="00034B9D"/>
    <w:rsid w:val="00044220"/>
    <w:rsid w:val="00044DAA"/>
    <w:rsid w:val="0004732F"/>
    <w:rsid w:val="00051B36"/>
    <w:rsid w:val="000533DB"/>
    <w:rsid w:val="0005368D"/>
    <w:rsid w:val="000562AE"/>
    <w:rsid w:val="00061AB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222F6"/>
    <w:rsid w:val="00124AF4"/>
    <w:rsid w:val="00126616"/>
    <w:rsid w:val="001300ED"/>
    <w:rsid w:val="00130BE0"/>
    <w:rsid w:val="0013206A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7519C"/>
    <w:rsid w:val="00182B39"/>
    <w:rsid w:val="00183773"/>
    <w:rsid w:val="00186EB6"/>
    <w:rsid w:val="00187B39"/>
    <w:rsid w:val="00190710"/>
    <w:rsid w:val="00191607"/>
    <w:rsid w:val="00192BCD"/>
    <w:rsid w:val="001B355D"/>
    <w:rsid w:val="001D4B7D"/>
    <w:rsid w:val="001E0776"/>
    <w:rsid w:val="001E3DA1"/>
    <w:rsid w:val="001E4AF0"/>
    <w:rsid w:val="001E7DF6"/>
    <w:rsid w:val="001F032E"/>
    <w:rsid w:val="001F471E"/>
    <w:rsid w:val="00200C26"/>
    <w:rsid w:val="00201815"/>
    <w:rsid w:val="002147A9"/>
    <w:rsid w:val="00217C60"/>
    <w:rsid w:val="00223A24"/>
    <w:rsid w:val="00226880"/>
    <w:rsid w:val="00230082"/>
    <w:rsid w:val="0023765A"/>
    <w:rsid w:val="002412B9"/>
    <w:rsid w:val="00242741"/>
    <w:rsid w:val="002457CE"/>
    <w:rsid w:val="00254248"/>
    <w:rsid w:val="00255F16"/>
    <w:rsid w:val="00257938"/>
    <w:rsid w:val="002608B9"/>
    <w:rsid w:val="00264521"/>
    <w:rsid w:val="0026645D"/>
    <w:rsid w:val="002745B0"/>
    <w:rsid w:val="00277007"/>
    <w:rsid w:val="00283EC4"/>
    <w:rsid w:val="002878A1"/>
    <w:rsid w:val="00287D00"/>
    <w:rsid w:val="002939B2"/>
    <w:rsid w:val="002C0D1E"/>
    <w:rsid w:val="002C62C6"/>
    <w:rsid w:val="002D21BF"/>
    <w:rsid w:val="002D35BE"/>
    <w:rsid w:val="002D3833"/>
    <w:rsid w:val="002E530A"/>
    <w:rsid w:val="002F1A15"/>
    <w:rsid w:val="00312C25"/>
    <w:rsid w:val="003133ED"/>
    <w:rsid w:val="00331845"/>
    <w:rsid w:val="003318D7"/>
    <w:rsid w:val="00331A8E"/>
    <w:rsid w:val="00332E2D"/>
    <w:rsid w:val="00345D06"/>
    <w:rsid w:val="003525CE"/>
    <w:rsid w:val="00356D1C"/>
    <w:rsid w:val="00356F82"/>
    <w:rsid w:val="00373715"/>
    <w:rsid w:val="00375500"/>
    <w:rsid w:val="00384098"/>
    <w:rsid w:val="003843EB"/>
    <w:rsid w:val="00386310"/>
    <w:rsid w:val="003909FE"/>
    <w:rsid w:val="00392C51"/>
    <w:rsid w:val="00393EC4"/>
    <w:rsid w:val="003953F6"/>
    <w:rsid w:val="003A648F"/>
    <w:rsid w:val="003B6714"/>
    <w:rsid w:val="003B674A"/>
    <w:rsid w:val="003C1641"/>
    <w:rsid w:val="003C27FB"/>
    <w:rsid w:val="003C4C98"/>
    <w:rsid w:val="003D11B0"/>
    <w:rsid w:val="003D4853"/>
    <w:rsid w:val="003D79D1"/>
    <w:rsid w:val="003D7AAA"/>
    <w:rsid w:val="003E6558"/>
    <w:rsid w:val="003E78DA"/>
    <w:rsid w:val="003E7EA5"/>
    <w:rsid w:val="003F558E"/>
    <w:rsid w:val="0040120B"/>
    <w:rsid w:val="00404517"/>
    <w:rsid w:val="00410A35"/>
    <w:rsid w:val="00412446"/>
    <w:rsid w:val="00421554"/>
    <w:rsid w:val="0042201E"/>
    <w:rsid w:val="00431931"/>
    <w:rsid w:val="00437851"/>
    <w:rsid w:val="0044039E"/>
    <w:rsid w:val="00441CB2"/>
    <w:rsid w:val="00445657"/>
    <w:rsid w:val="0044596F"/>
    <w:rsid w:val="00446DC7"/>
    <w:rsid w:val="00454A9C"/>
    <w:rsid w:val="00455E59"/>
    <w:rsid w:val="0045798D"/>
    <w:rsid w:val="00464608"/>
    <w:rsid w:val="00465E11"/>
    <w:rsid w:val="00467395"/>
    <w:rsid w:val="0047170A"/>
    <w:rsid w:val="00475875"/>
    <w:rsid w:val="00476C93"/>
    <w:rsid w:val="00477F48"/>
    <w:rsid w:val="00484449"/>
    <w:rsid w:val="0049427A"/>
    <w:rsid w:val="004A28C4"/>
    <w:rsid w:val="004A71CD"/>
    <w:rsid w:val="004B0720"/>
    <w:rsid w:val="004B213D"/>
    <w:rsid w:val="004B3972"/>
    <w:rsid w:val="004B4944"/>
    <w:rsid w:val="004C4109"/>
    <w:rsid w:val="004D1228"/>
    <w:rsid w:val="004D20D8"/>
    <w:rsid w:val="004E2760"/>
    <w:rsid w:val="004E4469"/>
    <w:rsid w:val="004E512C"/>
    <w:rsid w:val="004E7116"/>
    <w:rsid w:val="005003D0"/>
    <w:rsid w:val="005041A0"/>
    <w:rsid w:val="005066E0"/>
    <w:rsid w:val="005103B3"/>
    <w:rsid w:val="00511106"/>
    <w:rsid w:val="00517F5D"/>
    <w:rsid w:val="005208B8"/>
    <w:rsid w:val="005301C6"/>
    <w:rsid w:val="005322E8"/>
    <w:rsid w:val="005340EB"/>
    <w:rsid w:val="005351B8"/>
    <w:rsid w:val="00537B9C"/>
    <w:rsid w:val="00542703"/>
    <w:rsid w:val="0054550D"/>
    <w:rsid w:val="0055570A"/>
    <w:rsid w:val="005565DD"/>
    <w:rsid w:val="005657F4"/>
    <w:rsid w:val="005668F7"/>
    <w:rsid w:val="00574E6D"/>
    <w:rsid w:val="00576EF7"/>
    <w:rsid w:val="00580786"/>
    <w:rsid w:val="00581AE9"/>
    <w:rsid w:val="00590EBF"/>
    <w:rsid w:val="0059249C"/>
    <w:rsid w:val="00594FEB"/>
    <w:rsid w:val="0059573A"/>
    <w:rsid w:val="005A12BF"/>
    <w:rsid w:val="005A70A4"/>
    <w:rsid w:val="005B6414"/>
    <w:rsid w:val="005C3F53"/>
    <w:rsid w:val="005D2CD1"/>
    <w:rsid w:val="005D3C0E"/>
    <w:rsid w:val="005D71AF"/>
    <w:rsid w:val="005E767C"/>
    <w:rsid w:val="005F79D0"/>
    <w:rsid w:val="006102D7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604E9"/>
    <w:rsid w:val="0066236F"/>
    <w:rsid w:val="00662CA9"/>
    <w:rsid w:val="00664590"/>
    <w:rsid w:val="00670E1D"/>
    <w:rsid w:val="00673E2F"/>
    <w:rsid w:val="00680D30"/>
    <w:rsid w:val="00683F27"/>
    <w:rsid w:val="0069097D"/>
    <w:rsid w:val="00693CBA"/>
    <w:rsid w:val="006945D9"/>
    <w:rsid w:val="0069583E"/>
    <w:rsid w:val="006979E2"/>
    <w:rsid w:val="00697EE4"/>
    <w:rsid w:val="006B204E"/>
    <w:rsid w:val="006C0566"/>
    <w:rsid w:val="006C0DDA"/>
    <w:rsid w:val="006D2B72"/>
    <w:rsid w:val="006E10A1"/>
    <w:rsid w:val="006F7599"/>
    <w:rsid w:val="007026A1"/>
    <w:rsid w:val="00705700"/>
    <w:rsid w:val="00705F0C"/>
    <w:rsid w:val="00707158"/>
    <w:rsid w:val="007125EA"/>
    <w:rsid w:val="0072231E"/>
    <w:rsid w:val="007245FA"/>
    <w:rsid w:val="007254CE"/>
    <w:rsid w:val="007332C7"/>
    <w:rsid w:val="00741A4D"/>
    <w:rsid w:val="00745CBE"/>
    <w:rsid w:val="00745F3F"/>
    <w:rsid w:val="00751DA5"/>
    <w:rsid w:val="00754E83"/>
    <w:rsid w:val="00757992"/>
    <w:rsid w:val="00765022"/>
    <w:rsid w:val="00765C59"/>
    <w:rsid w:val="00775445"/>
    <w:rsid w:val="00776ECB"/>
    <w:rsid w:val="00781435"/>
    <w:rsid w:val="00781925"/>
    <w:rsid w:val="00784296"/>
    <w:rsid w:val="00786DEC"/>
    <w:rsid w:val="00791383"/>
    <w:rsid w:val="007B048E"/>
    <w:rsid w:val="007B0E34"/>
    <w:rsid w:val="007B5290"/>
    <w:rsid w:val="007B56B7"/>
    <w:rsid w:val="007C4705"/>
    <w:rsid w:val="007C62C8"/>
    <w:rsid w:val="007D0C9C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33003"/>
    <w:rsid w:val="0083723C"/>
    <w:rsid w:val="00842204"/>
    <w:rsid w:val="0084738E"/>
    <w:rsid w:val="00852574"/>
    <w:rsid w:val="0085661E"/>
    <w:rsid w:val="00857864"/>
    <w:rsid w:val="00867F4F"/>
    <w:rsid w:val="00870B5E"/>
    <w:rsid w:val="008735FD"/>
    <w:rsid w:val="0087591A"/>
    <w:rsid w:val="00877490"/>
    <w:rsid w:val="00877584"/>
    <w:rsid w:val="008837BB"/>
    <w:rsid w:val="008841BD"/>
    <w:rsid w:val="00885E4F"/>
    <w:rsid w:val="00886556"/>
    <w:rsid w:val="00894001"/>
    <w:rsid w:val="008972F9"/>
    <w:rsid w:val="008A0AC2"/>
    <w:rsid w:val="008A265B"/>
    <w:rsid w:val="008A2DAE"/>
    <w:rsid w:val="008B492F"/>
    <w:rsid w:val="008B5AF1"/>
    <w:rsid w:val="008B5E39"/>
    <w:rsid w:val="008C32C8"/>
    <w:rsid w:val="008C4796"/>
    <w:rsid w:val="008D27E7"/>
    <w:rsid w:val="008D2B1B"/>
    <w:rsid w:val="008E012A"/>
    <w:rsid w:val="008E0D5A"/>
    <w:rsid w:val="008E2276"/>
    <w:rsid w:val="008F2E2C"/>
    <w:rsid w:val="008F4B06"/>
    <w:rsid w:val="008F6F47"/>
    <w:rsid w:val="00921F4D"/>
    <w:rsid w:val="0092309B"/>
    <w:rsid w:val="00923504"/>
    <w:rsid w:val="00924635"/>
    <w:rsid w:val="0092548D"/>
    <w:rsid w:val="00927074"/>
    <w:rsid w:val="00930D63"/>
    <w:rsid w:val="00931008"/>
    <w:rsid w:val="00955210"/>
    <w:rsid w:val="009608E4"/>
    <w:rsid w:val="00962466"/>
    <w:rsid w:val="009626E1"/>
    <w:rsid w:val="00963954"/>
    <w:rsid w:val="00965A4E"/>
    <w:rsid w:val="009705E4"/>
    <w:rsid w:val="009735BE"/>
    <w:rsid w:val="0097368B"/>
    <w:rsid w:val="00980AA3"/>
    <w:rsid w:val="0098390D"/>
    <w:rsid w:val="00984962"/>
    <w:rsid w:val="009858ED"/>
    <w:rsid w:val="00995111"/>
    <w:rsid w:val="009A329A"/>
    <w:rsid w:val="009A6941"/>
    <w:rsid w:val="009B6DCC"/>
    <w:rsid w:val="009B7ED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34EB"/>
    <w:rsid w:val="00A05E49"/>
    <w:rsid w:val="00A064E2"/>
    <w:rsid w:val="00A10B0A"/>
    <w:rsid w:val="00A1547F"/>
    <w:rsid w:val="00A17B74"/>
    <w:rsid w:val="00A30AAA"/>
    <w:rsid w:val="00A35C6B"/>
    <w:rsid w:val="00A360FC"/>
    <w:rsid w:val="00A370F7"/>
    <w:rsid w:val="00A44B04"/>
    <w:rsid w:val="00A52F0F"/>
    <w:rsid w:val="00A53008"/>
    <w:rsid w:val="00A632FE"/>
    <w:rsid w:val="00A67508"/>
    <w:rsid w:val="00A67AD6"/>
    <w:rsid w:val="00A71EB7"/>
    <w:rsid w:val="00A769B1"/>
    <w:rsid w:val="00A771E5"/>
    <w:rsid w:val="00A81847"/>
    <w:rsid w:val="00A82D0A"/>
    <w:rsid w:val="00A96282"/>
    <w:rsid w:val="00AA24E3"/>
    <w:rsid w:val="00AA72DA"/>
    <w:rsid w:val="00AB4A8E"/>
    <w:rsid w:val="00AD25E6"/>
    <w:rsid w:val="00AD6149"/>
    <w:rsid w:val="00AE0822"/>
    <w:rsid w:val="00AE562D"/>
    <w:rsid w:val="00AF0445"/>
    <w:rsid w:val="00AF110E"/>
    <w:rsid w:val="00AF3D63"/>
    <w:rsid w:val="00B109D3"/>
    <w:rsid w:val="00B10EAD"/>
    <w:rsid w:val="00B1211D"/>
    <w:rsid w:val="00B12CAC"/>
    <w:rsid w:val="00B17798"/>
    <w:rsid w:val="00B3729B"/>
    <w:rsid w:val="00B447A1"/>
    <w:rsid w:val="00B44B3B"/>
    <w:rsid w:val="00B460AB"/>
    <w:rsid w:val="00B55A20"/>
    <w:rsid w:val="00B63861"/>
    <w:rsid w:val="00B66AE3"/>
    <w:rsid w:val="00B66C4A"/>
    <w:rsid w:val="00B67F71"/>
    <w:rsid w:val="00B74A38"/>
    <w:rsid w:val="00B7607E"/>
    <w:rsid w:val="00B80A11"/>
    <w:rsid w:val="00B81F93"/>
    <w:rsid w:val="00B827A1"/>
    <w:rsid w:val="00B90592"/>
    <w:rsid w:val="00B9368C"/>
    <w:rsid w:val="00BA0B87"/>
    <w:rsid w:val="00BA666B"/>
    <w:rsid w:val="00BB238E"/>
    <w:rsid w:val="00BC00E9"/>
    <w:rsid w:val="00BC5226"/>
    <w:rsid w:val="00BD3D48"/>
    <w:rsid w:val="00BD6DFB"/>
    <w:rsid w:val="00BD7DB5"/>
    <w:rsid w:val="00BE3A09"/>
    <w:rsid w:val="00BF31E5"/>
    <w:rsid w:val="00BF5151"/>
    <w:rsid w:val="00BF58B8"/>
    <w:rsid w:val="00C00725"/>
    <w:rsid w:val="00C02F70"/>
    <w:rsid w:val="00C033E3"/>
    <w:rsid w:val="00C048E4"/>
    <w:rsid w:val="00C05BCF"/>
    <w:rsid w:val="00C11636"/>
    <w:rsid w:val="00C3304F"/>
    <w:rsid w:val="00C33291"/>
    <w:rsid w:val="00C34082"/>
    <w:rsid w:val="00C40361"/>
    <w:rsid w:val="00C44F9A"/>
    <w:rsid w:val="00C50526"/>
    <w:rsid w:val="00C54941"/>
    <w:rsid w:val="00C54F1C"/>
    <w:rsid w:val="00C61205"/>
    <w:rsid w:val="00C61842"/>
    <w:rsid w:val="00C65C93"/>
    <w:rsid w:val="00C73EC4"/>
    <w:rsid w:val="00C81C62"/>
    <w:rsid w:val="00C85BE9"/>
    <w:rsid w:val="00C87E7F"/>
    <w:rsid w:val="00C9671F"/>
    <w:rsid w:val="00C967B7"/>
    <w:rsid w:val="00CA10C9"/>
    <w:rsid w:val="00CB6A90"/>
    <w:rsid w:val="00CB72AE"/>
    <w:rsid w:val="00CC1331"/>
    <w:rsid w:val="00CC384D"/>
    <w:rsid w:val="00CD26E7"/>
    <w:rsid w:val="00CD6169"/>
    <w:rsid w:val="00CD7576"/>
    <w:rsid w:val="00CE2DCD"/>
    <w:rsid w:val="00CE48FF"/>
    <w:rsid w:val="00CE693C"/>
    <w:rsid w:val="00CF389E"/>
    <w:rsid w:val="00CF585C"/>
    <w:rsid w:val="00D0205B"/>
    <w:rsid w:val="00D0677F"/>
    <w:rsid w:val="00D11B4C"/>
    <w:rsid w:val="00D125CB"/>
    <w:rsid w:val="00D131C4"/>
    <w:rsid w:val="00D20D34"/>
    <w:rsid w:val="00D2730D"/>
    <w:rsid w:val="00D42F30"/>
    <w:rsid w:val="00D432D8"/>
    <w:rsid w:val="00D52CD8"/>
    <w:rsid w:val="00D56032"/>
    <w:rsid w:val="00D56B28"/>
    <w:rsid w:val="00D66F59"/>
    <w:rsid w:val="00D774EA"/>
    <w:rsid w:val="00D80444"/>
    <w:rsid w:val="00D85408"/>
    <w:rsid w:val="00D856F7"/>
    <w:rsid w:val="00D90BF3"/>
    <w:rsid w:val="00D90D6C"/>
    <w:rsid w:val="00D972A3"/>
    <w:rsid w:val="00DA4E08"/>
    <w:rsid w:val="00DA6BFC"/>
    <w:rsid w:val="00DA792B"/>
    <w:rsid w:val="00DB0E17"/>
    <w:rsid w:val="00DB3B40"/>
    <w:rsid w:val="00DB417C"/>
    <w:rsid w:val="00DC0444"/>
    <w:rsid w:val="00DC0613"/>
    <w:rsid w:val="00DC1E83"/>
    <w:rsid w:val="00DC6FD1"/>
    <w:rsid w:val="00DD1E38"/>
    <w:rsid w:val="00DD313A"/>
    <w:rsid w:val="00DD4123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1A87"/>
    <w:rsid w:val="00E82B67"/>
    <w:rsid w:val="00E901CE"/>
    <w:rsid w:val="00E91295"/>
    <w:rsid w:val="00EA0107"/>
    <w:rsid w:val="00EA0969"/>
    <w:rsid w:val="00EA597C"/>
    <w:rsid w:val="00EB1D6B"/>
    <w:rsid w:val="00EB3B46"/>
    <w:rsid w:val="00EB4A88"/>
    <w:rsid w:val="00EB4DE7"/>
    <w:rsid w:val="00EB6324"/>
    <w:rsid w:val="00EB7C39"/>
    <w:rsid w:val="00EC4A2A"/>
    <w:rsid w:val="00EC4B87"/>
    <w:rsid w:val="00EC5663"/>
    <w:rsid w:val="00ED1B4F"/>
    <w:rsid w:val="00ED3E9E"/>
    <w:rsid w:val="00ED473E"/>
    <w:rsid w:val="00EE4D00"/>
    <w:rsid w:val="00EE60EA"/>
    <w:rsid w:val="00EE6C6F"/>
    <w:rsid w:val="00EF18D3"/>
    <w:rsid w:val="00F00C8B"/>
    <w:rsid w:val="00F07DB5"/>
    <w:rsid w:val="00F13FFD"/>
    <w:rsid w:val="00F14240"/>
    <w:rsid w:val="00F237F9"/>
    <w:rsid w:val="00F24F95"/>
    <w:rsid w:val="00F331AC"/>
    <w:rsid w:val="00F43534"/>
    <w:rsid w:val="00F444B5"/>
    <w:rsid w:val="00F503D8"/>
    <w:rsid w:val="00F55308"/>
    <w:rsid w:val="00F564C4"/>
    <w:rsid w:val="00F60490"/>
    <w:rsid w:val="00F6639F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7676"/>
    <w:rsid w:val="00FA0055"/>
    <w:rsid w:val="00FA0968"/>
    <w:rsid w:val="00FA1A26"/>
    <w:rsid w:val="00FA5E75"/>
    <w:rsid w:val="00FA63F4"/>
    <w:rsid w:val="00FB7588"/>
    <w:rsid w:val="00FC26E9"/>
    <w:rsid w:val="00FC41BA"/>
    <w:rsid w:val="00FC4C23"/>
    <w:rsid w:val="00FC7C94"/>
    <w:rsid w:val="00FD4581"/>
    <w:rsid w:val="00FD70F7"/>
    <w:rsid w:val="00FE1B25"/>
    <w:rsid w:val="00FE4BB4"/>
    <w:rsid w:val="00FF048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23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23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23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23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23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23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23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23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X u suca drugi sa strane stola</izvorni_sadrzaj>
    <derivirana_varijabla naziv="DomainObject.Predmet.PrimjedbaSuca_1">I i X u suca drugi sa strane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72E5B-BBDC-4D4F-BEEC-A57DAB3BD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1479</properties:Words>
  <properties:Characters>8157</properties:Characters>
  <properties:Lines>193</properties:Lines>
  <properties:Paragraphs>84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2018-06-01T08:43:00Z</dcterms:created>
  <dc:creator>Ante Kačić</dc:creator>
  <cp:lastModifiedBy>Srđan Gavranić</cp:lastModifiedBy>
  <cp:lastPrinted>2018-06-01T08:40:00Z</cp:lastPrinted>
  <dcterms:modified xmlns:xsi="http://www.w3.org/2001/XMLSchema-instance" xsi:type="dcterms:W3CDTF">2018-06-01T09:06:00Z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NOVO - zgr 70 i 72-1 KO ČIBAČA - više kupaca - četvrta dražba +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