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4090" w14:paraId="5a94090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C2334A" w:rsidP="003500F1" w:rsidR="003500F1">
      <w:pPr>
        <w:ind w:right="6237" w:left="567"/>
        <w:jc w:val="center"/>
      </w:pPr>
      <w:r>
        <w:t xml:space="preserve">    </w:t>
      </w:r>
      <w:r w:rsidR="003500F1">
        <w:t>Republika Hrvatska</w:t>
      </w:r>
    </w:p>
    <w:p w:rsidRDefault="00C2334A" w:rsidP="003500F1" w:rsidR="003500F1">
      <w:pPr>
        <w:ind w:right="6237" w:left="567"/>
        <w:jc w:val="center"/>
      </w:pPr>
      <w:r>
        <w:t xml:space="preserve"> </w:t>
      </w:r>
      <w:r w:rsidR="003500F1"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</w:t>
      </w:r>
      <w:r w:rsidR="004A11A7">
        <w:t>TUTTO BENE j.d.o.o., Smoković, Smoković 30, OIB: 28927693481</w:t>
      </w:r>
      <w:r w:rsidR="005F6669">
        <w:t>,</w:t>
      </w:r>
      <w:r>
        <w:t xml:space="preserve"> </w:t>
      </w:r>
      <w:r w:rsidR="00984B3A">
        <w:t>21</w:t>
      </w:r>
      <w:r w:rsidR="00231A82">
        <w:t xml:space="preserve">. </w:t>
      </w:r>
      <w:r w:rsidR="00584E4F">
        <w:t>veljače</w:t>
      </w:r>
      <w:r w:rsidR="00231A82">
        <w:t xml:space="preserve"> 2018. 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231A82">
      <w:pPr>
        <w:ind w:firstLine="360"/>
        <w:jc w:val="both"/>
      </w:pPr>
      <w:r>
        <w:t xml:space="preserve">    I. Obustavlja se skraćeni stečajni postupak nad dužnikom </w:t>
      </w:r>
      <w:r w:rsidR="004A11A7">
        <w:t>TUTTO BENE j.d.o.o., Smoković, Smoković 30, OIB: 28927693481</w:t>
      </w:r>
      <w:r w:rsidR="00584E4F">
        <w:t>.</w:t>
      </w:r>
    </w:p>
    <w:p w:rsidRDefault="00E17406" w:rsidP="00811D39" w:rsidR="00E17406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4A11A7">
        <w:t>10</w:t>
      </w:r>
      <w:r w:rsidR="00B8621D">
        <w:t>. travnja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984B3A">
        <w:t>3</w:t>
      </w:r>
      <w:r w:rsidR="00B357BB">
        <w:t xml:space="preserve">. </w:t>
      </w:r>
      <w:r w:rsidR="00984B3A">
        <w:t>siječnja 2018</w:t>
      </w:r>
      <w:r>
        <w:t xml:space="preserve">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E17406" w:rsidP="00E17406" w:rsidR="00E17406">
      <w:pPr>
        <w:ind w:firstLine="708"/>
        <w:jc w:val="both"/>
      </w:pPr>
      <w:r>
        <w:t xml:space="preserve">U propisanom roku vjerovnik Republika Hrvatska, Porezna uprava, Područni ured Dalmacija, zastupana po Županijskom državnom odvjetništvu u Zadru je </w:t>
      </w:r>
      <w:r w:rsidR="00984B3A">
        <w:t>9</w:t>
      </w:r>
      <w:r>
        <w:t xml:space="preserve">. </w:t>
      </w:r>
      <w:r w:rsidR="00984B3A">
        <w:t>veljače</w:t>
      </w:r>
      <w:r>
        <w:t xml:space="preserve"> 2018. dostavila ovom sudu prijedlog za otvaranje stečajnoga postupka nad dužnikom navodeći da prema istom ima dospjelu novčanu tražbinu u iznosu od </w:t>
      </w:r>
      <w:r w:rsidR="004A11A7">
        <w:t>6.054,08</w:t>
      </w:r>
      <w:r>
        <w:t xml:space="preserve"> kn koja se temelji na stanju računa dužnika na dan </w:t>
      </w:r>
      <w:r w:rsidR="00984B3A">
        <w:t>29</w:t>
      </w:r>
      <w:r>
        <w:t>. siječnja 2018. iz informacijskog sustava Porezne uprave.</w:t>
      </w:r>
    </w:p>
    <w:p w:rsidRDefault="00E17406" w:rsidP="00E17406" w:rsidR="00E17406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E17406" w:rsidP="00E17406" w:rsidR="00E17406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E17406" w:rsidP="00E17406" w:rsidR="00E17406">
      <w:pPr>
        <w:ind w:firstLine="708"/>
        <w:jc w:val="both"/>
      </w:pPr>
    </w:p>
    <w:p w:rsidRDefault="00C2334A" w:rsidP="00E17406" w:rsidR="00E17406">
      <w:pPr>
        <w:jc w:val="center"/>
      </w:pPr>
      <w:r>
        <w:lastRenderedPageBreak/>
        <w:t>U Zadru</w:t>
      </w:r>
      <w:r w:rsidR="00A30777">
        <w:t xml:space="preserve"> </w:t>
      </w:r>
      <w:r w:rsidR="00984B3A">
        <w:t>21</w:t>
      </w:r>
      <w:r w:rsidR="00E17406">
        <w:t xml:space="preserve">. </w:t>
      </w:r>
      <w:r w:rsidR="00584E4F">
        <w:t>veljače</w:t>
      </w:r>
      <w:r w:rsidR="00A30777">
        <w:t xml:space="preserve"> 2018</w:t>
      </w:r>
      <w:r w:rsidR="00E17406">
        <w:t>.</w:t>
      </w:r>
    </w:p>
    <w:p w:rsidRDefault="00E17406" w:rsidP="00E17406" w:rsidR="00E17406">
      <w:pPr>
        <w:jc w:val="center"/>
      </w:pPr>
    </w:p>
    <w:p w:rsidRDefault="00E17406" w:rsidP="00E17406" w:rsidR="00E17406">
      <w:pPr>
        <w:jc w:val="center"/>
      </w:pPr>
    </w:p>
    <w:p w:rsidRDefault="00E17406" w:rsidP="00E17406" w:rsidR="00E17406">
      <w:r>
        <w:t>Sudska savjetnica                                                                                                             Sudac</w:t>
      </w:r>
    </w:p>
    <w:p w:rsidRDefault="00E17406" w:rsidP="00E17406" w:rsidR="00E17406">
      <w:r>
        <w:t>Jelena Radoš                                                                                                    Tomislav Jurlina</w:t>
      </w:r>
    </w:p>
    <w:p w:rsidRDefault="00E17406" w:rsidP="00E17406" w:rsidR="00E17406">
      <w:pPr>
        <w:jc w:val="both"/>
      </w:pPr>
    </w:p>
    <w:p w:rsidRDefault="00E17406" w:rsidP="00E17406" w:rsidR="00E17406">
      <w:pPr>
        <w:jc w:val="both"/>
        <w:rPr>
          <w:b/>
        </w:rPr>
      </w:pPr>
    </w:p>
    <w:p w:rsidRDefault="00E17406" w:rsidP="00E17406" w:rsidR="00E17406">
      <w:pPr>
        <w:jc w:val="both"/>
      </w:pPr>
      <w:r>
        <w:t>UPUTA O PRAVNOM LIJEKU</w:t>
      </w:r>
    </w:p>
    <w:p w:rsidRDefault="00E17406" w:rsidP="00E17406" w:rsidR="00E17406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17406" w:rsidP="00E17406" w:rsidR="00E17406">
      <w:pPr>
        <w:ind w:firstLine="708"/>
      </w:pPr>
    </w:p>
    <w:p w:rsidRDefault="00E17406" w:rsidP="00E17406" w:rsidR="00E17406">
      <w:pPr>
        <w:ind w:firstLine="708"/>
        <w:jc w:val="both"/>
        <w:rPr>
          <w:b/>
        </w:rPr>
      </w:pPr>
    </w:p>
    <w:p w:rsidRDefault="00E17406" w:rsidP="00E17406" w:rsidR="00E17406">
      <w:pPr>
        <w:ind w:firstLine="708"/>
        <w:jc w:val="both"/>
        <w:rPr>
          <w:b/>
        </w:rPr>
      </w:pPr>
    </w:p>
    <w:p w:rsidRDefault="00E17406" w:rsidP="00E17406" w:rsidR="00E17406">
      <w:r>
        <w:t>DNA:</w:t>
      </w:r>
    </w:p>
    <w:p w:rsidRDefault="00E17406" w:rsidP="00E17406" w:rsidR="00E17406">
      <w:r>
        <w:t xml:space="preserve">      -FINA, RC Split, Podružnica Zadar,</w:t>
      </w:r>
    </w:p>
    <w:p w:rsidRDefault="00E17406" w:rsidP="00E17406" w:rsidR="00E17406">
      <w:r>
        <w:t xml:space="preserve">      -stečajnom dužniku,</w:t>
      </w:r>
    </w:p>
    <w:p w:rsidRDefault="00E17406" w:rsidP="00E17406" w:rsidR="00E17406">
      <w:r>
        <w:t xml:space="preserve">      -svima putem e-oglasne ploče,</w:t>
      </w:r>
    </w:p>
    <w:p w:rsidRDefault="00E17406" w:rsidP="00E17406" w:rsidR="00E17406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A1BFE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4A11A7">
          <w:t>155</w:t>
        </w:r>
        <w:r w:rsidR="007934FD">
          <w:t>/2017-</w:t>
        </w:r>
        <w:r w:rsidR="00984B3A">
          <w:t>1</w:t>
        </w:r>
        <w:r w:rsidR="004A11A7">
          <w:t>7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4A11A7">
      <w:t>155</w:t>
    </w:r>
    <w:r w:rsidR="00231A82">
      <w:t>/</w:t>
    </w:r>
    <w:r w:rsidR="00B357BB">
      <w:t>2017</w:t>
    </w:r>
    <w:r>
      <w:t>-</w:t>
    </w:r>
    <w:r w:rsidR="00984B3A">
      <w:t>1</w:t>
    </w:r>
    <w:r w:rsidR="004A11A7">
      <w:t>7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A1BFE"/>
    <w:rsid w:val="001B667B"/>
    <w:rsid w:val="00231A82"/>
    <w:rsid w:val="002B12FB"/>
    <w:rsid w:val="002D0AEA"/>
    <w:rsid w:val="003500F1"/>
    <w:rsid w:val="003D7889"/>
    <w:rsid w:val="00407499"/>
    <w:rsid w:val="00440C98"/>
    <w:rsid w:val="00441623"/>
    <w:rsid w:val="004A11A7"/>
    <w:rsid w:val="004B0866"/>
    <w:rsid w:val="00584E4F"/>
    <w:rsid w:val="005F6669"/>
    <w:rsid w:val="006C3686"/>
    <w:rsid w:val="007918D7"/>
    <w:rsid w:val="007934FD"/>
    <w:rsid w:val="00811D39"/>
    <w:rsid w:val="008148FF"/>
    <w:rsid w:val="0083333F"/>
    <w:rsid w:val="0087715B"/>
    <w:rsid w:val="00933CB1"/>
    <w:rsid w:val="00966C6B"/>
    <w:rsid w:val="00984B3A"/>
    <w:rsid w:val="00A30777"/>
    <w:rsid w:val="00A502C8"/>
    <w:rsid w:val="00B21550"/>
    <w:rsid w:val="00B357BB"/>
    <w:rsid w:val="00B412EF"/>
    <w:rsid w:val="00B51930"/>
    <w:rsid w:val="00B75F66"/>
    <w:rsid w:val="00B8621D"/>
    <w:rsid w:val="00BB1274"/>
    <w:rsid w:val="00BE4536"/>
    <w:rsid w:val="00C2334A"/>
    <w:rsid w:val="00D500D1"/>
    <w:rsid w:val="00D85B85"/>
    <w:rsid w:val="00DE58AB"/>
    <w:rsid w:val="00E17406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B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B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TUTTO BENE j.d.o.o. za ugostiteljstvo i trgovinu</izvorni_sadrzaj>
    <derivirana_varijabla naziv="DomainObject.Predmet.ProtustrankaFormated_1">  TUTTO BENE j.d.o.o. za ugostiteljstvo i trgovinu</derivirana_varijabla>
  </DomainObject.Predmet.ProtustrankaFormated>
  <DomainObject.Predmet.ProtustrankaFormatedOIB>
    <izvorni_sadrzaj>  TUTTO BENE j.d.o.o. za ugostiteljstvo i trgovinu, OIB 28927693481</izvorni_sadrzaj>
    <derivirana_varijabla naziv="DomainObject.Predmet.ProtustrankaFormatedOIB_1">  TUTTO BENE j.d.o.o. za ugostiteljstvo i trgovinu, OIB 28927693481</derivirana_varijabla>
  </DomainObject.Predmet.ProtustrankaFormatedOIB>
  <DomainObject.Predmet.ProtustrankaFormatedWithAdress>
    <izvorni_sadrzaj> TUTTO BENE j.d.o.o. za ugostiteljstvo i trgovinu, Smoković 30, 23222 Smoković</izvorni_sadrzaj>
    <derivirana_varijabla naziv="DomainObject.Predmet.ProtustrankaFormatedWithAdress_1"> TUTTO BENE j.d.o.o. za ugostiteljstvo i trgovinu, Smoković 30, 23222 Smoković</derivirana_varijabla>
  </DomainObject.Predmet.ProtustrankaFormatedWithAdress>
  <DomainObject.Predmet.ProtustrankaFormatedWithAdressOIB>
    <izvorni_sadrzaj> TUTTO BENE j.d.o.o. za ugostiteljstvo i trgovinu, OIB 28927693481, Smoković 30, 23222 Smoković</izvorni_sadrzaj>
    <derivirana_varijabla naziv="DomainObject.Predmet.ProtustrankaFormatedWithAdressOIB_1"> TUTTO BENE j.d.o.o. za ugostiteljstvo i trgovinu, OIB 28927693481, Smoković 30, 23222 Smoković</derivirana_varijabla>
  </DomainObject.Predmet.ProtustrankaFormatedWithAdressOIB>
  <DomainObject.Predmet.ProtustrankaWithAdress>
    <izvorni_sadrzaj>TUTTO BENE j.d.o.o. za ugostiteljstvo i trgovinu Smoković 30, 23222 Smoković</izvorni_sadrzaj>
    <derivirana_varijabla naziv="DomainObject.Predmet.ProtustrankaWithAdress_1">TUTTO BENE j.d.o.o. za ugostiteljstvo i trgovinu Smoković 30, 23222 Smoković</derivirana_varijabla>
  </DomainObject.Predmet.ProtustrankaWithAdress>
  <DomainObject.Predmet.ProtustrankaWithAdressOIB>
    <izvorni_sadrzaj>TUTTO BENE j.d.o.o. za ugostiteljstvo i trgovinu, OIB 28927693481, Smoković 30, 23222 Smoković</izvorni_sadrzaj>
    <derivirana_varijabla naziv="DomainObject.Predmet.ProtustrankaWithAdressOIB_1">TUTTO BENE j.d.o.o. za ugostiteljstvo i trgovinu, OIB 28927693481, Smoković 30, 23222 Smoković</derivirana_varijabla>
  </DomainObject.Predmet.ProtustrankaWithAdressOIB>
  <DomainObject.Predmet.ProtustrankaNazivFormated>
    <izvorni_sadrzaj>TUTTO BENE j.d.o.o. za ugostiteljstvo i trgovinu</izvorni_sadrzaj>
    <derivirana_varijabla naziv="DomainObject.Predmet.ProtustrankaNazivFormated_1">TUTTO BENE j.d.o.o. za ugostiteljstvo i trgovinu</derivirana_varijabla>
  </DomainObject.Predmet.ProtustrankaNazivFormated>
  <DomainObject.Predmet.ProtustrankaNazivFormatedOIB>
    <izvorni_sadrzaj>TUTTO BENE j.d.o.o. za ugostiteljstvo i trgovinu, OIB 28927693481</izvorni_sadrzaj>
    <derivirana_varijabla naziv="DomainObject.Predmet.ProtustrankaNazivFormatedOIB_1">TUTTO BENE j.d.o.o. za ugostiteljstvo i trgovinu, OIB 28927693481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TUTTO BENE j.d.o.o. za ugostiteljstvo i trgovinu</item>
    </izvorni_sadrzaj>
    <derivirana_varijabla naziv="DomainObject.Predmet.ProtuStrankaListFormated_1">
      <item>TUTTO BENE j.d.o.o. za ugostiteljstvo i trgovinu</item>
    </derivirana_varijabla>
  </DomainObject.Predmet.ProtuStrankaListFormated>
  <DomainObject.Predmet.ProtuStrankaListFormatedOIB>
    <izvorni_sadrzaj>
      <item>TUTTO BENE j.d.o.o. za ugostiteljstvo i trgovinu, OIB 28927693481</item>
    </izvorni_sadrzaj>
    <derivirana_varijabla naziv="DomainObject.Predmet.ProtuStrankaListFormatedOIB_1">
      <item>TUTTO BENE j.d.o.o. za ugostiteljstvo i trgovinu, OIB 28927693481</item>
    </derivirana_varijabla>
  </DomainObject.Predmet.ProtuStrankaListFormatedOIB>
  <DomainObject.Predmet.ProtuStrankaListFormatedWithAdress>
    <izvorni_sadrzaj>
      <item>TUTTO BENE j.d.o.o. za ugostiteljstvo i trgovinu, Smoković 30, 23222 Smoković</item>
    </izvorni_sadrzaj>
    <derivirana_varijabla naziv="DomainObject.Predmet.ProtuStrankaListFormatedWithAdress_1">
      <item>TUTTO BENE j.d.o.o. za ugostiteljstvo i trgovinu, Smoković 30, 23222 Smoković</item>
    </derivirana_varijabla>
  </DomainObject.Predmet.ProtuStrankaListFormatedWithAdress>
  <DomainObject.Predmet.ProtuStrankaListFormatedWithAdressOIB>
    <izvorni_sadrzaj>
      <item>TUTTO BENE j.d.o.o. za ugostiteljstvo i trgovinu, OIB 28927693481, Smoković 30, 23222 Smoković</item>
    </izvorni_sadrzaj>
    <derivirana_varijabla naziv="DomainObject.Predmet.ProtuStrankaListFormatedWithAdressOIB_1">
      <item>TUTTO BENE j.d.o.o. za ugostiteljstvo i trgovinu, OIB 28927693481, Smoković 30, 23222 Smoković</item>
    </derivirana_varijabla>
  </DomainObject.Predmet.ProtuStrankaListFormatedWithAdressOIB>
  <DomainObject.Predmet.ProtuStrankaListNazivFormated>
    <izvorni_sadrzaj>
      <item>TUTTO BENE j.d.o.o. za ugostiteljstvo i trgovinu</item>
    </izvorni_sadrzaj>
    <derivirana_varijabla naziv="DomainObject.Predmet.ProtuStrankaListNazivFormated_1">
      <item>TUTTO BENE j.d.o.o. za ugostiteljstvo i trgovinu</item>
    </derivirana_varijabla>
  </DomainObject.Predmet.ProtuStrankaListNazivFormated>
  <DomainObject.Predmet.ProtuStrankaListNazivFormatedOIB>
    <izvorni_sadrzaj>
      <item>TUTTO BENE j.d.o.o. za ugostiteljstvo i trgovinu, OIB 28927693481</item>
    </izvorni_sadrzaj>
    <derivirana_varijabla naziv="DomainObject.Predmet.ProtuStrankaListNazivFormatedOIB_1">
      <item>TUTTO BENE j.d.o.o. za ugostiteljstvo i trgovinu, OIB 28927693481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TUTTO BENE j.d.o.o. za ugostiteljstvo i trgovinu</izvorni_sadrzaj>
    <derivirana_varijabla naziv="DomainObject.Predmet.ProtustrankaIDrugi_1">TUTTO BENE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TUTTO BENE j.d.o.o. za ugostiteljstvo i trgovinu, OIB 28927693481, Smoković 30, 23222 Smoković</izvorni_sadrzaj>
    <derivirana_varijabla naziv="DomainObject.Predmet.ProtustrankaIDrugiAdressOIB_1">TUTTO BENE j.d.o.o. za ugostiteljstvo i trgovinu, OIB 28927693481, Smoković 30,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TUTTO BENE j.d.o.o. za ugostiteljstvo i trgovinu</item>
    </izvorni_sadrzaj>
    <derivirana_varijabla naziv="DomainObject.Predmet.SudioniciListNaziv_1">
      <item>fina</item>
      <item>TUTTO BENE j.d.o.o. za ugostiteljstvo i trgovinu</item>
    </derivirana_varijabla>
  </DomainObject.Predmet.SudioniciListNaziv>
  <DomainObject.Predmet.SudioniciListAdressOIB>
    <izvorni_sadrzaj>
      <item>fina, OIB 85821130368</item>
      <item>TUTTO BENE j.d.o.o. za ugostiteljstvo i trgovinu, OIB 28927693481, Smoković 30,23222 Smoković</item>
    </izvorni_sadrzaj>
    <derivirana_varijabla naziv="DomainObject.Predmet.SudioniciListAdressOIB_1">
      <item>fina, OIB 85821130368</item>
      <item>TUTTO BENE j.d.o.o. za ugostiteljstvo i trgovinu, OIB 28927693481,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28927693481</item>
    </izvorni_sadrzaj>
    <derivirana_varijabla naziv="DomainObject.Predmet.SudioniciListNazivOIB_1">
      <item>, OIB 85821130368</item>
      <item>, OIB 28927693481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2558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2018-02-21T08:04:00Z</dcterms:created>
  <dc:creator>Anamarija Kovačić Milković</dc:creator>
  <cp:lastModifiedBy>Anita Ivandić</cp:lastModifiedBy>
  <cp:lastPrinted>2018-02-21T08:04:00Z</cp:lastPrinted>
  <dcterms:modified xmlns:xsi="http://www.w3.org/2001/XMLSchema-instance" xsi:type="dcterms:W3CDTF">2018-02-23T09:51:00Z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(St-155-17-RH- TUTTO BENE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