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89e44" w14:paraId="c389e44" w:rsidRDefault="00937FF9" w:rsidP="00D22627" w:rsidR="00AE649C" w:rsidRPr="00B76F3C">
      <w:pPr>
        <w:pStyle w:val="SudNaziv"/>
        <w15:collapsed w:val="false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22627" w:rsidP="00D22627" w:rsidR="00D22627">
      <w:pPr>
        <w:jc w:val="right"/>
        <w:rPr>
          <w:b/>
        </w:rPr>
      </w:pPr>
      <w:r>
        <w:rPr>
          <w:b/>
        </w:rPr>
        <w:t>3 St-151/2016-18</w:t>
      </w:r>
    </w:p>
    <w:p w:rsidRDefault="00D22627" w:rsidP="00D22627" w:rsidR="00D22627">
      <w:pPr>
        <w:jc w:val="center"/>
        <w:rPr>
          <w:b/>
        </w:rPr>
      </w:pPr>
      <w:r>
        <w:rPr>
          <w:b/>
        </w:rPr>
        <w:t xml:space="preserve">R E P U B L I K A  H R V A T S K A </w:t>
      </w:r>
    </w:p>
    <w:p w:rsidRDefault="00D22627" w:rsidP="00D22627" w:rsidR="00D22627">
      <w:pPr>
        <w:jc w:val="center"/>
        <w:rPr>
          <w:b/>
        </w:rPr>
      </w:pPr>
      <w:r>
        <w:rPr>
          <w:b/>
        </w:rPr>
        <w:t xml:space="preserve">R J E Š E N J E </w:t>
      </w:r>
    </w:p>
    <w:p w:rsidRDefault="00D22627" w:rsidP="00D22627" w:rsidR="00D22627">
      <w:pPr>
        <w:jc w:val="both"/>
      </w:pPr>
      <w:r>
        <w:rPr>
          <w:b/>
        </w:rPr>
        <w:tab/>
        <w:t xml:space="preserve">TRGOVAČKI SUD U BJELOVARU, </w:t>
      </w:r>
      <w:r>
        <w:t xml:space="preserve">OIB 07942269267, po stečajnom sucu Sanjani Zorinc, u stečajnom postupku nad dužnikom HANZIĆ PROMET d.o.o. u stečaju, </w:t>
      </w:r>
      <w:proofErr w:type="spellStart"/>
      <w:r>
        <w:t>Korija</w:t>
      </w:r>
      <w:proofErr w:type="spellEnd"/>
      <w:r>
        <w:t>, Stjepana Radića 22, MBS 010009199, OIB 68725548341, dana 6. listopada 2016. godine</w:t>
      </w:r>
    </w:p>
    <w:p w:rsidRDefault="00D22627" w:rsidP="00D22627" w:rsidR="00D22627" w:rsidRPr="00D22627">
      <w:pPr>
        <w:jc w:val="center"/>
        <w:rPr>
          <w:b/>
        </w:rPr>
      </w:pPr>
      <w:bookmarkStart w:name="_GoBack" w:id="0"/>
      <w:bookmarkEnd w:id="0"/>
      <w:r>
        <w:rPr>
          <w:b/>
        </w:rPr>
        <w:t xml:space="preserve">r i j e š i o   j e </w:t>
      </w:r>
    </w:p>
    <w:p w:rsidRDefault="00D22627" w:rsidP="00D22627" w:rsidR="00D22627">
      <w:pPr>
        <w:jc w:val="both"/>
      </w:pPr>
      <w:r>
        <w:tab/>
        <w:t xml:space="preserve">I. Određuje se prodaja nekretnine stečajnog dužnika HANZIĆ PROMET d.o.o. u stečaju, upisane u </w:t>
      </w:r>
      <w:proofErr w:type="spellStart"/>
      <w:r>
        <w:t>zk</w:t>
      </w:r>
      <w:proofErr w:type="spellEnd"/>
      <w:r>
        <w:t xml:space="preserve">. ul. broj 5507, </w:t>
      </w:r>
      <w:proofErr w:type="spellStart"/>
      <w:r>
        <w:t>kč</w:t>
      </w:r>
      <w:proofErr w:type="spellEnd"/>
      <w:r>
        <w:t xml:space="preserve">. br. 1731/2 – Poslovni objekt Gljive A B, Dvor i gradilište površine 297 </w:t>
      </w:r>
      <w:proofErr w:type="spellStart"/>
      <w:r>
        <w:t>čhv</w:t>
      </w:r>
      <w:proofErr w:type="spellEnd"/>
      <w:r>
        <w:t>, k. o. 332712 Virovitica koja se nalazi na adresi Virovitica, Trg Franje Tuđmana, i to suvlasničkih dijelova te nekretnine kako slijedi</w:t>
      </w:r>
    </w:p>
    <w:p w:rsidRDefault="00D22627" w:rsidP="00D22627" w:rsidR="00D22627">
      <w:pPr>
        <w:jc w:val="both"/>
      </w:pPr>
      <w:r>
        <w:tab/>
        <w:t>- suvlasničkog dijela: 1/9 etažno vlasništvo (E-5) poslovni prostor u prizemlju – Lokal broj 2 Gljive A površine 55,50 m2, upisanog u poduložak broj 5</w:t>
      </w:r>
    </w:p>
    <w:p w:rsidRDefault="00D22627" w:rsidP="00D22627" w:rsidR="00D22627">
      <w:pPr>
        <w:jc w:val="both"/>
      </w:pPr>
      <w:r>
        <w:tab/>
        <w:t>- suvlasničkog dijela: 1/9 etažno vlasništvo (E-6) poslovni prostor u podrumu Gljive A površine 27,14 m2, upisanog u poduložak broj 6</w:t>
      </w:r>
    </w:p>
    <w:p w:rsidRDefault="00D22627" w:rsidP="00D22627" w:rsidR="00D22627">
      <w:pPr>
        <w:jc w:val="both"/>
      </w:pPr>
      <w:r>
        <w:tab/>
        <w:t>- suvlasničkog dijela: 1/9 etažno vlasništvo (E-7) poslovni prostor lokal u prizemlju Gljive A površine 55,50 m2 s ulazom od sjevera, upisanog u poduložak broj 7</w:t>
      </w:r>
    </w:p>
    <w:p w:rsidRDefault="00D22627" w:rsidP="00D22627" w:rsidR="00D22627">
      <w:pPr>
        <w:jc w:val="both"/>
      </w:pPr>
      <w:r>
        <w:tab/>
        <w:t>- suvlasničkog dijela: 1/9 etažno vlasništvo (E-8) poslovni prostor u podrumu Gljive A površine 40,</w:t>
      </w:r>
      <w:proofErr w:type="spellStart"/>
      <w:r>
        <w:t>40</w:t>
      </w:r>
      <w:proofErr w:type="spellEnd"/>
      <w:r>
        <w:t xml:space="preserve"> m2 koji je smješten ispod lokala s ulazom od zapada, upisanog u poduložak broj 8,</w:t>
      </w:r>
    </w:p>
    <w:p w:rsidRDefault="00D22627" w:rsidP="00D22627" w:rsidR="00D22627">
      <w:pPr>
        <w:jc w:val="both"/>
      </w:pPr>
      <w:r>
        <w:t>u stečajnom postupku uz odgovarajuću primjenu pravila ovršnog postupka o ovrsi na nekretnini.</w:t>
      </w:r>
    </w:p>
    <w:p w:rsidRDefault="00D22627" w:rsidP="00D22627" w:rsidR="00D22627">
      <w:pPr>
        <w:jc w:val="both"/>
      </w:pPr>
      <w:r>
        <w:tab/>
        <w:t>II. U zemljišnim knjigama Općinskog suda u Virovitici upisat će se zabilježba rješenja o prodaji.</w:t>
      </w:r>
    </w:p>
    <w:p w:rsidRDefault="00D22627" w:rsidP="00D22627" w:rsidR="00D22627">
      <w:pPr>
        <w:jc w:val="center"/>
        <w:rPr>
          <w:b/>
        </w:rPr>
      </w:pPr>
      <w:r>
        <w:rPr>
          <w:b/>
        </w:rPr>
        <w:t>Obrazloženje</w:t>
      </w:r>
    </w:p>
    <w:p w:rsidRDefault="00D22627" w:rsidP="00D22627" w:rsidR="00D22627">
      <w:pPr>
        <w:jc w:val="both"/>
      </w:pPr>
      <w:r>
        <w:tab/>
        <w:t xml:space="preserve">Rješenjem ovog suda 3 St-151/2016-7 od 17. svibnja 2016. godine otvoren je stečajni postupak nad HANZIĆ PROMET d.o.o. u stečaju, </w:t>
      </w:r>
      <w:proofErr w:type="spellStart"/>
      <w:r>
        <w:t>Korija</w:t>
      </w:r>
      <w:proofErr w:type="spellEnd"/>
      <w:r>
        <w:t>, Stjepana Radića 22, MBS 010009199, OIB 68725548341.</w:t>
      </w:r>
    </w:p>
    <w:p w:rsidRDefault="00D22627" w:rsidP="00D22627" w:rsidR="00D22627">
      <w:pPr>
        <w:jc w:val="both"/>
      </w:pPr>
      <w:r>
        <w:tab/>
        <w:t xml:space="preserve">Stečajni upravitelj je u izvješću od dana 21. kolovoza 2016. godine predložio prodaju nekretnina navedenih u izreci ovog rješenja u stečajnom postupku. </w:t>
      </w:r>
    </w:p>
    <w:p w:rsidRDefault="00D22627" w:rsidP="00D22627" w:rsidR="00D22627">
      <w:pPr>
        <w:jc w:val="both"/>
      </w:pPr>
      <w:r>
        <w:tab/>
        <w:t xml:space="preserve">S obzirom na navedeno, temeljem čl. 247. st. 1. Stečajnog zakona ("Narodne novine" br. 71/15) riješeno je kao u izreci. </w:t>
      </w:r>
    </w:p>
    <w:p w:rsidRDefault="00D22627" w:rsidP="00D22627" w:rsidR="00D22627">
      <w:pPr>
        <w:jc w:val="center"/>
      </w:pPr>
      <w:r>
        <w:t>U Bjelovaru, 6. listopada 2016. godine</w:t>
      </w:r>
    </w:p>
    <w:p w:rsidRDefault="00D22627" w:rsidP="00D22627" w:rsidR="00D22627">
      <w:pPr>
        <w:jc w:val="both"/>
        <w:rPr>
          <w:b/>
        </w:rPr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 xml:space="preserve">STEČAJNI SUDAC </w:t>
      </w:r>
    </w:p>
    <w:p w:rsidRDefault="00D22627" w:rsidP="00D22627" w:rsidR="00D22627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SANJANA ZORINC </w:t>
      </w:r>
    </w:p>
    <w:p w:rsidRDefault="00D22627" w:rsidP="00D22627" w:rsidR="00D22627">
      <w:pPr>
        <w:jc w:val="center"/>
      </w:pPr>
      <w:r>
        <w:t>-2-</w:t>
      </w:r>
    </w:p>
    <w:p w:rsidRDefault="00D22627" w:rsidP="00D22627" w:rsidR="00D22627">
      <w:pPr>
        <w:jc w:val="right"/>
        <w:rPr>
          <w:b/>
        </w:rPr>
      </w:pPr>
      <w:r>
        <w:rPr>
          <w:b/>
        </w:rPr>
        <w:t>3 St-151/2016-18</w:t>
      </w:r>
    </w:p>
    <w:p w:rsidRDefault="00D22627" w:rsidP="00D22627" w:rsidR="00D22627">
      <w:pPr>
        <w:rPr>
          <w:b/>
        </w:rPr>
      </w:pPr>
    </w:p>
    <w:p w:rsidRDefault="00D22627" w:rsidP="00D22627" w:rsidR="00D22627">
      <w:pPr>
        <w:jc w:val="both"/>
      </w:pPr>
      <w:r>
        <w:rPr>
          <w:b/>
        </w:rPr>
        <w:t>POUKA O PRAVNOM LIJEKU:</w:t>
      </w:r>
      <w:r>
        <w:t xml:space="preserve"> Protiv ovog rješenja pravo na žalbu imaju stečajni upravitelj i </w:t>
      </w:r>
      <w:proofErr w:type="spellStart"/>
      <w:r>
        <w:t>razlučni</w:t>
      </w:r>
      <w:proofErr w:type="spellEnd"/>
      <w:r>
        <w:t xml:space="preserve"> vjerovnici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D22627" w:rsidP="00D22627" w:rsidR="00D22627">
      <w:pPr>
        <w:jc w:val="both"/>
      </w:pPr>
      <w:proofErr w:type="spellStart"/>
      <w:r>
        <w:t>Rj</w:t>
      </w:r>
      <w:proofErr w:type="spellEnd"/>
      <w:r>
        <w:t>.</w:t>
      </w:r>
      <w:r>
        <w:br/>
        <w:t>Dna: stečajnom upravitelju putem pošte i putem e-oglasne ploče</w:t>
      </w:r>
    </w:p>
    <w:p w:rsidRDefault="00D22627" w:rsidP="00D22627" w:rsidR="00D22627">
      <w:pPr>
        <w:jc w:val="both"/>
      </w:pPr>
      <w:r>
        <w:t xml:space="preserve">         ŽDO Bjelovar – putem e-oglasne ploče </w:t>
      </w:r>
    </w:p>
    <w:p w:rsidRDefault="00D22627" w:rsidP="00D22627" w:rsidR="00D22627">
      <w:pPr>
        <w:jc w:val="both"/>
      </w:pPr>
      <w:r>
        <w:t xml:space="preserve">         </w:t>
      </w:r>
      <w:proofErr w:type="spellStart"/>
      <w:r>
        <w:t>Raiffeisenbank</w:t>
      </w:r>
      <w:proofErr w:type="spellEnd"/>
      <w:r>
        <w:t xml:space="preserve"> </w:t>
      </w:r>
      <w:proofErr w:type="spellStart"/>
      <w:r>
        <w:t>Austria</w:t>
      </w:r>
      <w:proofErr w:type="spellEnd"/>
      <w:r>
        <w:t xml:space="preserve"> d.d. Zagreb – putem e-oglasne ploče</w:t>
      </w:r>
    </w:p>
    <w:p w:rsidRDefault="00D22627" w:rsidP="00D22627" w:rsidR="00D22627">
      <w:pPr>
        <w:jc w:val="both"/>
      </w:pPr>
      <w:r>
        <w:t xml:space="preserve">         Grad Virovitica – putem e- oglasne ploče</w:t>
      </w:r>
    </w:p>
    <w:p w:rsidRDefault="00D22627" w:rsidP="00D22627" w:rsidR="00D22627">
      <w:pPr>
        <w:jc w:val="both"/>
      </w:pPr>
      <w:r>
        <w:t xml:space="preserve">         Općinskom sudu u Virovitici s dopisom - putem pošte </w:t>
      </w:r>
    </w:p>
    <w:p w:rsidRDefault="00D22627" w:rsidP="00D22627" w:rsidR="00D22627">
      <w:pPr>
        <w:jc w:val="both"/>
      </w:pPr>
      <w:r>
        <w:t xml:space="preserve">         e-Oglasna ploča</w:t>
      </w:r>
    </w:p>
    <w:p w:rsidRDefault="00D22627" w:rsidP="00D22627" w:rsidR="00D22627">
      <w:pPr>
        <w:jc w:val="both"/>
      </w:pPr>
      <w:proofErr w:type="spellStart"/>
      <w:r>
        <w:t>Bj</w:t>
      </w:r>
      <w:proofErr w:type="spellEnd"/>
      <w:r>
        <w:t>. 6.10.2016.</w:t>
      </w:r>
    </w:p>
    <w:p w:rsidRDefault="00D22627" w:rsidP="00D22627" w:rsidR="00D22627"/>
    <w:p w:rsidRDefault="00D22627" w:rsidP="00D22627" w:rsidR="00D22627">
      <w:pPr>
        <w:jc w:val="both"/>
      </w:pPr>
    </w:p>
    <w:p w:rsidRDefault="00D22627" w:rsidP="00D22627" w:rsidR="00D22627">
      <w:pPr>
        <w:jc w:val="both"/>
      </w:pPr>
    </w:p>
    <w:p w:rsidRDefault="00D22627" w:rsidP="00D22627" w:rsidR="00D22627">
      <w:pPr>
        <w:jc w:val="both"/>
      </w:pPr>
      <w:r>
        <w:t xml:space="preserve"> </w:t>
      </w:r>
    </w:p>
    <w:p w:rsidRDefault="00D22627" w:rsidP="00D22627" w:rsidR="00D22627">
      <w:pPr>
        <w:jc w:val="both"/>
      </w:pPr>
    </w:p>
    <w:p w:rsidRDefault="00CB0EA4" w:rsidP="00D22627" w:rsidR="00CB0EA4">
      <w:pPr>
        <w:pStyle w:val="Naslovdokumenta"/>
        <w:jc w:val="left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2627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306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listopada 2016.</izvorni_sadrzaj>
    <derivirana_varijabla naziv="DomainObject.DatumDonosenjaOdluke_1">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St-151/2016-18</izvorni_sadrzaj>
    <derivirana_varijabla naziv="DomainObject.Oznaka_1">St-151/2016-18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</izvorni_sadrzaj>
    <derivirana_varijabla naziv="DomainObject.Predmet.Broj_1">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St-151/2016</izvorni_sadrzaj>
    <derivirana_varijabla naziv="DomainObject.Predmet.OznakaBroj_1">St-151/2016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HANZIĆ PROMET društvo s ograničenom odgovornošću za prijevoz, trgovinu i proizvodnju, Korija</izvorni_sadrzaj>
    <derivirana_varijabla naziv="DomainObject.Predmet.ProtustrankaFormated_1">  HANZIĆ PROMET društvo s ograničenom odgovornošću za prijevoz, trgovinu i proizvodnju, Korija</derivirana_varijabla>
  </DomainObject.Predmet.ProtustrankaFormated>
  <DomainObject.Predmet.ProtustrankaFormatedOIB>
    <izvorni_sadrzaj>  HANZIĆ PROMET društvo s ograničenom odgovornošću za prijevoz, trgovinu i proizvodnju, Korija, OIB 68725548341</izvorni_sadrzaj>
    <derivirana_varijabla naziv="DomainObject.Predmet.ProtustrankaFormatedOIB_1">  HANZIĆ PROMET društvo s ograničenom odgovornošću za prijevoz, trgovinu i proizvodnju, Korija, OIB 68725548341</derivirana_varijabla>
  </DomainObject.Predmet.ProtustrankaFormatedOIB>
  <DomainObject.Predmet.ProtustrankaFormatedWithAdress>
    <izvorni_sadrzaj> HANZIĆ PROMET društvo s ograničenom odgovornošću za prijevoz, trgovinu i proizvodnju, Korija, Stjepana Radića 22, 33000 Korija</izvorni_sadrzaj>
    <derivirana_varijabla naziv="DomainObject.Predmet.ProtustrankaFormatedWithAdress_1"> HANZIĆ PROMET društvo s ograničenom odgovornošću za prijevoz, trgovinu i proizvodnju, Korija, Stjepana Radića 22, 33000 Korija</derivirana_varijabla>
  </DomainObject.Predmet.ProtustrankaFormatedWithAdress>
  <DomainObject.Predmet.ProtustrankaFormatedWithAdressOIB>
    <izvorni_sadrzaj> HANZIĆ PROMET društvo s ograničenom odgovornošću za prijevoz, trgovinu i proizvodnju, Korija, OIB 68725548341, Stjepana Radića 22, 33000 Korija</izvorni_sadrzaj>
    <derivirana_varijabla naziv="DomainObject.Predmet.ProtustrankaFormatedWithAdressOIB_1"> HANZIĆ PROMET društvo s ograničenom odgovornošću za prijevoz, trgovinu i proizvodnju, Korija, OIB 68725548341, Stjepana Radića 22, 33000 Korija</derivirana_varijabla>
  </DomainObject.Predmet.ProtustrankaFormatedWithAdressOIB>
  <DomainObject.Predmet.ProtustrankaWithAdress>
    <izvorni_sadrzaj>HANZIĆ PROMET društvo s ograničenom odgovornošću za prijevoz, trgovinu i proizvodnju, Korija Stjepana Radića 22, 33000 Korija</izvorni_sadrzaj>
    <derivirana_varijabla naziv="DomainObject.Predmet.ProtustrankaWithAdress_1">HANZIĆ PROMET društvo s ograničenom odgovornošću za prijevoz, trgovinu i proizvodnju, Korija Stjepana Radića 22, 33000 Korija</derivirana_varijabla>
  </DomainObject.Predmet.ProtustrankaWithAdress>
  <DomainObject.Predmet.ProtustrankaWithAdressOIB>
    <izvorni_sadrzaj>HANZIĆ PROMET društvo s ograničenom odgovornošću za prijevoz, trgovinu i proizvodnju, Korija, OIB 68725548341, Stjepana Radića 22, 33000 Korija</izvorni_sadrzaj>
    <derivirana_varijabla naziv="DomainObject.Predmet.ProtustrankaWithAdressOIB_1">HANZIĆ PROMET društvo s ograničenom odgovornošću za prijevoz, trgovinu i proizvodnju, Korija, OIB 68725548341, Stjepana Radića 22, 33000 Korija</derivirana_varijabla>
  </DomainObject.Predmet.ProtustrankaWithAdressOIB>
  <DomainObject.Predmet.ProtustrankaNazivFormated>
    <izvorni_sadrzaj>HANZIĆ PROMET društvo s ograničenom odgovornošću za prijevoz, trgovinu i proizvodnju, Korija</izvorni_sadrzaj>
    <derivirana_varijabla naziv="DomainObject.Predmet.ProtustrankaNazivFormated_1">HANZIĆ PROMET društvo s ograničenom odgovornošću za prijevoz, trgovinu i proizvodnju, Korija</derivirana_varijabla>
  </DomainObject.Predmet.ProtustrankaNazivFormated>
  <DomainObject.Predmet.ProtustrankaNazivFormatedOIB>
    <izvorni_sadrzaj>HANZIĆ PROMET društvo s ograničenom odgovornošću za prijevoz, trgovinu i proizvodnju, Korija, OIB 68725548341</izvorni_sadrzaj>
    <derivirana_varijabla naziv="DomainObject.Predmet.ProtustrankaNazivFormatedOIB_1">HANZIĆ PROMET društvo s ograničenom odgovornošću za prijevoz, trgovinu i proizvodnju, Korija, OIB 68725548341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Slavonija i Baranja zastupanog po punomoćniku ŽUPANIJSKO DRŽAVNO ODVJETNIŠTVO U BJELOVARU</izvorni_sadrzaj>
    <derivirana_varijabla naziv="DomainObject.Predmet.StrankaFormated_1">  RH, Ministarstvo financija, Porezna uprava, Područni ured Slavonija i Baranja zastupanog po punomoćniku ŽUPANIJSKO DRŽAVNO ODVJETNIŠTVO U BJELOVARU</derivirana_varijabla>
  </DomainObject.Predmet.StrankaFormated>
  <DomainObject.Predmet.StrankaFormatedOIB>
    <izvorni_sadrzaj>  RH, Ministarstvo financija, Porezna uprava, Područni ured Slavonija i Baranja, OIB 52634238587 zastupanog po punomoćniku ŽUPANIJSKO DRŽAVNO ODVJETNIŠTVO U BJELOVARU</izvorni_sadrzaj>
    <derivirana_varijabla naziv="DomainObject.Predmet.StrankaFormatedOIB_1">  RH, Ministarstvo financija, Porezna uprava, Područni ured Slavonija i Baranja, OIB 52634238587 zastupanog po punomoćniku ŽUPANIJSKO DRŽAVNO ODVJETNIŠTVO U BJELOVARU</derivirana_varijabla>
  </DomainObject.Predmet.StrankaFormatedOIB>
  <DomainObject.Predmet.StrankaFormatedWithAdress>
    <izvorni_sadrzaj> RH, Ministarstvo financija, Porezna uprava, Područni ured Slavonija i Baranja zastupanog po punomoćniku ŽUPANIJSKO DRŽAVNO ODVJETNIŠTVO U BJELOVARU</izvorni_sadrzaj>
    <derivirana_varijabla naziv="DomainObject.Predmet.StrankaFormatedWithAdress_1"> RH, Ministarstvo financija, Porezna uprava, Područni ured Slavonija i Baranja zastupanog po punomoćniku ŽUPANIJSKO DRŽAVNO ODVJETNIŠTVO U BJELOVARU</derivirana_varijabla>
  </DomainObject.Predmet.StrankaFormatedWithAdress>
  <DomainObject.Predmet.StrankaFormatedWithAdressOIB>
    <izvorni_sadrzaj> RH, Ministarstvo financija, Porezna uprava, Područni ured Slavonija i Baranja, OIB 52634238587 zastupanog po punomoćniku ŽUPANIJSKO DRŽAVNO ODVJETNIŠTVO U BJELOVARU</izvorni_sadrzaj>
    <derivirana_varijabla naziv="DomainObject.Predmet.StrankaFormatedWithAdressOIB_1"> RH, Ministarstvo financija, Porezna uprava, Područni ured Slavonija i Baranja, OIB 52634238587 zastupanog po punomoćniku ŽUPANIJSKO DRŽAVNO ODVJETNIŠTVO U BJELOVARU</derivirana_varijabla>
  </DomainObject.Predmet.StrankaFormatedWithAdressOIB>
  <DomainObject.Predmet.StrankaWithAdress>
    <izvorni_sadrzaj>RH, Ministarstvo financija, Porezna uprava, Područni ured Slavonija i Baranja </izvorni_sadrzaj>
    <derivirana_varijabla naziv="DomainObject.Predmet.StrankaWithAdress_1">RH, Ministarstvo financija, Porezna uprava, Područni ured Slavonija i Baranja </derivirana_varijabla>
  </DomainObject.Predmet.StrankaWithAdress>
  <DomainObject.Predmet.StrankaWithAdressOIB>
    <izvorni_sadrzaj>RH, Ministarstvo financija, Porezna uprava, Područni ured Slavonija i Baranja, OIB 52634238587</izvorni_sadrzaj>
    <derivirana_varijabla naziv="DomainObject.Predmet.StrankaWithAdressOIB_1">RH, Ministarstvo financija, Porezna uprava, Područni ured Slavonija i Baranja, OIB 52634238587</derivirana_varijabla>
  </DomainObject.Predmet.StrankaWithAdressOIB>
  <DomainObject.Predmet.StrankaNazivFormated>
    <izvorni_sadrzaj>RH, Ministarstvo financija, Porezna uprava, Područni ured Slavonija i Baranja</izvorni_sadrzaj>
    <derivirana_varijabla naziv="DomainObject.Predmet.StrankaNazivFormated_1">RH, Ministarstvo financija, Porezna uprava, Područni ured Slavonija i Baranja</derivirana_varijabla>
  </DomainObject.Predmet.StrankaNazivFormated>
  <DomainObject.Predmet.StrankaNazivFormatedOIB>
    <izvorni_sadrzaj>RH, Ministarstvo financija, Porezna uprava, Područni ured Slavonija i Baranja, OIB 52634238587</izvorni_sadrzaj>
    <derivirana_varijabla naziv="DomainObject.Predmet.StrankaNazivFormatedOIB_1">RH, Ministarstvo financija, Porezna uprava, Područni ured Slavonija i Baranja,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RH, Ministarstvo financija, Porezna uprava, Područni ured Slavonija i Baranja zastupanog po punomoćniku ŽUPANIJSKO DRŽAVNO ODVJETNIŠTVO U BJELOVARU</item>
    </izvorni_sadrzaj>
    <derivirana_varijabla naziv="DomainObject.Predmet.StrankaListFormated_1">
      <item>RH, Ministarstvo financija, Porezna uprava, Područni ured Slavonija i Baranja zastupanog po punomoćniku ŽUPANIJSKO DRŽAVNO ODVJETNIŠTVO U BJELOVARU</item>
    </derivirana_varijabla>
  </DomainObject.Predmet.StrankaListFormated>
  <DomainObject.Predmet.StrankaListFormatedOIB>
    <izvorni_sadrzaj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OIB_1">
      <item>RH, Ministarstvo financija, Porezna uprava, Područni ured Slavonija i Baranja, OIB 52634238587 zastupanog po punomoćniku ŽUPANIJSKO DRŽAVNO ODVJETNIŠTVO U BJELOVARU</item>
    </derivirana_varijabla>
  </DomainObject.Predmet.StrankaListFormatedOIB>
  <DomainObject.Predmet.StrankaListFormatedWithAdress>
    <izvorni_sadrzaj>
      <item>RH, Ministarstvo financija, Porezna uprava, Područni ured Slavonija i Baranja zastupanog po punomoćniku ŽUPANIJSKO DRŽAVNO ODVJETNIŠTVO U BJELOVARU</item>
    </izvorni_sadrzaj>
    <derivirana_varijabla naziv="DomainObject.Predmet.StrankaListFormatedWithAdress_1">
      <item>RH, Ministarstvo financija, Porezna uprava, Područni ured Slavonija i Baranja zastupanog po punomoćniku ŽUPANIJSKO DRŽAVNO ODVJETNIŠTVO U BJELOVARU</item>
    </derivirana_varijabla>
  </DomainObject.Predmet.StrankaListFormatedWithAdress>
  <DomainObject.Predmet.StrankaListFormatedWithAdressOIB>
    <izvorni_sadrzaj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WithAdressOIB_1">
      <item>RH, Ministarstvo financija, Porezna uprava, Područni ured Slavonija i Baranja, OIB 52634238587 zastupanog po punomoćniku ŽUPANIJSKO DRŽAVNO ODVJETNIŠTVO U BJELOVARU</item>
    </derivirana_varijabla>
  </DomainObject.Predmet.StrankaListFormatedWithAdressOIB>
  <DomainObject.Predmet.StrankaListNazivFormated>
    <izvorni_sadrzaj>
      <item>RH, Ministarstvo financija, Porezna uprava, Područni ured Slavonija i Baranja</item>
    </izvorni_sadrzaj>
    <derivirana_varijabla naziv="DomainObject.Predmet.StrankaListNazivFormated_1">
      <item>RH, Ministarstvo financija, Porezna uprava, Područni ured Slavonija i Baranja</item>
    </derivirana_varijabla>
  </DomainObject.Predmet.StrankaListNazivFormated>
  <DomainObject.Predmet.StrankaListNazivFormatedOIB>
    <izvorni_sadrzaj>
      <item>RH, Ministarstvo financija, Porezna uprava, Područni ured Slavonija i Baranja, OIB 52634238587</item>
    </izvorni_sadrzaj>
    <derivirana_varijabla naziv="DomainObject.Predmet.StrankaListNazivFormatedOIB_1">
      <item>RH, Ministarstvo financija, Porezna uprava, Područni ured Slavonija i Baranja, OIB 52634238587</item>
    </derivirana_varijabla>
  </DomainObject.Predmet.StrankaListNazivFormatedOIB>
  <DomainObject.Predmet.ProtuStrankaListFormated>
    <izvorni_sadrzaj>
      <item>HANZIĆ PROMET društvo s ograničenom odgovornošću za prijevoz, trgovinu i proizvodnju, Korija</item>
    </izvorni_sadrzaj>
    <derivirana_varijabla naziv="DomainObject.Predmet.ProtuStrankaListFormated_1">
      <item>HANZIĆ PROMET društvo s ograničenom odgovornošću za prijevoz, trgovinu i proizvodnju, Korija</item>
    </derivirana_varijabla>
  </DomainObject.Predmet.ProtuStrankaListFormated>
  <DomainObject.Predmet.ProtuStrankaListFormatedOIB>
    <izvorni_sadrzaj>
      <item>HANZIĆ PROMET društvo s ograničenom odgovornošću za prijevoz, trgovinu i proizvodnju, Korija, OIB 68725548341</item>
    </izvorni_sadrzaj>
    <derivirana_varijabla naziv="DomainObject.Predmet.ProtuStrankaListFormatedOIB_1">
      <item>HANZIĆ PROMET društvo s ograničenom odgovornošću za prijevoz, trgovinu i proizvodnju, Korija, OIB 68725548341</item>
    </derivirana_varijabla>
  </DomainObject.Predmet.ProtuStrankaListFormatedOIB>
  <DomainObject.Predmet.ProtuStrankaListFormatedWithAdress>
    <izvorni_sadrzaj>
      <item>HANZIĆ PROMET društvo s ograničenom odgovornošću za prijevoz, trgovinu i proizvodnju, Korija, Stjepana Radića 22, 33000 Korija</item>
    </izvorni_sadrzaj>
    <derivirana_varijabla naziv="DomainObject.Predmet.ProtuStrankaListFormatedWithAdress_1">
      <item>HANZIĆ PROMET društvo s ograničenom odgovornošću za prijevoz, trgovinu i proizvodnju, Korija, Stjepana Radića 22, 33000 Korija</item>
    </derivirana_varijabla>
  </DomainObject.Predmet.ProtuStrankaListFormatedWithAdress>
  <DomainObject.Predmet.ProtuStrankaListFormatedWithAdressOIB>
    <izvorni_sadrzaj>
      <item>HANZIĆ PROMET društvo s ograničenom odgovornošću za prijevoz, trgovinu i proizvodnju, Korija, OIB 68725548341, Stjepana Radića 22, 33000 Korija</item>
    </izvorni_sadrzaj>
    <derivirana_varijabla naziv="DomainObject.Predmet.ProtuStrankaListFormatedWithAdressOIB_1">
      <item>HANZIĆ PROMET društvo s ograničenom odgovornošću za prijevoz, trgovinu i proizvodnju, Korija, OIB 68725548341, Stjepana Radića 22, 33000 Korija</item>
    </derivirana_varijabla>
  </DomainObject.Predmet.ProtuStrankaListFormatedWithAdressOIB>
  <DomainObject.Predmet.ProtuStrankaListNazivFormated>
    <izvorni_sadrzaj>
      <item>HANZIĆ PROMET društvo s ograničenom odgovornošću za prijevoz, trgovinu i proizvodnju, Korija</item>
    </izvorni_sadrzaj>
    <derivirana_varijabla naziv="DomainObject.Predmet.ProtuStrankaListNazivFormated_1">
      <item>HANZIĆ PROMET društvo s ograničenom odgovornošću za prijevoz, trgovinu i proizvodnju, Korija</item>
    </derivirana_varijabla>
  </DomainObject.Predmet.ProtuStrankaListNazivFormated>
  <DomainObject.Predmet.ProtuStrankaListNazivFormatedOIB>
    <izvorni_sadrzaj>
      <item>HANZIĆ PROMET društvo s ograničenom odgovornošću za prijevoz, trgovinu i proizvodnju, Korija, OIB 68725548341</item>
    </izvorni_sadrzaj>
    <derivirana_varijabla naziv="DomainObject.Predmet.ProtuStrankaListNazivFormatedOIB_1">
      <item>HANZIĆ PROMET društvo s ograničenom odgovornošću za prijevoz, trgovinu i proizvodnju, Korija, OIB 68725548341</item>
    </derivirana_varijabla>
  </DomainObject.Predmet.ProtuStrankaListNazivFormatedOIB>
  <DomainObject.Predmet.OstaliListFormated>
    <izvorni_sadrzaj>
      <item>MARIJA HANZIĆ</item>
      <item>ŽUPANIJSKO DRŽAVNO ODVJETNIŠTVO U BJELOVARU punomoćnik sudionika u postupku RH, Ministarstvo financija, Porezna uprava, Područni ured Slavonija i Baranja</item>
    </izvorni_sadrzaj>
    <derivirana_varijabla naziv="DomainObject.Predmet.OstaliListFormated_1">
      <item>MARIJA HANZIĆ</item>
      <item>ŽUPANIJSKO DRŽAVNO ODVJETNIŠTVO U BJELOVARU punomoćnik sudionika u postupku RH, Ministarstvo financija, Porezna uprava, Područni ured Slavonija i Baranja</item>
    </derivirana_varijabla>
  </DomainObject.Predmet.OstaliListFormated>
  <DomainObject.Predmet.OstaliListFormatedOIB>
    <izvorni_sadrzaj>
      <item>MARIJA HANZIĆ, OIB 15846230339</item>
      <item>ŽUPANIJSKO DRŽAVNO ODVJETNIŠTVO U BJELOVARU punomoćnik sudionika u postupku RH, Ministarstvo financija, Porezna uprava, Područni ured Slavonija i Baranja</item>
    </izvorni_sadrzaj>
    <derivirana_varijabla naziv="DomainObject.Predmet.OstaliListFormatedOIB_1">
      <item>MARIJA HANZIĆ, OIB 15846230339</item>
      <item>ŽUPANIJSKO DRŽAVNO ODVJETNIŠTVO U BJELOVARU punomoćnik sudionika u postupku RH, Ministarstvo financija, Porezna uprava, Područni ured Slavonija i Baranja</item>
    </derivirana_varijabla>
  </DomainObject.Predmet.OstaliListFormatedOIB>
  <DomainObject.Predmet.OstaliListFormatedWithAdress>
    <izvorni_sadrzaj>
      <item>MARIJA HANZIĆ, Stjepana Radića 11, 33000 Korija</item>
      <item>ŽUPANIJSKO DRŽAVNO ODVJETNIŠTVO U BJELOVARU punomoćnik sudionika u postupku RH, Ministarstvo financija, Porezna uprava, Područni ured Slavonija i Baranja</item>
    </izvorni_sadrzaj>
    <derivirana_varijabla naziv="DomainObject.Predmet.OstaliListFormatedWithAdress_1">
      <item>MARIJA HANZIĆ, Stjepana Radića 11, 33000 Korija</item>
      <item>ŽUPANIJSKO DRŽAVNO ODVJETNIŠTVO U BJELOVARU punomoćnik sudionika u postupku RH, Ministarstvo financija, Porezna uprava, Područni ured Slavonija i Baranja</item>
    </derivirana_varijabla>
  </DomainObject.Predmet.OstaliListFormatedWithAdress>
  <DomainObject.Predmet.OstaliListFormatedWithAdressOIB>
    <izvorni_sadrzaj>
      <item>MARIJA HANZIĆ, OIB 15846230339, Stjepana Radića 11, 33000 Korija</item>
      <item>ŽUPANIJSKO DRŽAVNO ODVJETNIŠTVO U BJELOVARU punomoćnik sudionika u postupku RH, Ministarstvo financija, Porezna uprava, Područni ured Slavonija i Baranja</item>
    </izvorni_sadrzaj>
    <derivirana_varijabla naziv="DomainObject.Predmet.OstaliListFormatedWithAdressOIB_1">
      <item>MARIJA HANZIĆ, OIB 15846230339, Stjepana Radića 11, 33000 Korija</item>
      <item>ŽUPANIJSKO DRŽAVNO ODVJETNIŠTVO U BJELOVARU punomoćnik sudionika u postupku RH, Ministarstvo financija, Porezna uprava, Područni ured Slavonija i Baranja</item>
    </derivirana_varijabla>
  </DomainObject.Predmet.OstaliListFormatedWithAdressOIB>
  <DomainObject.Predmet.OstaliListNazivFormated>
    <izvorni_sadrzaj>
      <item>MARIJA HANZIĆ</item>
      <item>ŽUPANIJSKO DRŽAVNO ODVJETNIŠTVO U BJELOVARU</item>
    </izvorni_sadrzaj>
    <derivirana_varijabla naziv="DomainObject.Predmet.OstaliListNazivFormated_1">
      <item>MARIJA HANZIĆ</item>
      <item>ŽUPANIJSKO DRŽAVNO ODVJETNIŠTVO U BJELOVARU</item>
    </derivirana_varijabla>
  </DomainObject.Predmet.OstaliListNazivFormated>
  <DomainObject.Predmet.OstaliListNazivFormatedOIB>
    <izvorni_sadrzaj>
      <item>MARIJA HANZIĆ, OIB 15846230339</item>
      <item>ŽUPANIJSKO DRŽAVNO ODVJETNIŠTVO U BJELOVARU</item>
    </izvorni_sadrzaj>
    <derivirana_varijabla naziv="DomainObject.Predmet.OstaliListNazivFormatedOIB_1">
      <item>MARIJA HANZIĆ, OIB 15846230339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2016.</izvorni_sadrzaj>
    <derivirana_varijabla naziv="DomainObject.Datum_1">6. listopada 2016.</derivirana_varijabla>
  </DomainObject.Datum>
  <DomainObject.PoslovniBrojDokumenta>
    <izvorni_sadrzaj>St-151/2016-18</izvorni_sadrzaj>
    <derivirana_varijabla naziv="DomainObject.PoslovniBrojDokumenta_1">St-151/2016-18</derivirana_varijabla>
  </DomainObject.PoslovniBrojDokumenta>
  <DomainObject.Predmet.StrankaIDrugi>
    <izvorni_sadrzaj>RH, Ministarstvo financija, Porezna uprava, Područni ured Slavonija i Baranja</izvorni_sadrzaj>
    <derivirana_varijabla naziv="DomainObject.Predmet.StrankaIDrugi_1">RH, Ministarstvo financija, Porezna uprava, Područni ured Slavonija i Baranja</derivirana_varijabla>
  </DomainObject.Predmet.StrankaIDrugi>
  <DomainObject.Predmet.ProtustrankaIDrugi>
    <izvorni_sadrzaj>HANZIĆ PROMET društvo s ograničenom odgovornošću za prijevoz, trgovinu i proizvodnju, Korija</izvorni_sadrzaj>
    <derivirana_varijabla naziv="DomainObject.Predmet.ProtustrankaIDrugi_1">HANZIĆ PROMET društvo s ograničenom odgovornošću za prijevoz, trgovinu i proizvodnju, Korija</derivirana_varijabla>
  </DomainObject.Predmet.ProtustrankaIDrugi>
  <DomainObject.Predmet.StrankaIDrugiAdressOIB>
    <izvorni_sadrzaj>RH, Ministarstvo financija, Porezna uprava, Područni ured Slavonija i Baranja, OIB 52634238587</izvorni_sadrzaj>
    <derivirana_varijabla naziv="DomainObject.Predmet.StrankaIDrugiAdressOIB_1">RH, Ministarstvo financija, Porezna uprava, Područni ured Slavonija i Baranja, OIB 52634238587</derivirana_varijabla>
  </DomainObject.Predmet.StrankaIDrugiAdressOIB>
  <DomainObject.Predmet.ProtustrankaIDrugiAdressOIB>
    <izvorni_sadrzaj>HANZIĆ PROMET društvo s ograničenom odgovornošću za prijevoz, trgovinu i proizvodnju, Korija, OIB 68725548341, Stjepana Radića 22, 33000 Korija</izvorni_sadrzaj>
    <derivirana_varijabla naziv="DomainObject.Predmet.ProtustrankaIDrugiAdressOIB_1">HANZIĆ PROMET društvo s ograničenom odgovornošću za prijevoz, trgovinu i proizvodnju, Korija, OIB 68725548341, Stjepana Radića 22, 33000 Korija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HANZIĆ PROMET društvo s ograničenom odgovornošću za prijevoz, trgovinu i proizvodnju, Korija</item>
      <item>MARIJA HANZIĆ</item>
      <item>RH, Ministarstvo financija, Porezna uprava, Područni ured Slavonija i Baranja</item>
      <item>ŽUPANIJSKO DRŽAVNO ODVJETNIŠTVO U BJELOVARU</item>
    </izvorni_sadrzaj>
    <derivirana_varijabla naziv="DomainObject.Predmet.SudioniciListNaziv_1">
      <item>HANZIĆ PROMET društvo s ograničenom odgovornošću za prijevoz, trgovinu i proizvodnju, Korija</item>
      <item>MARIJA HANZIĆ</item>
      <item>RH, Ministarstvo financija, Porezna uprava, Područni ured Slavonija i Baranja</item>
      <item>ŽUPANIJSKO DRŽAVNO ODVJETNIŠTVO U BJELOVARU</item>
    </derivirana_varijabla>
  </DomainObject.Predmet.SudioniciListNaziv>
  <DomainObject.Predmet.SudioniciListAdressOIB>
    <izvorni_sadrzaj>
      <item>HANZIĆ PROMET društvo s ograničenom odgovornošću za prijevoz, trgovinu i proizvodnju, Korija, OIB 68725548341, Stjepana Radića 22,33000 Korija</item>
      <item>MARIJA HANZIĆ, OIB 15846230339, Stjepana Radića 11,33000 Korija</item>
      <item>RH, Ministarstvo financija, Porezna uprava, Područni ured Slavonija i Baranja, OIB 52634238587</item>
      <item>ŽUPANIJSKO DRŽAVNO ODVJETNIŠTVO U BJELOVARU</item>
    </izvorni_sadrzaj>
    <derivirana_varijabla naziv="DomainObject.Predmet.SudioniciListAdressOIB_1">
      <item>HANZIĆ PROMET društvo s ograničenom odgovornošću za prijevoz, trgovinu i proizvodnju, Korija, OIB 68725548341, Stjepana Radića 22,33000 Korija</item>
      <item>MARIJA HANZIĆ, OIB 15846230339, Stjepana Radića 11,33000 Korija</item>
      <item>RH, Ministarstvo financija, Porezna uprava, Područni ured Slavonija i Baranja, OIB 52634238587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9A8686-F153-413A-88CD-3DC88DEB52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432</properties:Words>
  <properties:Characters>2246</properties:Characters>
  <properties:Lines>61</properties:Lines>
  <properties:Paragraphs>29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2016-10-06T11:05:00Z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St-151/2016-18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