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37e17" w14:paraId="a937e17" w:rsidRDefault="00F008E9" w:rsidP="0022185F" w:rsidR="007F0F70" w:rsidRPr="0022185F">
      <w:pPr>
        <w:ind w:firstLine="708" w:left="708"/>
        <w15:collapsed w:val="false"/>
        <w:rPr>
          <w:color w:val="000000"/>
        </w:rPr>
      </w:pPr>
      <w:bookmarkStart w:name="_GoBack" w:id="0"/>
      <w:bookmarkEnd w:id="0"/>
      <w:r w:rsidRPr="000B2CBA">
        <w:rPr>
          <w:noProof/>
          <w:color w:val="0000FF"/>
        </w:rPr>
        <w:drawing>
          <wp:inline distR="0" distL="0" distB="0" distT="0">
            <wp:extent cy="714375" cx="552450"/>
            <wp:effectExtent b="9525"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t xml:space="preserve"> </w:t>
      </w:r>
    </w:p>
    <w:p w:rsidRDefault="008F0D0C" w:rsidP="007F0F70" w:rsidR="008F0D0C" w:rsidRPr="000B2CBA">
      <w:pPr>
        <w:rPr>
          <w:b/>
          <w:color w:val="000000"/>
          <w:u w:val="single"/>
        </w:rPr>
      </w:pPr>
      <w:r w:rsidRPr="000B2CBA">
        <w:rPr>
          <w:b/>
        </w:rPr>
        <w:t>REPUBLIKA HRVATSKA</w:t>
      </w:r>
    </w:p>
    <w:p w:rsidRDefault="008F0D0C" w:rsidP="00196875" w:rsidR="008F0D0C" w:rsidRPr="000B2CBA">
      <w:pPr>
        <w:rPr>
          <w:b/>
        </w:rPr>
      </w:pPr>
      <w:r w:rsidRPr="000B2CBA">
        <w:rPr>
          <w:b/>
        </w:rPr>
        <w:t xml:space="preserve">TRGOVAČKI SUD U </w:t>
      </w:r>
      <w:r w:rsidR="005B4D97">
        <w:rPr>
          <w:b/>
        </w:rPr>
        <w:t>DUBROVNIK</w:t>
      </w:r>
      <w:r w:rsidRPr="000B2CBA">
        <w:rPr>
          <w:b/>
        </w:rPr>
        <w:t>U</w:t>
      </w:r>
    </w:p>
    <w:p w:rsidRDefault="005B4D97" w:rsidP="007F0F70" w:rsidR="00654287">
      <w:pPr>
        <w:rPr>
          <w:b/>
        </w:rPr>
      </w:pPr>
      <w:r>
        <w:rPr>
          <w:b/>
        </w:rPr>
        <w:t>Dubrovnik, Dr. Ante Starčevića 23</w:t>
      </w:r>
      <w:r w:rsidR="00457FD8" w:rsidRPr="000B2CBA">
        <w:rPr>
          <w:b/>
        </w:rPr>
        <w:tab/>
      </w:r>
      <w:r w:rsidR="00457FD8" w:rsidRPr="000B2CBA">
        <w:rPr>
          <w:b/>
        </w:rPr>
        <w:tab/>
      </w:r>
      <w:r w:rsidR="00B1513D">
        <w:rPr>
          <w:b/>
        </w:rPr>
        <w:tab/>
      </w:r>
      <w:r w:rsidR="007F0F70" w:rsidRPr="000B2CBA">
        <w:rPr>
          <w:b/>
        </w:rPr>
        <w:tab/>
      </w:r>
    </w:p>
    <w:p w:rsidRDefault="00E30DF1" w:rsidP="0022185F" w:rsidR="008F0D0C">
      <w:pPr>
        <w:ind w:firstLine="708" w:left="4956"/>
        <w:rPr>
          <w:b/>
        </w:rPr>
      </w:pPr>
      <w:r>
        <w:rPr>
          <w:b/>
        </w:rPr>
        <w:t xml:space="preserve">  </w:t>
      </w:r>
      <w:r w:rsidR="009E7971" w:rsidRPr="000B2CBA">
        <w:rPr>
          <w:b/>
        </w:rPr>
        <w:t>Posl. br. 18 St-</w:t>
      </w:r>
      <w:r w:rsidR="009D59A2">
        <w:rPr>
          <w:b/>
        </w:rPr>
        <w:t>316</w:t>
      </w:r>
      <w:r w:rsidR="009E7971" w:rsidRPr="000B2CBA">
        <w:rPr>
          <w:b/>
        </w:rPr>
        <w:t>/201</w:t>
      </w:r>
      <w:r w:rsidR="005B4D97">
        <w:rPr>
          <w:b/>
        </w:rPr>
        <w:t>9</w:t>
      </w:r>
    </w:p>
    <w:p w:rsidRDefault="00E30DF1" w:rsidP="0022185F" w:rsidR="005B4D97" w:rsidRPr="000B2CBA">
      <w:pPr>
        <w:ind w:firstLine="708" w:left="4956"/>
        <w:rPr>
          <w:b/>
        </w:rPr>
      </w:pPr>
      <w:r>
        <w:rPr>
          <w:b/>
        </w:rPr>
        <w:t xml:space="preserve">  (stari broj St-</w:t>
      </w:r>
      <w:r w:rsidR="009D59A2">
        <w:rPr>
          <w:b/>
        </w:rPr>
        <w:t>461/2018</w:t>
      </w:r>
      <w:r w:rsidR="005B4D97">
        <w:rPr>
          <w:b/>
        </w:rPr>
        <w:t>)</w:t>
      </w:r>
    </w:p>
    <w:p w:rsidRDefault="009A52DF" w:rsidP="005846AB" w:rsidR="009A52DF">
      <w:pPr>
        <w:rPr>
          <w:b/>
        </w:rPr>
      </w:pPr>
    </w:p>
    <w:p w:rsidRDefault="008F0D0C" w:rsidP="005846AB" w:rsidR="009A52DF">
      <w:pPr>
        <w:jc w:val="center"/>
        <w:rPr>
          <w:b/>
        </w:rPr>
      </w:pPr>
      <w:r w:rsidRPr="000B2CBA">
        <w:rPr>
          <w:b/>
        </w:rPr>
        <w:t xml:space="preserve">R E P U B L I K </w:t>
      </w:r>
      <w:r w:rsidR="004F6327" w:rsidRPr="000B2CBA">
        <w:rPr>
          <w:b/>
        </w:rPr>
        <w:t>A</w:t>
      </w:r>
      <w:r w:rsidRPr="000B2CBA">
        <w:rPr>
          <w:b/>
        </w:rPr>
        <w:t xml:space="preserve">    H R V A T S K </w:t>
      </w:r>
      <w:r w:rsidR="004F6327" w:rsidRPr="000B2CBA">
        <w:rPr>
          <w:b/>
        </w:rPr>
        <w:t>A</w:t>
      </w:r>
    </w:p>
    <w:p w:rsidRDefault="00E30DF1" w:rsidP="005846AB" w:rsidR="00E30DF1" w:rsidRPr="000B2CBA">
      <w:pPr>
        <w:jc w:val="center"/>
        <w:rPr>
          <w:b/>
        </w:rPr>
      </w:pPr>
    </w:p>
    <w:p w:rsidRDefault="008F0D0C" w:rsidP="00B70172" w:rsidR="008F0D0C" w:rsidRPr="000B2CBA">
      <w:pPr>
        <w:jc w:val="center"/>
        <w:rPr>
          <w:b/>
        </w:rPr>
      </w:pPr>
      <w:r w:rsidRPr="000B2CBA">
        <w:rPr>
          <w:b/>
        </w:rPr>
        <w:t>R J E Š E N J E</w:t>
      </w:r>
    </w:p>
    <w:p w:rsidRDefault="008F0D0C" w:rsidP="00CE1874" w:rsidR="008F0D0C" w:rsidRPr="000B2CBA">
      <w:pPr>
        <w:rPr>
          <w:b/>
        </w:rPr>
      </w:pPr>
    </w:p>
    <w:p w:rsidRDefault="008F0D0C" w:rsidP="00B70172" w:rsidR="008F0D0C" w:rsidRPr="000B2CBA">
      <w:pPr>
        <w:jc w:val="both"/>
      </w:pPr>
      <w:r w:rsidRPr="000B2CBA">
        <w:tab/>
        <w:t xml:space="preserve">Trgovački sud u </w:t>
      </w:r>
      <w:r w:rsidR="005B4D97">
        <w:t>Dubrovnik</w:t>
      </w:r>
      <w:r w:rsidRPr="000B2CBA">
        <w:t>u,</w:t>
      </w:r>
      <w:r w:rsidR="00FC03BE">
        <w:t xml:space="preserve"> </w:t>
      </w:r>
      <w:r w:rsidRPr="000B2CBA">
        <w:t xml:space="preserve">po sucu tog suda </w:t>
      </w:r>
      <w:r w:rsidR="009E7971" w:rsidRPr="000B2CBA">
        <w:t>Katarini Franković</w:t>
      </w:r>
      <w:r w:rsidRPr="000B2CBA">
        <w:t xml:space="preserve">, kao sucu pojedincu, u stečajnom postupku nad dužnikom </w:t>
      </w:r>
      <w:r w:rsidR="009D59A2" w:rsidRPr="009D59A2">
        <w:t>INFO ADRIA d.o.o. u stečaju,  Vela Luka, Ulica 47 broj 73, OIB:00794849090 zastupan po stečajnom upravitelju Tihana Majić iz Osijeka</w:t>
      </w:r>
      <w:r w:rsidRPr="000B2CBA">
        <w:t xml:space="preserve">, </w:t>
      </w:r>
      <w:r w:rsidR="00026DB2" w:rsidRPr="000B2CBA">
        <w:t>dana</w:t>
      </w:r>
      <w:r w:rsidR="00EE7E50" w:rsidRPr="000B2CBA">
        <w:t xml:space="preserve"> </w:t>
      </w:r>
      <w:r w:rsidR="009D59A2">
        <w:t>19</w:t>
      </w:r>
      <w:r w:rsidR="00483A5E" w:rsidRPr="000B2CBA">
        <w:t xml:space="preserve">. </w:t>
      </w:r>
      <w:r w:rsidR="009E522C">
        <w:t>ožujka</w:t>
      </w:r>
      <w:r w:rsidR="00483A5E" w:rsidRPr="000B2CBA">
        <w:t xml:space="preserve"> </w:t>
      </w:r>
      <w:r w:rsidR="00026DB2" w:rsidRPr="000B2CBA">
        <w:t>201</w:t>
      </w:r>
      <w:r w:rsidR="005B4D97">
        <w:t>9</w:t>
      </w:r>
      <w:r w:rsidR="00026DB2" w:rsidRPr="000B2CBA">
        <w:t>. godine</w:t>
      </w:r>
    </w:p>
    <w:p w:rsidRDefault="009A52DF" w:rsidP="005846AB" w:rsidR="009A52DF">
      <w:pPr>
        <w:rPr>
          <w:b/>
        </w:rPr>
      </w:pPr>
    </w:p>
    <w:p w:rsidRDefault="008F0D0C" w:rsidP="00B70172" w:rsidR="008F0D0C" w:rsidRPr="000B2CBA">
      <w:pPr>
        <w:jc w:val="center"/>
        <w:rPr>
          <w:b/>
        </w:rPr>
      </w:pPr>
      <w:r w:rsidRPr="000B2CBA">
        <w:rPr>
          <w:b/>
        </w:rPr>
        <w:t>r i j e š i o    j e</w:t>
      </w:r>
    </w:p>
    <w:p w:rsidRDefault="00B2638F" w:rsidP="00CE1874" w:rsidR="00B2638F" w:rsidRPr="000B2CBA">
      <w:pPr>
        <w:rPr>
          <w:b/>
        </w:rPr>
      </w:pPr>
    </w:p>
    <w:p w:rsidRDefault="00967160" w:rsidP="00967160" w:rsidR="00967160" w:rsidRPr="000B2CBA">
      <w:pPr>
        <w:ind w:hanging="705" w:left="705"/>
        <w:jc w:val="both"/>
      </w:pPr>
      <w:r w:rsidRPr="000B2CBA">
        <w:rPr>
          <w:b/>
        </w:rPr>
        <w:t>I.</w:t>
      </w:r>
      <w:r w:rsidRPr="000B2CBA">
        <w:rPr>
          <w:b/>
        </w:rPr>
        <w:tab/>
      </w:r>
      <w:r w:rsidRPr="000B2CBA">
        <w:t xml:space="preserve">Obustavlja se i zaključuje stečajni postupak nad </w:t>
      </w:r>
      <w:r w:rsidR="009D59A2" w:rsidRPr="009D59A2">
        <w:t>INFO ADRIA d.o.o. u stečaju,  Vela Luka, Ulica 47 broj 73, OIB:00794849090</w:t>
      </w:r>
      <w:r w:rsidR="00654287" w:rsidRPr="00654287">
        <w:t xml:space="preserve">, </w:t>
      </w:r>
      <w:r w:rsidR="00274E1C" w:rsidRPr="000B2CBA">
        <w:t>a temeljem odredbe čl. 293. Stečajnog zakona (Narodne novine 71/</w:t>
      </w:r>
      <w:r w:rsidR="00B1513D">
        <w:t>20</w:t>
      </w:r>
      <w:r w:rsidR="00274E1C" w:rsidRPr="000B2CBA">
        <w:t>15,</w:t>
      </w:r>
      <w:r w:rsidR="00B1513D">
        <w:t xml:space="preserve"> 104/2017</w:t>
      </w:r>
      <w:r w:rsidR="00274E1C" w:rsidRPr="000B2CBA">
        <w:t xml:space="preserve"> dalje u tekstu: SZ)</w:t>
      </w:r>
      <w:r w:rsidRPr="000B2CBA">
        <w:t>.</w:t>
      </w:r>
    </w:p>
    <w:p w:rsidRDefault="00967160" w:rsidP="00967160" w:rsidR="00967160" w:rsidRPr="000B2CBA">
      <w:pPr>
        <w:ind w:hanging="705" w:left="705"/>
        <w:jc w:val="both"/>
        <w:rPr>
          <w:b/>
        </w:rPr>
      </w:pPr>
    </w:p>
    <w:p w:rsidRDefault="00967160" w:rsidP="00967160" w:rsidR="00967160" w:rsidRPr="000B2CBA">
      <w:pPr>
        <w:ind w:hanging="705" w:left="705"/>
        <w:jc w:val="both"/>
      </w:pPr>
      <w:r w:rsidRPr="000B2CBA">
        <w:rPr>
          <w:b/>
        </w:rPr>
        <w:t>II.</w:t>
      </w:r>
      <w:r w:rsidRPr="000B2CBA">
        <w:rPr>
          <w:b/>
        </w:rPr>
        <w:tab/>
      </w:r>
      <w:r w:rsidRPr="000B2CBA">
        <w:t xml:space="preserve">Nastavlja se postupak u korist stečajne mase stečajnog dužnika </w:t>
      </w:r>
      <w:r w:rsidR="009D59A2" w:rsidRPr="009D59A2">
        <w:t>INFO ADRIA d.o.o. u stečaju,  Vela Luka, Ulica 47 broj 73, OIB:00794849090</w:t>
      </w:r>
      <w:r w:rsidR="00AA194B" w:rsidRPr="000B2CBA">
        <w:t>.</w:t>
      </w:r>
    </w:p>
    <w:p w:rsidRDefault="00AA194B" w:rsidP="00967160" w:rsidR="00AA194B" w:rsidRPr="000B2CBA">
      <w:pPr>
        <w:ind w:hanging="705" w:left="705"/>
        <w:jc w:val="both"/>
        <w:rPr>
          <w:b/>
        </w:rPr>
      </w:pPr>
    </w:p>
    <w:p w:rsidRDefault="00967160" w:rsidP="00967160" w:rsidR="00967160" w:rsidRPr="000B2CBA">
      <w:pPr>
        <w:ind w:hanging="705" w:left="705"/>
        <w:jc w:val="both"/>
      </w:pPr>
      <w:r w:rsidRPr="000B2CBA">
        <w:rPr>
          <w:b/>
        </w:rPr>
        <w:t>III.</w:t>
      </w:r>
      <w:r w:rsidRPr="000B2CBA">
        <w:rPr>
          <w:b/>
        </w:rPr>
        <w:tab/>
      </w:r>
      <w:r w:rsidRPr="000B2CBA">
        <w:t>Ovo rješenje i osnova zaključenja stečajnog postupka objavit će se na e oglasnoj ploči.</w:t>
      </w:r>
    </w:p>
    <w:p w:rsidRDefault="00967160" w:rsidP="00967160" w:rsidR="00967160" w:rsidRPr="000B2CBA">
      <w:pPr>
        <w:ind w:hanging="705" w:left="705"/>
        <w:jc w:val="both"/>
        <w:rPr>
          <w:b/>
        </w:rPr>
      </w:pPr>
    </w:p>
    <w:p w:rsidRDefault="00967160" w:rsidP="00967160" w:rsidR="00967160" w:rsidRPr="000B2CBA">
      <w:pPr>
        <w:ind w:hanging="705" w:left="705"/>
        <w:jc w:val="both"/>
      </w:pPr>
      <w:r w:rsidRPr="000B2CBA">
        <w:rPr>
          <w:b/>
        </w:rPr>
        <w:t>IV.</w:t>
      </w:r>
      <w:r w:rsidRPr="000B2CBA">
        <w:rPr>
          <w:b/>
        </w:rPr>
        <w:tab/>
      </w:r>
      <w:r w:rsidRPr="000B2CBA">
        <w:t>Po pravomoćnosti ovog rješenja registarski odjel provest će brisanje dužnika iz registra.</w:t>
      </w:r>
    </w:p>
    <w:p w:rsidRDefault="00967160" w:rsidP="00967160" w:rsidR="00967160" w:rsidRPr="000B2CBA">
      <w:pPr>
        <w:ind w:hanging="705" w:left="705"/>
        <w:jc w:val="both"/>
      </w:pPr>
    </w:p>
    <w:p w:rsidRDefault="00967160" w:rsidP="009A52DF" w:rsidR="00B2638F">
      <w:pPr>
        <w:ind w:hanging="705" w:left="705"/>
        <w:jc w:val="both"/>
      </w:pPr>
      <w:r w:rsidRPr="000B2CBA">
        <w:rPr>
          <w:b/>
        </w:rPr>
        <w:t>V.</w:t>
      </w:r>
      <w:r w:rsidRPr="000B2CBA">
        <w:rPr>
          <w:b/>
        </w:rPr>
        <w:tab/>
      </w:r>
      <w:r w:rsidR="00274E1C" w:rsidRPr="000B2CBA">
        <w:t xml:space="preserve">Ovlašćuje se stečajni upravitelj </w:t>
      </w:r>
      <w:r w:rsidR="009D59A2" w:rsidRPr="009D59A2">
        <w:t>Tihana Majić</w:t>
      </w:r>
      <w:r w:rsidR="00E30DF1">
        <w:t xml:space="preserve">, </w:t>
      </w:r>
      <w:r w:rsidR="00274E1C" w:rsidRPr="000B2CBA">
        <w:t xml:space="preserve">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9E522C" w:rsidP="002E79B2" w:rsidR="009E522C">
      <w:pPr>
        <w:rPr>
          <w:b/>
        </w:rPr>
      </w:pPr>
    </w:p>
    <w:p w:rsidRDefault="00967160" w:rsidP="00654287" w:rsidR="00654287" w:rsidRPr="000B2CBA">
      <w:pPr>
        <w:jc w:val="center"/>
        <w:rPr>
          <w:b/>
        </w:rPr>
      </w:pPr>
      <w:r w:rsidRPr="000B2CBA">
        <w:rPr>
          <w:b/>
        </w:rPr>
        <w:t>Obrazloženje</w:t>
      </w:r>
    </w:p>
    <w:p w:rsidRDefault="009A52DF" w:rsidP="009A52DF" w:rsidR="009A52DF">
      <w:pPr>
        <w:ind w:firstLine="708"/>
        <w:jc w:val="both"/>
        <w:rPr>
          <w:b/>
        </w:rPr>
      </w:pPr>
    </w:p>
    <w:p w:rsidRDefault="009D59A2" w:rsidP="002E79B2" w:rsidR="009D59A2">
      <w:pPr>
        <w:ind w:firstLine="708"/>
        <w:jc w:val="both"/>
      </w:pPr>
      <w:r>
        <w:t>Rješenjem ovog suda posl.br. St-461/2018 od 01. listopada 2018. godine, otvoren je stečajni postupak nad dužnikom INFO ADRIA d.o.o. u stečaju,  Vela Luka, Ulica 47 broj 73, OIB:00794849090.</w:t>
      </w:r>
    </w:p>
    <w:p w:rsidRDefault="009D59A2" w:rsidP="009D59A2" w:rsidR="009D59A2">
      <w:pPr>
        <w:jc w:val="both"/>
      </w:pPr>
    </w:p>
    <w:p w:rsidRDefault="002E79B2" w:rsidP="002E79B2" w:rsidR="009D59A2">
      <w:pPr>
        <w:ind w:firstLine="708"/>
        <w:jc w:val="both"/>
      </w:pPr>
      <w:r>
        <w:t>U svom izvješću kao i n</w:t>
      </w:r>
      <w:r w:rsidR="009D59A2">
        <w:t xml:space="preserve">a ispitnom i izvještajnom ročištu stečajni upravitelj je naveo da stečajna masa trenutno nije dovoljna za pokriće troškova stečajnog postupka. </w:t>
      </w:r>
    </w:p>
    <w:p w:rsidRDefault="009D59A2" w:rsidP="009D59A2" w:rsidR="009D59A2">
      <w:pPr>
        <w:jc w:val="both"/>
      </w:pPr>
    </w:p>
    <w:p w:rsidRDefault="009D59A2" w:rsidP="009D59A2" w:rsidR="009D59A2">
      <w:pPr>
        <w:jc w:val="both"/>
      </w:pPr>
      <w:r>
        <w:tab/>
        <w:t>Stečajni upravitelj je predložio sukladno čl. 293. Stečajnog zakona (NN 71/2015, 104/2017) ovaj postupak obustaviti zbog toga što dužnik nema trenutno imovine odnosno zbog nedostatnosti imovine za namirenje troškova stečajnog postupka. Stečajni upravitelj navodi da dužnik nema nikakve imovine osim što je evidentiran kao vlasnik Renault Clio iz 2006 g. čija vrijednost nije dostatna za namirenje troškova postupka, a trošak postupka je minimalno 7000,00 kn obzirom na nagradu stečajnog upravitelja i naknadu troškova, pa predlaže  se da se  postupak zaključi sukladno članku 293.stečajnog zakona.</w:t>
      </w:r>
    </w:p>
    <w:p w:rsidRDefault="00E30DF1" w:rsidP="009E522C" w:rsidR="00E30DF1">
      <w:pPr>
        <w:jc w:val="both"/>
      </w:pPr>
    </w:p>
    <w:p w:rsidRDefault="001303E4" w:rsidP="001303E4" w:rsidR="001303E4" w:rsidRPr="000B2CBA">
      <w:pPr>
        <w:ind w:firstLine="708"/>
        <w:jc w:val="both"/>
      </w:pPr>
      <w:r w:rsidRPr="000B2CBA">
        <w:t>Temeljem čl. 293. SZ ako se nakon otvaranja stečajnoga postupka pokaže da stečajna masa nije dostatna ni za namirenje troškova postupka, sud će rješenjem obustaviti i zaključiti postupak. Prije donošenja rješenja sud će pozvati na očitovanje vjerovnike stečajne mase, stečajnoga upravitelja i skupštinu vjerovnika. Poziv na očitovanje objavit će se na mrežnoj stranici e-Oglasna ploča sudova i stečajni postupak se neće obustaviti i zaključiti ako vjerovnici koji su se protivili obustavi postupka solidarno predujme dostatan iznos novca za namirenje troškova postupka u roku koji im sud odredi rješenjem.</w:t>
      </w:r>
    </w:p>
    <w:p w:rsidRDefault="001303E4" w:rsidP="001303E4" w:rsidR="001303E4" w:rsidRPr="000B2CBA">
      <w:pPr>
        <w:ind w:firstLine="708"/>
        <w:jc w:val="both"/>
      </w:pPr>
    </w:p>
    <w:p w:rsidRDefault="00015AAC" w:rsidP="00015AAC" w:rsidR="00967160" w:rsidRPr="000B2CBA">
      <w:pPr>
        <w:ind w:firstLine="708"/>
        <w:jc w:val="both"/>
      </w:pPr>
      <w:r w:rsidRPr="000B2CBA">
        <w:t>Poziv na očitovanje objavlj</w:t>
      </w:r>
      <w:r w:rsidR="004E6C19" w:rsidRPr="000B2CBA">
        <w:t xml:space="preserve">en je na e-oglasnoj ploči suda </w:t>
      </w:r>
      <w:r w:rsidRPr="000B2CBA">
        <w:t>godine i u ostavljenom roku od 15 dana, i do donošenja ovog rješenja nije pristiglo bilo kakvo očitovanje</w:t>
      </w:r>
      <w:r w:rsidR="009A52DF">
        <w:t xml:space="preserve">. </w:t>
      </w:r>
      <w:r w:rsidR="009D59A2">
        <w:t>Stečajni upravitelj je predložio u izvješću koje je ranije objavljeno na e oglasnoj ploči suda da vjerovnici n</w:t>
      </w:r>
      <w:r w:rsidR="00011AC5">
        <w:t xml:space="preserve">a izvještajnom ročištu </w:t>
      </w:r>
      <w:r w:rsidR="009D59A2">
        <w:t>donesu</w:t>
      </w:r>
      <w:r w:rsidR="00011AC5">
        <w:t xml:space="preserve"> odluku </w:t>
      </w:r>
      <w:r w:rsidR="009D59A2">
        <w:t>o obustavi i zaključenju</w:t>
      </w:r>
      <w:r w:rsidR="00011AC5">
        <w:t xml:space="preserve"> u smislu </w:t>
      </w:r>
      <w:r w:rsidR="009D59A2">
        <w:t>čl. 293 SZ-a, ali ni jedan vjerovnik nije došao na izvještajno ročište</w:t>
      </w:r>
    </w:p>
    <w:p w:rsidRDefault="008F5F97" w:rsidP="005A0EC3" w:rsidR="008F5F97" w:rsidRPr="000B2CBA">
      <w:pPr>
        <w:jc w:val="both"/>
      </w:pPr>
    </w:p>
    <w:p w:rsidRDefault="008F5F97" w:rsidP="00015AAC" w:rsidR="008F5F97" w:rsidRPr="000B2CBA">
      <w:pPr>
        <w:ind w:firstLine="708"/>
        <w:jc w:val="both"/>
      </w:pPr>
      <w:r w:rsidRPr="000B2CBA">
        <w:t>U smislu čl. 293. st.4. SZ-a stečajni upravitelj je nakon zaključenja stečajnog postupka dužan u ime stečajnog dužnika, a za račun stečajne mase unovčiti eventualno naknadno pronađenu imovinu dužnika i prikupljenim sredstvima podmiriti nastale troškove stečajnog postupka, a eventualni ostatak uplatiti u državni proračun. Stoga je trebalo je ovlastiti stečajnog upravitelja za pokretanje i vođenje eventualnih postupaka glede imovine koja bi se nakon obustave i zaključenja ovog stečajnog postupka pronašla, a koja ulazi u stečajnu masu.</w:t>
      </w:r>
    </w:p>
    <w:p w:rsidRDefault="009A52DF" w:rsidP="005B4D97" w:rsidR="009A52DF">
      <w:pPr>
        <w:jc w:val="both"/>
      </w:pPr>
    </w:p>
    <w:p w:rsidRDefault="00967160" w:rsidP="00967160" w:rsidR="00967160" w:rsidRPr="000B2CBA">
      <w:pPr>
        <w:ind w:firstLine="708"/>
        <w:jc w:val="both"/>
      </w:pPr>
      <w:r w:rsidRPr="000B2CBA">
        <w:t>Zbog izloženog, na temelju spomenutih propisa, odlučeno je kao u izreci.</w:t>
      </w:r>
    </w:p>
    <w:p w:rsidRDefault="009A52DF" w:rsidP="005B4D97" w:rsidR="009A52DF">
      <w:pPr>
        <w:rPr>
          <w:b/>
        </w:rPr>
      </w:pPr>
    </w:p>
    <w:p w:rsidRDefault="008F0D0C" w:rsidP="001936C6" w:rsidR="008F0D0C" w:rsidRPr="000B2CBA">
      <w:pPr>
        <w:jc w:val="center"/>
        <w:rPr>
          <w:b/>
        </w:rPr>
      </w:pPr>
      <w:r w:rsidRPr="000B2CBA">
        <w:rPr>
          <w:b/>
        </w:rPr>
        <w:t xml:space="preserve">U </w:t>
      </w:r>
      <w:r w:rsidR="005B4D97">
        <w:rPr>
          <w:b/>
        </w:rPr>
        <w:t>Dubrovnik</w:t>
      </w:r>
      <w:r w:rsidRPr="000B2CBA">
        <w:rPr>
          <w:b/>
        </w:rPr>
        <w:t xml:space="preserve">u, </w:t>
      </w:r>
      <w:r w:rsidR="009D59A2">
        <w:rPr>
          <w:b/>
        </w:rPr>
        <w:t>19</w:t>
      </w:r>
      <w:r w:rsidR="005846AB">
        <w:rPr>
          <w:b/>
        </w:rPr>
        <w:t xml:space="preserve">. </w:t>
      </w:r>
      <w:r w:rsidR="009E522C">
        <w:rPr>
          <w:b/>
        </w:rPr>
        <w:t>ožujka</w:t>
      </w:r>
      <w:r w:rsidRPr="000B2CBA">
        <w:rPr>
          <w:b/>
        </w:rPr>
        <w:t xml:space="preserve"> 201</w:t>
      </w:r>
      <w:r w:rsidR="005B4D97">
        <w:rPr>
          <w:b/>
        </w:rPr>
        <w:t>9</w:t>
      </w:r>
      <w:r w:rsidRPr="000B2CBA">
        <w:rPr>
          <w:b/>
        </w:rPr>
        <w:t>. godine</w:t>
      </w:r>
    </w:p>
    <w:p w:rsidRDefault="008F0D0C" w:rsidP="001936C6" w:rsidR="008F0D0C" w:rsidRPr="000B2CBA">
      <w:pPr>
        <w:jc w:val="both"/>
      </w:pPr>
    </w:p>
    <w:p w:rsidRDefault="008F0D0C" w:rsidP="001936C6" w:rsidR="008F0D0C" w:rsidRPr="000B2CBA">
      <w:pPr>
        <w:jc w:val="both"/>
        <w:rPr>
          <w:b/>
        </w:rPr>
      </w:pPr>
      <w:r w:rsidRPr="000B2CBA">
        <w:tab/>
      </w:r>
      <w:r w:rsidRPr="000B2CBA">
        <w:tab/>
      </w:r>
      <w:r w:rsidRPr="000B2CBA">
        <w:tab/>
      </w:r>
      <w:r w:rsidRPr="000B2CBA">
        <w:tab/>
      </w:r>
      <w:r w:rsidRPr="000B2CBA">
        <w:tab/>
      </w:r>
      <w:r w:rsidRPr="000B2CBA">
        <w:tab/>
      </w:r>
      <w:r w:rsidRPr="000B2CBA">
        <w:tab/>
      </w:r>
      <w:r w:rsidRPr="000B2CBA">
        <w:tab/>
      </w:r>
      <w:r w:rsidR="008A44B4" w:rsidRPr="000B2CBA">
        <w:rPr>
          <w:b/>
        </w:rPr>
        <w:t>S</w:t>
      </w:r>
      <w:r w:rsidRPr="000B2CBA">
        <w:rPr>
          <w:b/>
        </w:rPr>
        <w:t>udac:</w:t>
      </w:r>
    </w:p>
    <w:p w:rsidRDefault="008F0D0C" w:rsidP="001936C6" w:rsidR="008F0D0C" w:rsidRPr="000B2CBA">
      <w:pPr>
        <w:jc w:val="both"/>
        <w:rPr>
          <w:b/>
        </w:rPr>
      </w:pPr>
    </w:p>
    <w:p w:rsidRDefault="008F0D0C" w:rsidP="002A07D5" w:rsidR="009A52DF">
      <w:pPr>
        <w:jc w:val="both"/>
        <w:rPr>
          <w:b/>
        </w:rPr>
      </w:pPr>
      <w:r w:rsidRPr="000B2CBA">
        <w:rPr>
          <w:b/>
        </w:rPr>
        <w:tab/>
      </w:r>
      <w:r w:rsidRPr="000B2CBA">
        <w:rPr>
          <w:b/>
        </w:rPr>
        <w:tab/>
      </w:r>
      <w:r w:rsidRPr="000B2CBA">
        <w:rPr>
          <w:b/>
        </w:rPr>
        <w:tab/>
      </w:r>
      <w:r w:rsidRPr="000B2CBA">
        <w:rPr>
          <w:b/>
        </w:rPr>
        <w:tab/>
      </w:r>
      <w:r w:rsidRPr="000B2CBA">
        <w:rPr>
          <w:b/>
        </w:rPr>
        <w:tab/>
      </w:r>
      <w:r w:rsidRPr="000B2CBA">
        <w:rPr>
          <w:b/>
        </w:rPr>
        <w:tab/>
      </w:r>
      <w:r w:rsidRPr="000B2CBA">
        <w:rPr>
          <w:b/>
        </w:rPr>
        <w:tab/>
      </w:r>
      <w:r w:rsidRPr="000B2CBA">
        <w:rPr>
          <w:b/>
        </w:rPr>
        <w:tab/>
      </w:r>
    </w:p>
    <w:p w:rsidRDefault="00D70C25" w:rsidP="009A52DF" w:rsidR="00FC03BE">
      <w:pPr>
        <w:ind w:left="5664"/>
        <w:jc w:val="both"/>
        <w:rPr>
          <w:b/>
        </w:rPr>
      </w:pPr>
      <w:r w:rsidRPr="000B2CBA">
        <w:rPr>
          <w:b/>
        </w:rPr>
        <w:t>Katarina Franković</w:t>
      </w:r>
    </w:p>
    <w:p w:rsidRDefault="009F053B" w:rsidP="002A07D5" w:rsidR="009F053B">
      <w:pPr>
        <w:jc w:val="both"/>
        <w:rPr>
          <w:b/>
        </w:rPr>
      </w:pPr>
    </w:p>
    <w:p w:rsidRDefault="002A07D5" w:rsidP="002A07D5" w:rsidR="002A07D5" w:rsidRPr="000B2CBA">
      <w:pPr>
        <w:jc w:val="both"/>
        <w:rPr>
          <w:b/>
        </w:rPr>
      </w:pPr>
      <w:r w:rsidRPr="000B2CBA">
        <w:rPr>
          <w:b/>
        </w:rPr>
        <w:t>POUKA O PRAVNOM LIJEKU</w:t>
      </w:r>
    </w:p>
    <w:p w:rsidRDefault="002A07D5" w:rsidP="002A07D5" w:rsidR="002A07D5" w:rsidRPr="000B2CBA">
      <w:pPr>
        <w:jc w:val="both"/>
      </w:pPr>
      <w:r w:rsidRPr="000B2CBA">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0B2CBA">
          <w:t>11. st</w:t>
        </w:r>
      </w:smartTag>
      <w:r w:rsidRPr="000B2CBA">
        <w:t xml:space="preserve">. </w:t>
      </w:r>
      <w:smartTag w:element="metricconverter" w:uri="urn:schemas-microsoft-com:office:smarttags">
        <w:smartTagPr>
          <w:attr w:val="4. OZ" w:name="ProductID"/>
        </w:smartTagPr>
        <w:r w:rsidRPr="000B2CBA">
          <w:t>4. OZ</w:t>
        </w:r>
      </w:smartTag>
      <w:r w:rsidRPr="000B2CBA">
        <w:t>).</w:t>
      </w:r>
    </w:p>
    <w:p w:rsidRDefault="008F0D0C" w:rsidP="001936C6" w:rsidR="008F0D0C" w:rsidRPr="000B2CBA">
      <w:pPr>
        <w:jc w:val="both"/>
        <w:rPr>
          <w:b/>
        </w:rPr>
      </w:pPr>
      <w:r w:rsidRPr="000B2CBA">
        <w:rPr>
          <w:b/>
        </w:rPr>
        <w:lastRenderedPageBreak/>
        <w:t>DN-a:</w:t>
      </w:r>
    </w:p>
    <w:p w:rsidRDefault="00D70C25" w:rsidP="00D70C25" w:rsidR="00D70C25" w:rsidRPr="000B2CBA">
      <w:pPr>
        <w:numPr>
          <w:ilvl w:val="0"/>
          <w:numId w:val="1"/>
        </w:numPr>
        <w:tabs>
          <w:tab w:pos="142" w:val="left"/>
        </w:tabs>
        <w:jc w:val="both"/>
      </w:pPr>
      <w:r w:rsidRPr="000B2CBA">
        <w:t>stečajnom upravitelju,</w:t>
      </w:r>
      <w:r w:rsidR="0022185F">
        <w:t xml:space="preserve"> putem e oglasna ploča</w:t>
      </w:r>
    </w:p>
    <w:p w:rsidRDefault="00D70C25" w:rsidP="00D70C25" w:rsidR="00D70C25" w:rsidRPr="000B2CBA">
      <w:pPr>
        <w:numPr>
          <w:ilvl w:val="0"/>
          <w:numId w:val="1"/>
        </w:numPr>
        <w:tabs>
          <w:tab w:pos="142" w:val="left"/>
        </w:tabs>
        <w:jc w:val="both"/>
      </w:pPr>
      <w:r w:rsidRPr="000B2CBA">
        <w:t xml:space="preserve">FINA, </w:t>
      </w:r>
    </w:p>
    <w:p w:rsidRDefault="00D70C25" w:rsidP="00D70C25" w:rsidR="00D70C25" w:rsidRPr="000B2CBA">
      <w:pPr>
        <w:numPr>
          <w:ilvl w:val="0"/>
          <w:numId w:val="1"/>
        </w:numPr>
        <w:tabs>
          <w:tab w:pos="142" w:val="left"/>
        </w:tabs>
        <w:jc w:val="both"/>
      </w:pPr>
      <w:r w:rsidRPr="000B2CBA">
        <w:t>Porezna uprava Ispostava prema sjedištu dužnika,</w:t>
      </w:r>
    </w:p>
    <w:p w:rsidRDefault="00D70C25" w:rsidP="00D70C25" w:rsidR="00D70C25" w:rsidRPr="000B2CBA">
      <w:pPr>
        <w:numPr>
          <w:ilvl w:val="0"/>
          <w:numId w:val="1"/>
        </w:numPr>
        <w:tabs>
          <w:tab w:pos="142" w:val="left"/>
        </w:tabs>
        <w:jc w:val="both"/>
      </w:pPr>
      <w:r w:rsidRPr="000B2CBA">
        <w:t>Županijskom državnom odvjetništvu</w:t>
      </w:r>
      <w:r w:rsidR="000B2CBA" w:rsidRPr="000B2CBA">
        <w:t xml:space="preserve"> u </w:t>
      </w:r>
      <w:r w:rsidR="009A52DF">
        <w:t>Split</w:t>
      </w:r>
      <w:r w:rsidR="0022185F">
        <w:t>u</w:t>
      </w:r>
      <w:r w:rsidRPr="000B2CBA">
        <w:t>, Građansko-upravni odjel,</w:t>
      </w:r>
      <w:r w:rsidR="00351C97" w:rsidRPr="000B2CBA">
        <w:t xml:space="preserve"> </w:t>
      </w:r>
      <w:r w:rsidR="00E30DF1">
        <w:t>putem e oglasna ploča</w:t>
      </w:r>
    </w:p>
    <w:p w:rsidRDefault="005846AB" w:rsidP="00D70C25" w:rsidR="004E6C19" w:rsidRPr="000B2CBA">
      <w:pPr>
        <w:numPr>
          <w:ilvl w:val="0"/>
          <w:numId w:val="1"/>
        </w:numPr>
        <w:tabs>
          <w:tab w:pos="142" w:val="left"/>
        </w:tabs>
        <w:jc w:val="both"/>
      </w:pPr>
      <w:r>
        <w:t>registar Trgovačkog suda</w:t>
      </w:r>
      <w:r w:rsidR="00E30DF1">
        <w:t xml:space="preserve"> u </w:t>
      </w:r>
      <w:r w:rsidR="009D59A2">
        <w:t>Dubrovnik</w:t>
      </w:r>
      <w:r w:rsidR="00E30DF1">
        <w:t>u</w:t>
      </w:r>
      <w:r w:rsidR="00D70C25" w:rsidRPr="000B2CBA">
        <w:t>,</w:t>
      </w:r>
      <w:r w:rsidR="00FC03BE">
        <w:t xml:space="preserve"> </w:t>
      </w:r>
      <w:r w:rsidR="003F2E25">
        <w:t>nakon pravomoćnosti</w:t>
      </w:r>
      <w:r w:rsidR="00251D53" w:rsidRPr="000B2CBA">
        <w:t xml:space="preserve"> </w:t>
      </w:r>
    </w:p>
    <w:p w:rsidRDefault="00D70C25" w:rsidP="00AC7FC2" w:rsidR="00D70C25" w:rsidRPr="000B2CBA">
      <w:pPr>
        <w:pStyle w:val="Odlomakpopisa"/>
        <w:numPr>
          <w:ilvl w:val="0"/>
          <w:numId w:val="1"/>
        </w:numPr>
      </w:pPr>
      <w:r w:rsidRPr="000B2CBA">
        <w:t>mrežna</w:t>
      </w:r>
      <w:r w:rsidR="00AC7FC2" w:rsidRPr="000B2CBA">
        <w:t xml:space="preserve"> stranica e-Oglasna ploča suda</w:t>
      </w:r>
    </w:p>
    <w:sectPr w:rsidSect="00DB4AC8" w:rsidR="00D70C25" w:rsidRPr="000B2CBA">
      <w:headerReference w:type="even" r:id="rId11"/>
      <w:headerReference w:type="default" r:id="rId12"/>
      <w:pgSz w:h="16838" w:w="11906"/>
      <w:pgMar w:gutter="0" w:footer="720" w:header="720" w:left="1797" w:bottom="1418"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0AD" w:rsidR="004B60AD">
      <w:r>
        <w:separator/>
      </w:r>
    </w:p>
  </w:endnote>
  <w:endnote w:id="0" w:type="continuationSeparator">
    <w:p w:rsidRDefault="004B60AD" w:rsidR="004B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0AD" w:rsidR="004B60AD">
      <w:r>
        <w:separator/>
      </w:r>
    </w:p>
  </w:footnote>
  <w:footnote w:id="0" w:type="continuationSeparator">
    <w:p w:rsidRDefault="004B60AD" w:rsidR="004B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D0C" w:rsidR="008F0D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DA6503">
      <w:rPr>
        <w:rStyle w:val="Brojstranice"/>
        <w:noProof/>
        <w:sz w:val="22"/>
        <w:szCs w:val="22"/>
      </w:rPr>
      <w:t>3</w:t>
    </w:r>
    <w:r w:rsidRPr="004B3B4F">
      <w:rPr>
        <w:rStyle w:val="Brojstranice"/>
        <w:sz w:val="22"/>
        <w:szCs w:val="22"/>
      </w:rPr>
      <w:fldChar w:fldCharType="end"/>
    </w:r>
  </w:p>
  <w:p w:rsidRDefault="009E522C" w:rsidP="009D59A2" w:rsidR="009D59A2" w:rsidRPr="009D59A2">
    <w:pPr>
      <w:jc w:val="right"/>
      <w:rPr>
        <w:b/>
        <w:sz w:val="22"/>
        <w:szCs w:val="22"/>
      </w:rPr>
    </w:pPr>
    <w:r w:rsidRPr="009E522C">
      <w:rPr>
        <w:b/>
        <w:sz w:val="22"/>
        <w:szCs w:val="22"/>
      </w:rPr>
      <w:t xml:space="preserve">  </w:t>
    </w:r>
    <w:r w:rsidR="009D59A2" w:rsidRPr="009D59A2">
      <w:rPr>
        <w:b/>
        <w:sz w:val="22"/>
        <w:szCs w:val="22"/>
      </w:rPr>
      <w:t>Posl. br. 18 St-316/2019</w:t>
    </w:r>
  </w:p>
  <w:p w:rsidRDefault="009D59A2" w:rsidP="009D59A2" w:rsidR="008F0D0C" w:rsidRPr="001C3FC7">
    <w:pPr>
      <w:jc w:val="right"/>
      <w:rPr>
        <w:b/>
        <w:sz w:val="22"/>
        <w:szCs w:val="22"/>
      </w:rPr>
    </w:pPr>
    <w:r w:rsidRPr="009D59A2">
      <w:rPr>
        <w:b/>
        <w:sz w:val="22"/>
        <w:szCs w:val="22"/>
      </w:rPr>
      <w:t xml:space="preserve">  (stari broj St-461/2018)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97710DF"/>
    <w:multiLevelType w:val="hybridMultilevel"/>
    <w:tmpl w:val="0BF8A5BA"/>
    <w:lvl w:tplc="7FA0862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5E31DF7"/>
    <w:multiLevelType w:val="hybridMultilevel"/>
    <w:tmpl w:val="A4F6FF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9">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0">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8"/>
  </w:num>
  <w:num w:numId="3">
    <w:abstractNumId w:val="9"/>
  </w:num>
  <w:num w:numId="4">
    <w:abstractNumId w:val="2"/>
  </w:num>
  <w:num w:numId="5">
    <w:abstractNumId w:val="0"/>
  </w:num>
  <w:num w:numId="6">
    <w:abstractNumId w:val="7"/>
  </w:num>
  <w:num w:numId="7">
    <w:abstractNumId w:val="10"/>
  </w:num>
  <w:num w:numId="8">
    <w:abstractNumId w:val="1"/>
  </w:num>
  <w:num w:numId="9">
    <w:abstractNumId w:val="4"/>
  </w:num>
  <w:num w:numId="10">
    <w:abstractNumId w:val="5"/>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970"/>
    <w:rsid w:val="00006FBA"/>
    <w:rsid w:val="00011AC5"/>
    <w:rsid w:val="00013758"/>
    <w:rsid w:val="00015AAC"/>
    <w:rsid w:val="00026DB2"/>
    <w:rsid w:val="000416FE"/>
    <w:rsid w:val="00051284"/>
    <w:rsid w:val="000571DA"/>
    <w:rsid w:val="00057396"/>
    <w:rsid w:val="00057958"/>
    <w:rsid w:val="00064E57"/>
    <w:rsid w:val="000670D5"/>
    <w:rsid w:val="0008008B"/>
    <w:rsid w:val="000A0EEA"/>
    <w:rsid w:val="000A638A"/>
    <w:rsid w:val="000B20CA"/>
    <w:rsid w:val="000B28EB"/>
    <w:rsid w:val="000B2CBA"/>
    <w:rsid w:val="000B2F5E"/>
    <w:rsid w:val="000B3478"/>
    <w:rsid w:val="000B3E33"/>
    <w:rsid w:val="000B48E5"/>
    <w:rsid w:val="000C0655"/>
    <w:rsid w:val="000D280F"/>
    <w:rsid w:val="000E3663"/>
    <w:rsid w:val="000E733F"/>
    <w:rsid w:val="000F00A0"/>
    <w:rsid w:val="00105FEC"/>
    <w:rsid w:val="001247E0"/>
    <w:rsid w:val="001303E4"/>
    <w:rsid w:val="00141887"/>
    <w:rsid w:val="001574D1"/>
    <w:rsid w:val="00182518"/>
    <w:rsid w:val="001936C6"/>
    <w:rsid w:val="00196875"/>
    <w:rsid w:val="001A66AE"/>
    <w:rsid w:val="001B14F0"/>
    <w:rsid w:val="001C361B"/>
    <w:rsid w:val="001C3FC7"/>
    <w:rsid w:val="001C6AD2"/>
    <w:rsid w:val="001D533A"/>
    <w:rsid w:val="001E1AA3"/>
    <w:rsid w:val="001E65BA"/>
    <w:rsid w:val="001F5233"/>
    <w:rsid w:val="001F7BD3"/>
    <w:rsid w:val="00203A61"/>
    <w:rsid w:val="00211AE3"/>
    <w:rsid w:val="0022185F"/>
    <w:rsid w:val="00221E3B"/>
    <w:rsid w:val="00225D7E"/>
    <w:rsid w:val="00241EE7"/>
    <w:rsid w:val="00241FF9"/>
    <w:rsid w:val="002432F7"/>
    <w:rsid w:val="00251D53"/>
    <w:rsid w:val="00252A77"/>
    <w:rsid w:val="002625E6"/>
    <w:rsid w:val="0027349C"/>
    <w:rsid w:val="00273D9B"/>
    <w:rsid w:val="00274E1C"/>
    <w:rsid w:val="002750E1"/>
    <w:rsid w:val="00275FEE"/>
    <w:rsid w:val="00284466"/>
    <w:rsid w:val="00290D53"/>
    <w:rsid w:val="00296315"/>
    <w:rsid w:val="002A07D5"/>
    <w:rsid w:val="002A4261"/>
    <w:rsid w:val="002A440A"/>
    <w:rsid w:val="002B090A"/>
    <w:rsid w:val="002C324E"/>
    <w:rsid w:val="002D1CB0"/>
    <w:rsid w:val="002E036C"/>
    <w:rsid w:val="002E79B2"/>
    <w:rsid w:val="002F143B"/>
    <w:rsid w:val="002F5BC4"/>
    <w:rsid w:val="00300316"/>
    <w:rsid w:val="00312363"/>
    <w:rsid w:val="00312F8B"/>
    <w:rsid w:val="00320035"/>
    <w:rsid w:val="00330EC2"/>
    <w:rsid w:val="00331AD9"/>
    <w:rsid w:val="00332B0A"/>
    <w:rsid w:val="003356EA"/>
    <w:rsid w:val="0035088F"/>
    <w:rsid w:val="00351C97"/>
    <w:rsid w:val="00370E12"/>
    <w:rsid w:val="003A5760"/>
    <w:rsid w:val="003B4088"/>
    <w:rsid w:val="003C7AAE"/>
    <w:rsid w:val="003D1331"/>
    <w:rsid w:val="003D7993"/>
    <w:rsid w:val="003F2396"/>
    <w:rsid w:val="003F2E25"/>
    <w:rsid w:val="0042505E"/>
    <w:rsid w:val="00427818"/>
    <w:rsid w:val="00430258"/>
    <w:rsid w:val="00437DC8"/>
    <w:rsid w:val="004408D6"/>
    <w:rsid w:val="00443A63"/>
    <w:rsid w:val="00445ABB"/>
    <w:rsid w:val="0045359A"/>
    <w:rsid w:val="00457FD8"/>
    <w:rsid w:val="00460156"/>
    <w:rsid w:val="0046556C"/>
    <w:rsid w:val="00467A95"/>
    <w:rsid w:val="004737B3"/>
    <w:rsid w:val="00480285"/>
    <w:rsid w:val="0048092B"/>
    <w:rsid w:val="00481824"/>
    <w:rsid w:val="00483A5E"/>
    <w:rsid w:val="00485782"/>
    <w:rsid w:val="00486C03"/>
    <w:rsid w:val="004B13DF"/>
    <w:rsid w:val="004B3B4F"/>
    <w:rsid w:val="004B60AD"/>
    <w:rsid w:val="004B64CF"/>
    <w:rsid w:val="004D1B5C"/>
    <w:rsid w:val="004D66D4"/>
    <w:rsid w:val="004E52CC"/>
    <w:rsid w:val="004E5DA4"/>
    <w:rsid w:val="004E6C19"/>
    <w:rsid w:val="004F6327"/>
    <w:rsid w:val="005133EE"/>
    <w:rsid w:val="005221F6"/>
    <w:rsid w:val="0052221D"/>
    <w:rsid w:val="0053225F"/>
    <w:rsid w:val="00543C4D"/>
    <w:rsid w:val="005478C4"/>
    <w:rsid w:val="005525BB"/>
    <w:rsid w:val="00555C1C"/>
    <w:rsid w:val="00560A4C"/>
    <w:rsid w:val="00563C88"/>
    <w:rsid w:val="005846AB"/>
    <w:rsid w:val="00586ACC"/>
    <w:rsid w:val="00594B07"/>
    <w:rsid w:val="005A0326"/>
    <w:rsid w:val="005A0EC3"/>
    <w:rsid w:val="005A220B"/>
    <w:rsid w:val="005B01B0"/>
    <w:rsid w:val="005B18B0"/>
    <w:rsid w:val="005B4D97"/>
    <w:rsid w:val="005B6956"/>
    <w:rsid w:val="005C6966"/>
    <w:rsid w:val="005D7654"/>
    <w:rsid w:val="005E6A97"/>
    <w:rsid w:val="0061647E"/>
    <w:rsid w:val="00616A68"/>
    <w:rsid w:val="00622F4E"/>
    <w:rsid w:val="00625FFE"/>
    <w:rsid w:val="0063094D"/>
    <w:rsid w:val="00630CF7"/>
    <w:rsid w:val="006351C6"/>
    <w:rsid w:val="006360BD"/>
    <w:rsid w:val="006368EB"/>
    <w:rsid w:val="00654287"/>
    <w:rsid w:val="00667E5A"/>
    <w:rsid w:val="00673489"/>
    <w:rsid w:val="006759C3"/>
    <w:rsid w:val="00675B96"/>
    <w:rsid w:val="00693E25"/>
    <w:rsid w:val="00694A7B"/>
    <w:rsid w:val="00694AE5"/>
    <w:rsid w:val="006A2945"/>
    <w:rsid w:val="006A3FB9"/>
    <w:rsid w:val="006B6037"/>
    <w:rsid w:val="006C4470"/>
    <w:rsid w:val="006C7149"/>
    <w:rsid w:val="006C7559"/>
    <w:rsid w:val="00703977"/>
    <w:rsid w:val="007109A8"/>
    <w:rsid w:val="00710D4C"/>
    <w:rsid w:val="00716506"/>
    <w:rsid w:val="00721CB7"/>
    <w:rsid w:val="00722770"/>
    <w:rsid w:val="007357ED"/>
    <w:rsid w:val="007372A4"/>
    <w:rsid w:val="007424F0"/>
    <w:rsid w:val="007436BD"/>
    <w:rsid w:val="007604E0"/>
    <w:rsid w:val="0076311D"/>
    <w:rsid w:val="00774083"/>
    <w:rsid w:val="007865EC"/>
    <w:rsid w:val="007917BC"/>
    <w:rsid w:val="007B4752"/>
    <w:rsid w:val="007B5F11"/>
    <w:rsid w:val="007B5FA2"/>
    <w:rsid w:val="007B6140"/>
    <w:rsid w:val="007C0CA1"/>
    <w:rsid w:val="007C3038"/>
    <w:rsid w:val="007D68C3"/>
    <w:rsid w:val="007E40BC"/>
    <w:rsid w:val="007E75F9"/>
    <w:rsid w:val="007F0F70"/>
    <w:rsid w:val="00801AA6"/>
    <w:rsid w:val="008035C6"/>
    <w:rsid w:val="00807552"/>
    <w:rsid w:val="008140C5"/>
    <w:rsid w:val="008223E7"/>
    <w:rsid w:val="00822CE0"/>
    <w:rsid w:val="00822ED9"/>
    <w:rsid w:val="00847E59"/>
    <w:rsid w:val="00871BAD"/>
    <w:rsid w:val="00872314"/>
    <w:rsid w:val="00875AF1"/>
    <w:rsid w:val="008847EC"/>
    <w:rsid w:val="0089069E"/>
    <w:rsid w:val="00893487"/>
    <w:rsid w:val="00894C43"/>
    <w:rsid w:val="00897B76"/>
    <w:rsid w:val="008A44B4"/>
    <w:rsid w:val="008B699C"/>
    <w:rsid w:val="008C68B8"/>
    <w:rsid w:val="008C7C09"/>
    <w:rsid w:val="008E6FB2"/>
    <w:rsid w:val="008F06C0"/>
    <w:rsid w:val="008F0D0C"/>
    <w:rsid w:val="008F2C95"/>
    <w:rsid w:val="008F5F97"/>
    <w:rsid w:val="008F6EDF"/>
    <w:rsid w:val="00912731"/>
    <w:rsid w:val="009154DF"/>
    <w:rsid w:val="00916CE2"/>
    <w:rsid w:val="00933CF6"/>
    <w:rsid w:val="00945161"/>
    <w:rsid w:val="00960197"/>
    <w:rsid w:val="00967160"/>
    <w:rsid w:val="00977FF0"/>
    <w:rsid w:val="00985E61"/>
    <w:rsid w:val="00986078"/>
    <w:rsid w:val="00996DEB"/>
    <w:rsid w:val="009A2F41"/>
    <w:rsid w:val="009A52B0"/>
    <w:rsid w:val="009A52DF"/>
    <w:rsid w:val="009A5CC2"/>
    <w:rsid w:val="009A6E6E"/>
    <w:rsid w:val="009B26C3"/>
    <w:rsid w:val="009B4051"/>
    <w:rsid w:val="009B7D69"/>
    <w:rsid w:val="009D2643"/>
    <w:rsid w:val="009D2E14"/>
    <w:rsid w:val="009D415E"/>
    <w:rsid w:val="009D59A2"/>
    <w:rsid w:val="009D5F53"/>
    <w:rsid w:val="009E3728"/>
    <w:rsid w:val="009E522C"/>
    <w:rsid w:val="009E7971"/>
    <w:rsid w:val="009F0519"/>
    <w:rsid w:val="009F053B"/>
    <w:rsid w:val="009F1F97"/>
    <w:rsid w:val="009F380E"/>
    <w:rsid w:val="009F4689"/>
    <w:rsid w:val="00A04F1F"/>
    <w:rsid w:val="00A05715"/>
    <w:rsid w:val="00A1384F"/>
    <w:rsid w:val="00A14F8A"/>
    <w:rsid w:val="00A15B43"/>
    <w:rsid w:val="00A20C58"/>
    <w:rsid w:val="00A2285A"/>
    <w:rsid w:val="00A2771B"/>
    <w:rsid w:val="00A33810"/>
    <w:rsid w:val="00A33E1D"/>
    <w:rsid w:val="00A373E1"/>
    <w:rsid w:val="00A41F35"/>
    <w:rsid w:val="00A569CB"/>
    <w:rsid w:val="00A575D2"/>
    <w:rsid w:val="00A6231D"/>
    <w:rsid w:val="00A63C5D"/>
    <w:rsid w:val="00A66E4D"/>
    <w:rsid w:val="00A72413"/>
    <w:rsid w:val="00A738B3"/>
    <w:rsid w:val="00A76137"/>
    <w:rsid w:val="00A81214"/>
    <w:rsid w:val="00A837C9"/>
    <w:rsid w:val="00A85B82"/>
    <w:rsid w:val="00A866A0"/>
    <w:rsid w:val="00A87FC5"/>
    <w:rsid w:val="00A959A3"/>
    <w:rsid w:val="00A96DAE"/>
    <w:rsid w:val="00A96DCE"/>
    <w:rsid w:val="00A97397"/>
    <w:rsid w:val="00AA122E"/>
    <w:rsid w:val="00AA194B"/>
    <w:rsid w:val="00AC1A08"/>
    <w:rsid w:val="00AC2766"/>
    <w:rsid w:val="00AC7FC2"/>
    <w:rsid w:val="00AD69A2"/>
    <w:rsid w:val="00AD75F5"/>
    <w:rsid w:val="00AF51CE"/>
    <w:rsid w:val="00B00737"/>
    <w:rsid w:val="00B062F2"/>
    <w:rsid w:val="00B108C8"/>
    <w:rsid w:val="00B11A94"/>
    <w:rsid w:val="00B1513D"/>
    <w:rsid w:val="00B2638F"/>
    <w:rsid w:val="00B26ED9"/>
    <w:rsid w:val="00B3737E"/>
    <w:rsid w:val="00B37DC1"/>
    <w:rsid w:val="00B41AE3"/>
    <w:rsid w:val="00B427B6"/>
    <w:rsid w:val="00B4286B"/>
    <w:rsid w:val="00B4785D"/>
    <w:rsid w:val="00B50A1E"/>
    <w:rsid w:val="00B53162"/>
    <w:rsid w:val="00B53F18"/>
    <w:rsid w:val="00B61AD3"/>
    <w:rsid w:val="00B67CF9"/>
    <w:rsid w:val="00B70172"/>
    <w:rsid w:val="00B71CD6"/>
    <w:rsid w:val="00B733CD"/>
    <w:rsid w:val="00B741E6"/>
    <w:rsid w:val="00B74CB8"/>
    <w:rsid w:val="00B77003"/>
    <w:rsid w:val="00B906FD"/>
    <w:rsid w:val="00BA356A"/>
    <w:rsid w:val="00BA386F"/>
    <w:rsid w:val="00BA7A28"/>
    <w:rsid w:val="00BC35F8"/>
    <w:rsid w:val="00BD178A"/>
    <w:rsid w:val="00BD3AAB"/>
    <w:rsid w:val="00BD49E2"/>
    <w:rsid w:val="00BD5601"/>
    <w:rsid w:val="00BE2C39"/>
    <w:rsid w:val="00BF4E2A"/>
    <w:rsid w:val="00BF64BE"/>
    <w:rsid w:val="00C0331B"/>
    <w:rsid w:val="00C07489"/>
    <w:rsid w:val="00C150DF"/>
    <w:rsid w:val="00C1564B"/>
    <w:rsid w:val="00C3316C"/>
    <w:rsid w:val="00C35B41"/>
    <w:rsid w:val="00C452A3"/>
    <w:rsid w:val="00C45EC2"/>
    <w:rsid w:val="00C5739D"/>
    <w:rsid w:val="00C6375E"/>
    <w:rsid w:val="00C7637C"/>
    <w:rsid w:val="00C87615"/>
    <w:rsid w:val="00C9702E"/>
    <w:rsid w:val="00CB5C61"/>
    <w:rsid w:val="00CD713B"/>
    <w:rsid w:val="00CD7839"/>
    <w:rsid w:val="00CE0779"/>
    <w:rsid w:val="00CE0B7A"/>
    <w:rsid w:val="00CE1874"/>
    <w:rsid w:val="00CE637D"/>
    <w:rsid w:val="00CE7A86"/>
    <w:rsid w:val="00CF2B2D"/>
    <w:rsid w:val="00CF4FFE"/>
    <w:rsid w:val="00D10254"/>
    <w:rsid w:val="00D11FB6"/>
    <w:rsid w:val="00D24F40"/>
    <w:rsid w:val="00D26414"/>
    <w:rsid w:val="00D312E6"/>
    <w:rsid w:val="00D341B5"/>
    <w:rsid w:val="00D42A3D"/>
    <w:rsid w:val="00D448DF"/>
    <w:rsid w:val="00D461D4"/>
    <w:rsid w:val="00D54E4E"/>
    <w:rsid w:val="00D70C25"/>
    <w:rsid w:val="00D7145D"/>
    <w:rsid w:val="00D743FB"/>
    <w:rsid w:val="00D76FF6"/>
    <w:rsid w:val="00D80075"/>
    <w:rsid w:val="00D87A02"/>
    <w:rsid w:val="00D91FFE"/>
    <w:rsid w:val="00D9309E"/>
    <w:rsid w:val="00D939B4"/>
    <w:rsid w:val="00DA2E19"/>
    <w:rsid w:val="00DA49E1"/>
    <w:rsid w:val="00DA5525"/>
    <w:rsid w:val="00DA6503"/>
    <w:rsid w:val="00DA7E30"/>
    <w:rsid w:val="00DB4AC8"/>
    <w:rsid w:val="00DC564C"/>
    <w:rsid w:val="00DD002E"/>
    <w:rsid w:val="00DD366B"/>
    <w:rsid w:val="00DD45C6"/>
    <w:rsid w:val="00DD6D6D"/>
    <w:rsid w:val="00DE5101"/>
    <w:rsid w:val="00DF1E8E"/>
    <w:rsid w:val="00E0274C"/>
    <w:rsid w:val="00E02AB2"/>
    <w:rsid w:val="00E041D9"/>
    <w:rsid w:val="00E306EB"/>
    <w:rsid w:val="00E30DF1"/>
    <w:rsid w:val="00E33DCE"/>
    <w:rsid w:val="00E35D17"/>
    <w:rsid w:val="00E37A9C"/>
    <w:rsid w:val="00E4530F"/>
    <w:rsid w:val="00E4722D"/>
    <w:rsid w:val="00E4753F"/>
    <w:rsid w:val="00E56265"/>
    <w:rsid w:val="00E56924"/>
    <w:rsid w:val="00E806D0"/>
    <w:rsid w:val="00E80B1F"/>
    <w:rsid w:val="00E8409C"/>
    <w:rsid w:val="00E876B0"/>
    <w:rsid w:val="00E91DE4"/>
    <w:rsid w:val="00E91F84"/>
    <w:rsid w:val="00E965E7"/>
    <w:rsid w:val="00E9714A"/>
    <w:rsid w:val="00EA187E"/>
    <w:rsid w:val="00EA3204"/>
    <w:rsid w:val="00EA3639"/>
    <w:rsid w:val="00EB0221"/>
    <w:rsid w:val="00EB20C1"/>
    <w:rsid w:val="00EB613A"/>
    <w:rsid w:val="00EC637D"/>
    <w:rsid w:val="00ED0F06"/>
    <w:rsid w:val="00ED2F54"/>
    <w:rsid w:val="00ED5BDE"/>
    <w:rsid w:val="00EE4D7C"/>
    <w:rsid w:val="00EE5C9A"/>
    <w:rsid w:val="00EE7E50"/>
    <w:rsid w:val="00EF21AB"/>
    <w:rsid w:val="00EF25B7"/>
    <w:rsid w:val="00EF402F"/>
    <w:rsid w:val="00EF60D6"/>
    <w:rsid w:val="00EF6939"/>
    <w:rsid w:val="00EF6C3B"/>
    <w:rsid w:val="00EF715C"/>
    <w:rsid w:val="00F008E9"/>
    <w:rsid w:val="00F04726"/>
    <w:rsid w:val="00F15364"/>
    <w:rsid w:val="00F1646D"/>
    <w:rsid w:val="00F16825"/>
    <w:rsid w:val="00F169AF"/>
    <w:rsid w:val="00F21B3B"/>
    <w:rsid w:val="00F34124"/>
    <w:rsid w:val="00F353E3"/>
    <w:rsid w:val="00F439B5"/>
    <w:rsid w:val="00F71323"/>
    <w:rsid w:val="00FA25AB"/>
    <w:rsid w:val="00FB04F3"/>
    <w:rsid w:val="00FB2875"/>
    <w:rsid w:val="00FB53F4"/>
    <w:rsid w:val="00FC03BE"/>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space="0" w:sz="0" w:color="auto" w:val="none"/>
      <w:shd w:fill="auto" w:color="auto" w:val="clear"/>
    </w:rPr>
  </w:style>
  <w:style w:customStyle="true" w:styleId="eSPISCCParagraphDefaultFont" w:type="character">
    <w:name w:val="eSPIS_CC_Paragraph Default Font"/>
    <w:basedOn w:val="Zadanifontodlomka"/>
    <w:rsid w:val="00241EE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41EE7"/>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241EE7"/>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241EE7"/>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color="auto" w:space="0" w:sz="0" w:val="none"/>
      <w:shd w:color="auto" w:fill="auto" w:val="clear"/>
    </w:rPr>
  </w:style>
  <w:style w:customStyle="1" w:styleId="eSPISCCParagraphDefaultFont" w:type="character">
    <w:name w:val="eSPIS_CC_Paragraph Default Font"/>
    <w:basedOn w:val="Zadanifontodlomka"/>
    <w:rsid w:val="00241EE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41EE7"/>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241EE7"/>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241EE7"/>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84011">
      <w:marLeft w:val="0"/>
      <w:marRight w:val="0"/>
      <w:marTop w:val="0"/>
      <w:marBottom w:val="0"/>
      <w:divBdr>
        <w:top w:space="0" w:sz="0" w:color="auto" w:val="none"/>
        <w:left w:space="0" w:sz="0" w:color="auto" w:val="none"/>
        <w:bottom w:space="0" w:sz="0" w:color="auto" w:val="none"/>
        <w:right w:space="0" w:sz="0" w:color="auto" w:val="none"/>
      </w:divBdr>
    </w:div>
    <w:div w:id="64928401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izvorni_sadrzaj>
    <derivirana_varijabla naziv="DomainObject.Predmet.Broj_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164/2015</izvorni_sadrzaj>
    <derivirana_varijabla naziv="DomainObject.Predmet.Opis_1">OBUSTAVA St 164/2015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St-316/2019</izvorni_sadrzaj>
    <derivirana_varijabla naziv="DomainObject.Predmet.OznakaBroj_1">St-316/2019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 ADRIA d.o.o. putnička agencija</izvorni_sadrzaj>
    <derivirana_varijabla naziv="DomainObject.Predmet.ProtustrankaFormated_1">  INFO ADRIA d.o.o. putnička agencija</derivirana_varijabla>
  </DomainObject.Predmet.ProtustrankaFormated>
  <DomainObject.Predmet.ProtustrankaFormatedOIB>
    <izvorni_sadrzaj>  INFO ADRIA d.o.o. putnička agencija, OIB 00794849090</izvorni_sadrzaj>
    <derivirana_varijabla naziv="DomainObject.Predmet.ProtustrankaFormatedOIB_1">  INFO ADRIA d.o.o. putnička agencija, OIB 00794849090</derivirana_varijabla>
  </DomainObject.Predmet.ProtustrankaFormatedOIB>
  <DomainObject.Predmet.ProtustrankaFormatedWithAdress>
    <izvorni_sadrzaj> INFO ADRIA d.o.o. putnička agencija, Ulica 47, br. 73, 20270 Vela Luka</izvorni_sadrzaj>
    <derivirana_varijabla naziv="DomainObject.Predmet.ProtustrankaFormatedWithAdress_1"> INFO ADRIA d.o.o. putnička agencija, Ulica 47, br. 73, 20270 Vela Luka</derivirana_varijabla>
  </DomainObject.Predmet.ProtustrankaFormatedWithAdress>
  <DomainObject.Predmet.ProtustrankaFormatedWithAdressOIB>
    <izvorni_sadrzaj> INFO ADRIA d.o.o. putnička agencija, OIB 00794849090, Ulica 47, br. 73, 20270 Vela Luka</izvorni_sadrzaj>
    <derivirana_varijabla naziv="DomainObject.Predmet.ProtustrankaFormatedWithAdressOIB_1"> INFO ADRIA d.o.o. putnička agencija, OIB 00794849090, Ulica 47, br. 73, 20270 Vela Luka</derivirana_varijabla>
  </DomainObject.Predmet.ProtustrankaFormatedWithAdressOIB>
  <DomainObject.Predmet.ProtustrankaWithAdress>
    <izvorni_sadrzaj>INFO ADRIA d.o.o. putnička agencija Ulica 47, br. 73, 20270 Vela Luka</izvorni_sadrzaj>
    <derivirana_varijabla naziv="DomainObject.Predmet.ProtustrankaWithAdress_1">INFO ADRIA d.o.o. putnička agencija Ulica 47, br. 73, 20270 Vela Luka</derivirana_varijabla>
  </DomainObject.Predmet.ProtustrankaWithAdress>
  <DomainObject.Predmet.ProtustrankaWithAdressOIB>
    <izvorni_sadrzaj>INFO ADRIA d.o.o. putnička agencija, OIB 00794849090, Ulica 47, br. 73, 20270 Vela Luka</izvorni_sadrzaj>
    <derivirana_varijabla naziv="DomainObject.Predmet.ProtustrankaWithAdressOIB_1">INFO ADRIA d.o.o. putnička agencija, OIB 00794849090, Ulica 47, br. 73, 20270 Vela Luka</derivirana_varijabla>
  </DomainObject.Predmet.ProtustrankaWithAdressOIB>
  <DomainObject.Predmet.ProtustrankaNazivFormated>
    <izvorni_sadrzaj>INFO ADRIA d.o.o. putnička agencija</izvorni_sadrzaj>
    <derivirana_varijabla naziv="DomainObject.Predmet.ProtustrankaNazivFormated_1">INFO ADRIA d.o.o. putnička agencija</derivirana_varijabla>
  </DomainObject.Predmet.ProtustrankaNazivFormated>
  <DomainObject.Predmet.ProtustrankaNazivFormatedOIB>
    <izvorni_sadrzaj>INFO ADRIA d.o.o. putnička agencija, OIB 00794849090</izvorni_sadrzaj>
    <derivirana_varijabla naziv="DomainObject.Predmet.ProtustrankaNazivFormatedOIB_1">INFO ADRIA d.o.o. putnička agencija, OIB 00794849090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Split,Podružnica Dubrovnik</izvorni_sadrzaj>
    <derivirana_varijabla naziv="DomainObject.Predmet.StrankaFormated_1">  Financijska agencija, RC Split,Podružnica Dubrovnik</derivirana_varijabla>
  </DomainObject.Predmet.StrankaFormated>
  <DomainObject.Predmet.StrankaFormatedOIB>
    <izvorni_sadrzaj>  Financijska agencija, RC Split,Podružnica Dubrovnik, OIB 85821130368</izvorni_sadrzaj>
    <derivirana_varijabla naziv="DomainObject.Predmet.StrankaFormatedOIB_1">  Financijska agencija, RC Split,Podružnica Dubrovnik, OIB 85821130368</derivirana_varijabla>
  </DomainObject.Predmet.StrankaFormatedOIB>
  <DomainObject.Predmet.StrankaFormatedWithAdress>
    <izvorni_sadrzaj> Financijska agencija, RC Split,Podružnica Dubrovnik, Vukovarska 2, 20000 Dubrovnik</izvorni_sadrzaj>
    <derivirana_varijabla naziv="DomainObject.Predmet.StrankaFormatedWithAdress_1"> Financijska agencija, RC Split,Podružnica Dubrovnik, Vukovarska 2, 20000 Dubrovnik</derivirana_varijabla>
  </DomainObject.Predmet.StrankaFormatedWithAdress>
  <DomainObject.Predmet.StrankaFormatedWithAdressOIB>
    <izvorni_sadrzaj> Financijska agencija, RC Split,Podružnica Dubrovnik, OIB 85821130368, Vukovarska 2, 20000 Dubrovnik</izvorni_sadrzaj>
    <derivirana_varijabla naziv="DomainObject.Predmet.StrankaFormatedWithAdressOIB_1"> Financijska agencija, RC Split,Podružnica Dubrovnik, OIB 85821130368, Vukovarska 2, 20000 Dubrovnik</derivirana_varijabla>
  </DomainObject.Predmet.StrankaFormatedWithAdressOIB>
  <DomainObject.Predmet.StrankaWithAdress>
    <izvorni_sadrzaj>Financijska agencija, RC Split,Podružnica Dubrovnik Vukovarska 2,20000 Dubrovnik</izvorni_sadrzaj>
    <derivirana_varijabla naziv="DomainObject.Predmet.StrankaWithAdress_1">Financijska agencija, RC Split,Podružnica Dubrovnik Vukovarska 2,20000 Dubrovnik</derivirana_varijabla>
  </DomainObject.Predmet.StrankaWithAdress>
  <DomainObject.Predmet.StrankaWithAdressOIB>
    <izvorni_sadrzaj>Financijska agencija, RC Split,Podružnica Dubrovnik, OIB 85821130368, Vukovarska 2,20000 Dubrovnik</izvorni_sadrzaj>
    <derivirana_varijabla naziv="DomainObject.Predmet.StrankaWithAdressOIB_1">Financijska agencija, RC Split,Podružnica Dubrovnik, OIB 85821130368, Vukovarska 2,20000 Dubrovnik</derivirana_varijabla>
  </DomainObject.Predmet.StrankaWithAdressOIB>
  <DomainObject.Predmet.StrankaNazivFormated>
    <izvorni_sadrzaj>Financijska agencija, RC Split,Podružnica Dubrovnik</izvorni_sadrzaj>
    <derivirana_varijabla naziv="DomainObject.Predmet.StrankaNazivFormated_1">Financijska agencija, RC Split,Podružnica Dubrovnik</derivirana_varijabla>
  </DomainObject.Predmet.StrankaNazivFormated>
  <DomainObject.Predmet.StrankaNazivFormatedOIB>
    <izvorni_sadrzaj>Financijska agencija, RC Split,Podružnica Dubrovnik, OIB 85821130368</izvorni_sadrzaj>
    <derivirana_varijabla naziv="DomainObject.Predmet.StrankaNazivFormatedOIB_1">Financijska agencija, 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Financijska agencija, RC Split,Podružnica Dubrovnik</item>
    </izvorni_sadrzaj>
    <derivirana_varijabla naziv="DomainObject.Predmet.StrankaListFormated_1">
      <item>Financijska agencija, RC Split,Podružnica Dubrovnik</item>
    </derivirana_varijabla>
  </DomainObject.Predmet.StrankaListFormated>
  <DomainObject.Predmet.StrankaListFormatedOIB>
    <izvorni_sadrzaj>
      <item>Financijska agencija, RC Split,Podružnica Dubrovnik, OIB 85821130368</item>
    </izvorni_sadrzaj>
    <derivirana_varijabla naziv="DomainObject.Predmet.StrankaListFormatedOIB_1">
      <item>Financijska agencija, RC Split,Podružnica Dubrovnik, OIB 85821130368</item>
    </derivirana_varijabla>
  </DomainObject.Predmet.StrankaListFormatedOIB>
  <DomainObject.Predmet.StrankaListFormatedWithAdress>
    <izvorni_sadrzaj>
      <item>Financijska agencija, RC Split,Podružnica Dubrovnik, Vukovarska 2, 20000 Dubrovnik</item>
    </izvorni_sadrzaj>
    <derivirana_varijabla naziv="DomainObject.Predmet.StrankaListFormatedWithAdress_1">
      <item>Financijska agencija, RC Split,Podružnica Dubrovnik, Vukovarska 2, 20000 Dubrovnik</item>
    </derivirana_varijabla>
  </DomainObject.Predmet.StrankaListFormatedWithAdress>
  <DomainObject.Predmet.StrankaListFormatedWithAdressOIB>
    <izvorni_sadrzaj>
      <item>Financijska agencija, RC Split,Podružnica Dubrovnik, OIB 85821130368, Vukovarska 2, 20000 Dubrovnik</item>
    </izvorni_sadrzaj>
    <derivirana_varijabla naziv="DomainObject.Predmet.StrankaListFormatedWithAdressOIB_1">
      <item>Financijska agencija, RC Split,Podružnica Dubrovnik, OIB 85821130368, Vukovarska 2, 20000 Dubrovnik</item>
    </derivirana_varijabla>
  </DomainObject.Predmet.StrankaListFormatedWithAdressOIB>
  <DomainObject.Predmet.StrankaListNazivFormated>
    <izvorni_sadrzaj>
      <item>Financijska agencija, RC Split,Podružnica Dubrovnik</item>
    </izvorni_sadrzaj>
    <derivirana_varijabla naziv="DomainObject.Predmet.StrankaListNazivFormated_1">
      <item>Financijska agencija, RC Split,Podružnica Dubrovnik</item>
    </derivirana_varijabla>
  </DomainObject.Predmet.StrankaListNazivFormated>
  <DomainObject.Predmet.StrankaListNazivFormatedOIB>
    <izvorni_sadrzaj>
      <item>Financijska agencija, RC Split,Podružnica Dubrovnik, OIB 85821130368</item>
    </izvorni_sadrzaj>
    <derivirana_varijabla naziv="DomainObject.Predmet.StrankaListNazivFormatedOIB_1">
      <item>Financijska agencija, RC Split,Podružnica Dubrovnik, OIB 85821130368</item>
    </derivirana_varijabla>
  </DomainObject.Predmet.StrankaListNazivFormatedOIB>
  <DomainObject.Predmet.ProtuStrankaListFormated>
    <izvorni_sadrzaj>
      <item>INFO ADRIA d.o.o. putnička agencija</item>
    </izvorni_sadrzaj>
    <derivirana_varijabla naziv="DomainObject.Predmet.ProtuStrankaListFormated_1">
      <item>INFO ADRIA d.o.o. putnička agencija</item>
    </derivirana_varijabla>
  </DomainObject.Predmet.ProtuStrankaListFormated>
  <DomainObject.Predmet.ProtuStrankaListFormatedOIB>
    <izvorni_sadrzaj>
      <item>INFO ADRIA d.o.o. putnička agencija, OIB 00794849090</item>
    </izvorni_sadrzaj>
    <derivirana_varijabla naziv="DomainObject.Predmet.ProtuStrankaListFormatedOIB_1">
      <item>INFO ADRIA d.o.o. putnička agencija, OIB 00794849090</item>
    </derivirana_varijabla>
  </DomainObject.Predmet.ProtuStrankaListFormatedOIB>
  <DomainObject.Predmet.ProtuStrankaListFormatedWithAdress>
    <izvorni_sadrzaj>
      <item>INFO ADRIA d.o.o. putnička agencija, Ulica 47, br. 73, 20270 Vela Luka</item>
    </izvorni_sadrzaj>
    <derivirana_varijabla naziv="DomainObject.Predmet.ProtuStrankaListFormatedWithAdress_1">
      <item>INFO ADRIA d.o.o. putnička agencija, Ulica 47, br. 73, 20270 Vela Luka</item>
    </derivirana_varijabla>
  </DomainObject.Predmet.ProtuStrankaListFormatedWithAdress>
  <DomainObject.Predmet.ProtuStrankaListFormatedWithAdressOIB>
    <izvorni_sadrzaj>
      <item>INFO ADRIA d.o.o. putnička agencija, OIB 00794849090, Ulica 47, br. 73, 20270 Vela Luka</item>
    </izvorni_sadrzaj>
    <derivirana_varijabla naziv="DomainObject.Predmet.ProtuStrankaListFormatedWithAdressOIB_1">
      <item>INFO ADRIA d.o.o. putnička agencija, OIB 00794849090, Ulica 47, br. 73, 20270 Vela Luka</item>
    </derivirana_varijabla>
  </DomainObject.Predmet.ProtuStrankaListFormatedWithAdressOIB>
  <DomainObject.Predmet.ProtuStrankaListNazivFormated>
    <izvorni_sadrzaj>
      <item>INFO ADRIA d.o.o. putnička agencija</item>
    </izvorni_sadrzaj>
    <derivirana_varijabla naziv="DomainObject.Predmet.ProtuStrankaListNazivFormated_1">
      <item>INFO ADRIA d.o.o. putnička agencija</item>
    </derivirana_varijabla>
  </DomainObject.Predmet.ProtuStrankaListNazivFormated>
  <DomainObject.Predmet.ProtuStrankaListNazivFormatedOIB>
    <izvorni_sadrzaj>
      <item>INFO ADRIA d.o.o. putnička agencija, OIB 00794849090</item>
    </izvorni_sadrzaj>
    <derivirana_varijabla naziv="DomainObject.Predmet.ProtuStrankaListNazivFormatedOIB_1">
      <item>INFO ADRIA d.o.o. putnička agencija, OIB 00794849090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Financijska agencija, RC Split,Podružnica Dubrovnik</izvorni_sadrzaj>
    <derivirana_varijabla naziv="DomainObject.Predmet.StrankaIDrugi_1">Financijska agencija, RC Split,Podružnica Dubrovnik</derivirana_varijabla>
  </DomainObject.Predmet.StrankaIDrugi>
  <DomainObject.Predmet.ProtustrankaIDrugi>
    <izvorni_sadrzaj>INFO ADRIA d.o.o. putnička agencija</izvorni_sadrzaj>
    <derivirana_varijabla naziv="DomainObject.Predmet.ProtustrankaIDrugi_1">INFO ADRIA d.o.o. putnička agencija</derivirana_varijabla>
  </DomainObject.Predmet.ProtustrankaIDrugi>
  <DomainObject.Predmet.StrankaIDrugiAdressOIB>
    <izvorni_sadrzaj>Financijska agencija, RC Split,Podružnica Dubrovnik, OIB 85821130368, Vukovarska 2, 20000 Dubrovnik</izvorni_sadrzaj>
    <derivirana_varijabla naziv="DomainObject.Predmet.StrankaIDrugiAdressOIB_1">Financijska agencija, RC Split,Podružnica Dubrovnik, OIB 85821130368, Vukovarska 2, 20000 Dubrovnik</derivirana_varijabla>
  </DomainObject.Predmet.StrankaIDrugiAdressOIB>
  <DomainObject.Predmet.ProtustrankaIDrugiAdressOIB>
    <izvorni_sadrzaj>INFO ADRIA d.o.o. putnička agencija, OIB 00794849090, Ulica 47, br. 73, 20270 Vela Luka</izvorni_sadrzaj>
    <derivirana_varijabla naziv="DomainObject.Predmet.ProtustrankaIDrugiAdressOIB_1">INFO ADRIA d.o.o. putnička agencija, OIB 00794849090, Ulica 47, br. 73,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 ADRIA d.o.o. putnička agencija</item>
      <item>Financijska agencija, RC Split,Podružnica Dubrovnik</item>
    </izvorni_sadrzaj>
    <derivirana_varijabla naziv="DomainObject.Predmet.SudioniciListNaziv_1">
      <item>INFO ADRIA d.o.o. putnička agencija</item>
      <item>Financijska agencija, RC Split,Podružnica Dubrovnik</item>
    </derivirana_varijabla>
  </DomainObject.Predmet.SudioniciListNaziv>
  <DomainObject.Predmet.SudioniciListAdressOIB>
    <izvorni_sadrzaj>
      <item>INFO ADRIA d.o.o. putnička agencija, OIB 00794849090, Ulica 47, br. 73,20270 Vela Luka</item>
      <item>Financijska agencija, RC Split,Podružnica Dubrovnik, OIB 85821130368, Vukovarska 2,20000 Dubrovnik</item>
    </izvorni_sadrzaj>
    <derivirana_varijabla naziv="DomainObject.Predmet.SudioniciListAdressOIB_1">
      <item>INFO ADRIA d.o.o. putnička agencija, OIB 00794849090, Ulica 47, br. 73,20270 Vela Luka</item>
      <item>Financijska agencija, 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00794849090</item>
    </izvorni_sadrzaj>
    <derivirana_varijabla naziv="DomainObject.Predmet.SudioniciListNazivOIB_1">
      <item>, OIB 85821130368</item>
      <item>, OIB 00794849090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738</properties:Words>
  <properties:Characters>4100</properties:Characters>
  <properties:Lines>105</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2019-03-19T08:07:00Z</dcterms:created>
  <dc:creator>Katarina Franković</dc:creator>
  <cp:lastModifiedBy>Katarina Franković</cp:lastModifiedBy>
  <cp:lastPrinted>2019-03-19T08:09:00Z</cp:lastPrinted>
  <dcterms:modified xmlns:xsi="http://www.w3.org/2001/XMLSchema-instance" xsi:type="dcterms:W3CDTF">2019-03-19T08:51:00Z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(obustava i zaključenje čl. 293 St 316  2019 461 2018.docx)</vt:lpwstr>
  </prop:property>
  <prop:property name="CC_coloring" pid="4" fmtid="{D5CDD505-2E9C-101B-9397-08002B2CF9AE}">
    <vt:bool>false</vt:bool>
  </prop:property>
  <prop:property name="BrojStranica" pid="5" fmtid="{D5CDD505-2E9C-101B-9397-08002B2CF9AE}">
    <vt:i4>3</vt:i4>
  </prop:property>
</prop:Properties>
</file>