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ef60836" w14:paraId="ef60836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043F6C" w:rsidR="003F1470" w:rsidRPr="00043F6C">
      <w:pPr>
        <w:ind w:firstLine="708"/>
        <w:jc w:val="both"/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93390A">
        <w:t xml:space="preserve">STARIGRAD GRADNJA j.d.o.o., </w:t>
      </w:r>
      <w:proofErr w:type="spellStart"/>
      <w:r w:rsidR="0093390A">
        <w:t>Starigrad</w:t>
      </w:r>
      <w:proofErr w:type="spellEnd"/>
      <w:r w:rsidR="0093390A">
        <w:t xml:space="preserve">, </w:t>
      </w:r>
      <w:proofErr w:type="spellStart"/>
      <w:r w:rsidR="0093390A">
        <w:t>Paklenička</w:t>
      </w:r>
      <w:proofErr w:type="spellEnd"/>
      <w:r w:rsidR="0093390A">
        <w:t xml:space="preserve"> ulica 7, OIB:30569612521</w:t>
      </w:r>
      <w:r w:rsidR="00043F6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93390A">
        <w:t>28</w:t>
      </w:r>
      <w:r w:rsidR="002B574C">
        <w:t xml:space="preserve">. </w:t>
      </w:r>
      <w:r w:rsidR="00043F6C">
        <w:t>kolovoza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F21BD8">
        <w:t>20. veljače</w:t>
      </w:r>
      <w:r w:rsidR="000B7480">
        <w:t xml:space="preserve"> </w:t>
      </w:r>
      <w:r w:rsidR="00127F49" w:rsidRPr="00047B49">
        <w:t>201</w:t>
      </w:r>
      <w:r w:rsidR="00743EC4">
        <w:t>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F21BD8">
        <w:t>4. veljače 2019.</w:t>
      </w:r>
      <w:r w:rsidR="001A2481" w:rsidRPr="00047B49">
        <w:t xml:space="preserve">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743EC4" w:rsidP="00743EC4" w:rsidR="00743EC4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F21BD8" w:rsidP="00743EC4" w:rsidR="00743EC4" w:rsidRPr="006F3E15">
      <w:r>
        <w:t>Martina Kalmeta</w:t>
      </w:r>
      <w:r w:rsidR="00743EC4" w:rsidRPr="006F3E15">
        <w:t xml:space="preserve"> </w:t>
      </w:r>
      <w:r w:rsidR="00743EC4" w:rsidRPr="006F3E15">
        <w:tab/>
      </w:r>
      <w:r w:rsidR="00743EC4" w:rsidRPr="006F3E15">
        <w:tab/>
      </w:r>
      <w:r w:rsidR="00743EC4" w:rsidRPr="006F3E15">
        <w:tab/>
      </w:r>
      <w:r w:rsidR="00743EC4" w:rsidRPr="006F3E15">
        <w:tab/>
      </w:r>
      <w:r w:rsidR="00743EC4" w:rsidRPr="006F3E15">
        <w:tab/>
      </w:r>
      <w:r w:rsidR="00743EC4" w:rsidRPr="006F3E15">
        <w:tab/>
      </w:r>
      <w:r w:rsidR="00743EC4" w:rsidRPr="006F3E15">
        <w:tab/>
      </w:r>
      <w:r w:rsidR="00743EC4" w:rsidRPr="006F3E15">
        <w:tab/>
        <w:t xml:space="preserve">   Ana Markač, v.r.</w:t>
      </w:r>
    </w:p>
    <w:p w:rsidRDefault="003F56A6" w:rsidP="003F56A6" w:rsidR="003F56A6"/>
    <w:p w:rsidRDefault="00D610E5" w:rsidP="003F56A6" w:rsidR="00D610E5">
      <w:pPr>
        <w:jc w:val="center"/>
      </w:pPr>
    </w:p>
    <w:p w:rsidRDefault="00AB7880" w:rsidP="00B019B7" w:rsidR="00AB7880" w:rsidRPr="00047B49"/>
    <w:p w:rsidRDefault="00B019B7" w:rsidP="00B019B7" w:rsidR="00B019B7" w:rsidRPr="00047B49">
      <w:r w:rsidRPr="00047B49">
        <w:t>DNA:</w:t>
      </w:r>
    </w:p>
    <w:p w:rsidRDefault="003F56A6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93390A">
      <w:t>408</w:t>
    </w:r>
    <w:r w:rsidR="000E3A30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3F6C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3A30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26240"/>
    <w:rsid w:val="00743EC4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3390A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86330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014A"/>
    <w:rsid w:val="00DE78C2"/>
    <w:rsid w:val="00DF3513"/>
    <w:rsid w:val="00DF72E8"/>
    <w:rsid w:val="00E040EE"/>
    <w:rsid w:val="00E42797"/>
    <w:rsid w:val="00E467B0"/>
    <w:rsid w:val="00E50C06"/>
    <w:rsid w:val="00E86539"/>
    <w:rsid w:val="00E8758E"/>
    <w:rsid w:val="00EA0AA4"/>
    <w:rsid w:val="00EB5F26"/>
    <w:rsid w:val="00ED021C"/>
    <w:rsid w:val="00EE4347"/>
    <w:rsid w:val="00EE60B4"/>
    <w:rsid w:val="00EF1F3C"/>
    <w:rsid w:val="00F21BD8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0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C0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0C0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0C0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0C0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0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C0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0C0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0C0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0C0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35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STARIGRAD GRADNJA j.d.o.o. za graditeljstvo i poslovne usluge</izvorni_sadrzaj>
    <derivirana_varijabla naziv="DomainObject.Predmet.ProtustrankaFormated_1">  STARIGRAD GRADNJA j.d.o.o. za graditeljstvo i poslovne usluge</derivirana_varijabla>
  </DomainObject.Predmet.ProtustrankaFormated>
  <DomainObject.Predmet.ProtustrankaFormatedOIB>
    <izvorni_sadrzaj>  STARIGRAD GRADNJA j.d.o.o. za graditeljstvo i poslovne usluge, OIB 30569612521</izvorni_sadrzaj>
    <derivirana_varijabla naziv="DomainObject.Predmet.ProtustrankaFormatedOIB_1">  STARIGRAD GRADNJA j.d.o.o. za graditeljstvo i poslovne usluge, OIB 30569612521</derivirana_varijabla>
  </DomainObject.Predmet.ProtustrankaFormatedOIB>
  <DomainObject.Predmet.ProtustrankaFormatedWithAdress>
    <izvorni_sadrzaj> STARIGRAD GRADNJA j.d.o.o. za graditeljstvo i poslovne usluge, Paklenička ulica 7, 23244 Starigrad</izvorni_sadrzaj>
    <derivirana_varijabla naziv="DomainObject.Predmet.ProtustrankaFormatedWithAdress_1"> STARIGRAD GRADNJA j.d.o.o. za graditeljstvo i poslovne usluge, Paklenička ulica 7, 23244 Starigrad</derivirana_varijabla>
  </DomainObject.Predmet.ProtustrankaFormatedWithAdress>
  <DomainObject.Predmet.ProtustrankaFormatedWithAdressOIB>
    <izvorni_sadrzaj> STARIGRAD GRADNJA j.d.o.o. za graditeljstvo i poslovne usluge, OIB 30569612521, Paklenička ulica 7, 23244 Starigrad</izvorni_sadrzaj>
    <derivirana_varijabla naziv="DomainObject.Predmet.ProtustrankaFormatedWithAdressOIB_1"> STARIGRAD GRADNJA j.d.o.o. za graditeljstvo i poslovne usluge, OIB 30569612521, Paklenička ulica 7, 23244 Starigrad</derivirana_varijabla>
  </DomainObject.Predmet.ProtustrankaFormatedWithAdressOIB>
  <DomainObject.Predmet.ProtustrankaWithAdress>
    <izvorni_sadrzaj>STARIGRAD GRADNJA j.d.o.o. za graditeljstvo i poslovne usluge Paklenička ulica 7, 23244 Starigrad</izvorni_sadrzaj>
    <derivirana_varijabla naziv="DomainObject.Predmet.ProtustrankaWithAdress_1">STARIGRAD GRADNJA j.d.o.o. za graditeljstvo i poslovne usluge Paklenička ulica 7, 23244 Starigrad</derivirana_varijabla>
  </DomainObject.Predmet.ProtustrankaWithAdress>
  <DomainObject.Predmet.ProtustrankaWithAdressOIB>
    <izvorni_sadrzaj>STARIGRAD GRADNJA j.d.o.o. za graditeljstvo i poslovne usluge, OIB 30569612521, Paklenička ulica 7, 23244 Starigrad</izvorni_sadrzaj>
    <derivirana_varijabla naziv="DomainObject.Predmet.ProtustrankaWithAdressOIB_1">STARIGRAD GRADNJA j.d.o.o. za graditeljstvo i poslovne usluge, OIB 30569612521, Paklenička ulica 7, 23244 Starigrad</derivirana_varijabla>
  </DomainObject.Predmet.ProtustrankaWithAdressOIB>
  <DomainObject.Predmet.ProtustrankaNazivFormated>
    <izvorni_sadrzaj>STARIGRAD GRADNJA j.d.o.o. za graditeljstvo i poslovne usluge</izvorni_sadrzaj>
    <derivirana_varijabla naziv="DomainObject.Predmet.ProtustrankaNazivFormated_1">STARIGRAD GRADNJA j.d.o.o. za graditeljstvo i poslovne usluge</derivirana_varijabla>
  </DomainObject.Predmet.ProtustrankaNazivFormated>
  <DomainObject.Predmet.ProtustrankaNazivFormatedOIB>
    <izvorni_sadrzaj>STARIGRAD GRADNJA j.d.o.o. za graditeljstvo i poslovne usluge, OIB 30569612521</izvorni_sadrzaj>
    <derivirana_varijabla naziv="DomainObject.Predmet.ProtustrankaNazivFormatedOIB_1">STARIGRAD GRADNJA j.d.o.o. za graditeljstvo i poslovne usluge, OIB 30569612521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STARIGRAD GRADNJA j.d.o.o. za graditeljstvo i poslovne usluge</item>
    </izvorni_sadrzaj>
    <derivirana_varijabla naziv="DomainObject.Predmet.ProtuStrankaListFormated_1">
      <item>STARIGRAD GRADNJA j.d.o.o. za graditeljstvo i poslovne usluge</item>
    </derivirana_varijabla>
  </DomainObject.Predmet.ProtuStrankaListFormated>
  <DomainObject.Predmet.ProtuStrankaListFormatedOIB>
    <izvorni_sadrzaj>
      <item>STARIGRAD GRADNJA j.d.o.o. za graditeljstvo i poslovne usluge, OIB 30569612521</item>
    </izvorni_sadrzaj>
    <derivirana_varijabla naziv="DomainObject.Predmet.ProtuStrankaListFormatedOIB_1">
      <item>STARIGRAD GRADNJA j.d.o.o. za graditeljstvo i poslovne usluge, OIB 30569612521</item>
    </derivirana_varijabla>
  </DomainObject.Predmet.ProtuStrankaListFormatedOIB>
  <DomainObject.Predmet.ProtuStrankaListFormatedWithAdress>
    <izvorni_sadrzaj>
      <item>STARIGRAD GRADNJA j.d.o.o. za graditeljstvo i poslovne usluge, Paklenička ulica 7, 23244 Starigrad</item>
    </izvorni_sadrzaj>
    <derivirana_varijabla naziv="DomainObject.Predmet.ProtuStrankaListFormatedWithAdress_1">
      <item>STARIGRAD GRADNJA j.d.o.o. za graditeljstvo i poslovne usluge, Paklenička ulica 7, 23244 Starigrad</item>
    </derivirana_varijabla>
  </DomainObject.Predmet.ProtuStrankaListFormatedWithAdress>
  <DomainObject.Predmet.ProtuStrankaListFormatedWithAdressOIB>
    <izvorni_sadrzaj>
      <item>STARIGRAD GRADNJA j.d.o.o. za graditeljstvo i poslovne usluge, OIB 30569612521, Paklenička ulica 7, 23244 Starigrad</item>
    </izvorni_sadrzaj>
    <derivirana_varijabla naziv="DomainObject.Predmet.ProtuStrankaListFormatedWithAdressOIB_1">
      <item>STARIGRAD GRADNJA j.d.o.o. za graditeljstvo i poslovne usluge, OIB 30569612521, Paklenička ulica 7, 23244 Starigrad</item>
    </derivirana_varijabla>
  </DomainObject.Predmet.ProtuStrankaListFormatedWithAdressOIB>
  <DomainObject.Predmet.ProtuStrankaListNazivFormated>
    <izvorni_sadrzaj>
      <item>STARIGRAD GRADNJA j.d.o.o. za graditeljstvo i poslovne usluge</item>
    </izvorni_sadrzaj>
    <derivirana_varijabla naziv="DomainObject.Predmet.ProtuStrankaListNazivFormated_1">
      <item>STARIGRAD GRADNJA j.d.o.o. za graditeljstvo i poslovne usluge</item>
    </derivirana_varijabla>
  </DomainObject.Predmet.ProtuStrankaListNazivFormated>
  <DomainObject.Predmet.ProtuStrankaListNazivFormatedOIB>
    <izvorni_sadrzaj>
      <item>STARIGRAD GRADNJA j.d.o.o. za graditeljstvo i poslovne usluge, OIB 30569612521</item>
    </izvorni_sadrzaj>
    <derivirana_varijabla naziv="DomainObject.Predmet.ProtuStrankaListNazivFormatedOIB_1">
      <item>STARIGRAD GRADNJA j.d.o.o. za graditeljstvo i poslovne usluge, OIB 30569612521</item>
    </derivirana_varijabla>
  </DomainObject.Predmet.ProtuStrankaListNazivFormatedOIB>
  <DomainObject.Predmet.OstaliListFormated>
    <izvorni_sadrzaj>
      <item>Ana-Marija Bajić</item>
    </izvorni_sadrzaj>
    <derivirana_varijabla naziv="DomainObject.Predmet.OstaliListFormated_1">
      <item>Ana-Marija Bajić</item>
    </derivirana_varijabla>
  </DomainObject.Predmet.OstaliListFormated>
  <DomainObject.Predmet.OstaliListFormatedOIB>
    <izvorni_sadrzaj>
      <item>Ana-Marija Bajić, OIB 49922781370</item>
    </izvorni_sadrzaj>
    <derivirana_varijabla naziv="DomainObject.Predmet.OstaliListFormatedOIB_1">
      <item>Ana-Marija Bajić, OIB 49922781370</item>
    </derivirana_varijabla>
  </DomainObject.Predmet.OstaliListFormatedOIB>
  <DomainObject.Predmet.OstaliListFormatedWithAdress>
    <izvorni_sadrzaj>
      <item>Ana-Marija Bajić, Paklenička ulica 7, 23244 Starigrad</item>
    </izvorni_sadrzaj>
    <derivirana_varijabla naziv="DomainObject.Predmet.OstaliListFormatedWithAdress_1">
      <item>Ana-Marija Bajić, Paklenička ulica 7, 23244 Starigrad</item>
    </derivirana_varijabla>
  </DomainObject.Predmet.OstaliListFormatedWithAdress>
  <DomainObject.Predmet.OstaliListFormatedWithAdressOIB>
    <izvorni_sadrzaj>
      <item>Ana-Marija Bajić, OIB 49922781370, Paklenička ulica 7, 23244 Starigrad</item>
    </izvorni_sadrzaj>
    <derivirana_varijabla naziv="DomainObject.Predmet.OstaliListFormatedWithAdressOIB_1">
      <item>Ana-Marija Bajić, OIB 49922781370, Paklenička ulica 7, 23244 Starigrad</item>
    </derivirana_varijabla>
  </DomainObject.Predmet.OstaliListFormatedWithAdressOIB>
  <DomainObject.Predmet.OstaliListNazivFormated>
    <izvorni_sadrzaj>
      <item>Ana-Marija Bajić</item>
    </izvorni_sadrzaj>
    <derivirana_varijabla naziv="DomainObject.Predmet.OstaliListNazivFormated_1">
      <item>Ana-Marija Bajić</item>
    </derivirana_varijabla>
  </DomainObject.Predmet.OstaliListNazivFormated>
  <DomainObject.Predmet.OstaliListNazivFormatedOIB>
    <izvorni_sadrzaj>
      <item>Ana-Marija Bajić, OIB 49922781370</item>
    </izvorni_sadrzaj>
    <derivirana_varijabla naziv="DomainObject.Predmet.OstaliListNazivFormatedOIB_1">
      <item>Ana-Marija Bajić, OIB 49922781370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STARIGRAD GRADNJA j.d.o.o. za graditeljstvo i poslovne usluge</izvorni_sadrzaj>
    <derivirana_varijabla naziv="DomainObject.Predmet.ProtustrankaIDrugi_1">STARIGRAD GRADNJA j.d.o.o. za graditeljstvo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STARIGRAD GRADNJA j.d.o.o. za graditeljstvo i poslovne usluge, OIB 30569612521, Paklenička ulica 7, 23244 Starigrad</izvorni_sadrzaj>
    <derivirana_varijabla naziv="DomainObject.Predmet.ProtustrankaIDrugiAdressOIB_1">STARIGRAD GRADNJA j.d.o.o. za graditeljstvo i poslovne usluge, OIB 30569612521, Paklenička ulica 7,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STARIGRAD GRADNJA j.d.o.o. za graditeljstvo i poslovne usluge</item>
      <item>Financijska agencija, Podružnica Zadar</item>
      <item>Ana-Marija Bajić</item>
    </izvorni_sadrzaj>
    <derivirana_varijabla naziv="DomainObject.Predmet.SudioniciListNaziv_1">
      <item>STARIGRAD GRADNJA j.d.o.o. za graditeljstvo i poslovne usluge</item>
      <item>Financijska agencija, Podružnica Zadar</item>
      <item>Ana-Marija Bajić</item>
    </derivirana_varijabla>
  </DomainObject.Predmet.SudioniciListNaziv>
  <DomainObject.Predmet.SudioniciListAdressOIB>
    <izvorni_sadrzaj>
      <item>STARIGRAD GRADNJA j.d.o.o. za graditeljstvo i poslovne usluge, OIB 30569612521, Paklenička ulica 7,23244 Starigrad</item>
      <item>Financijska agencija, Podružnica Zadar, OIB 85821130368</item>
      <item>Ana-Marija Bajić, OIB 49922781370, Paklenička ulica 7,23244 Starigrad</item>
    </izvorni_sadrzaj>
    <derivirana_varijabla naziv="DomainObject.Predmet.SudioniciListAdressOIB_1">
      <item>STARIGRAD GRADNJA j.d.o.o. za graditeljstvo i poslovne usluge, OIB 30569612521, Paklenička ulica 7,23244 Starigrad</item>
      <item>Financijska agencija, Podružnica Zadar, OIB 85821130368</item>
      <item>Ana-Marija Bajić, OIB 49922781370, Paklenička ulica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30569612521</item>
      <item>, OIB 85821130368</item>
      <item>, OIB 49922781370</item>
    </izvorni_sadrzaj>
    <derivirana_varijabla naziv="DomainObject.Predmet.SudioniciListNazivOIB_1">
      <item>, OIB 30569612521</item>
      <item>, OIB 85821130368</item>
      <item>, OIB 49922781370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St-408/2018-2</izvorni_sadrzaj>
    <derivirana_varijabla naziv="DomainObject.PredzadnjaOdlukaIzPredmeta.Oznaka_1">St-408/2018-2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AFE27-74BF-4E17-9475-5EA420C16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737</properties:Characters>
  <properties:Lines>30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2018-12-05T13:00:00Z</dcterms:created>
  <dc:creator>Administrator</dc:creator>
  <cp:lastModifiedBy>Martina Kalmeta</cp:lastModifiedBy>
  <cp:lastPrinted>2019-02-01T10:45:00Z</cp:lastPrinted>
  <dcterms:modified xmlns:xsi="http://www.w3.org/2001/XMLSchema-instance" xsi:type="dcterms:W3CDTF">2019-02-04T07:28:00Z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(St-408-18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