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41f8a" w14:paraId="3c41f8a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7B6F3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7B6F3F">
        <w:rPr>
          <w:lang w:val="hr-HR"/>
        </w:rPr>
        <w:t xml:space="preserve">Trgovački sud u Splitu, po </w:t>
      </w:r>
      <w:r w:rsidR="00143364" w:rsidRPr="007B6F3F">
        <w:rPr>
          <w:lang w:val="hr-HR"/>
        </w:rPr>
        <w:t>sudskom savjetniku Goranu Radanoviću</w:t>
      </w:r>
      <w:r w:rsidR="00634348" w:rsidRPr="007B6F3F">
        <w:rPr>
          <w:lang w:val="hr-HR"/>
        </w:rPr>
        <w:t xml:space="preserve">, u skraćenom stečajnom postupku povodom zahtjeva </w:t>
      </w:r>
      <w:r w:rsidR="00634348" w:rsidRPr="007B6F3F">
        <w:rPr>
          <w:szCs w:val="24"/>
          <w:lang w:val="hr-HR"/>
        </w:rPr>
        <w:t>FINANCIJSKE AGENCIJE, Regionalni centar Split, Podružnica Split, Mažuranićevo šetalište 24b</w:t>
      </w:r>
      <w:r w:rsidR="00634348" w:rsidRPr="007B6F3F">
        <w:rPr>
          <w:lang w:val="hr-HR"/>
        </w:rPr>
        <w:t xml:space="preserve">, OIB: 85821130368, za provedbu skraćenog stečajnog postupka nad dužnikom </w:t>
      </w:r>
      <w:r w:rsidR="001232A9">
        <w:t>POSTELJINA PROMET, d.o.o.</w:t>
      </w:r>
      <w:r w:rsidR="00143364" w:rsidRPr="007B6F3F">
        <w:rPr>
          <w:lang w:val="hr-HR"/>
        </w:rPr>
        <w:t>,</w:t>
      </w:r>
      <w:r w:rsidR="00650659" w:rsidRPr="007B6F3F">
        <w:rPr>
          <w:lang w:val="hr-HR"/>
        </w:rPr>
        <w:t xml:space="preserve"> </w:t>
      </w:r>
      <w:r w:rsidR="00464835" w:rsidRPr="007B6F3F">
        <w:rPr>
          <w:lang w:val="hr-HR"/>
        </w:rPr>
        <w:t>Split</w:t>
      </w:r>
      <w:r w:rsidR="0076026A" w:rsidRPr="007B6F3F">
        <w:rPr>
          <w:lang w:val="hr-HR"/>
        </w:rPr>
        <w:t xml:space="preserve">, </w:t>
      </w:r>
      <w:r w:rsidR="001232A9">
        <w:t>Hektorovićeva 39</w:t>
      </w:r>
      <w:r w:rsidR="0076026A" w:rsidRPr="007B6F3F">
        <w:rPr>
          <w:lang w:val="hr-HR"/>
        </w:rPr>
        <w:t xml:space="preserve">, OIB: </w:t>
      </w:r>
      <w:r w:rsidR="001232A9">
        <w:t>20987109562</w:t>
      </w:r>
      <w:r w:rsidR="0076026A" w:rsidRPr="007B6F3F">
        <w:rPr>
          <w:lang w:val="hr-HR"/>
        </w:rPr>
        <w:t xml:space="preserve">, MBS: </w:t>
      </w:r>
      <w:r w:rsidR="001232A9">
        <w:t>060064792</w:t>
      </w:r>
      <w:r w:rsidR="00634348" w:rsidRPr="007B6F3F">
        <w:rPr>
          <w:lang w:val="hr-HR"/>
        </w:rPr>
        <w:t>, dana</w:t>
      </w:r>
      <w:r w:rsidR="00E308B5" w:rsidRPr="007B6F3F">
        <w:rPr>
          <w:lang w:val="hr-HR"/>
        </w:rPr>
        <w:t xml:space="preserve"> </w:t>
      </w:r>
      <w:r w:rsidR="00822F5D">
        <w:rPr>
          <w:lang w:val="hr-HR"/>
        </w:rPr>
        <w:t xml:space="preserve">13. </w:t>
      </w:r>
      <w:r w:rsidR="00F80EC3" w:rsidRPr="007B6F3F">
        <w:rPr>
          <w:lang w:val="hr-HR"/>
        </w:rPr>
        <w:t>svibnja</w:t>
      </w:r>
      <w:r w:rsidR="008967A5" w:rsidRPr="007B6F3F">
        <w:rPr>
          <w:lang w:val="hr-HR"/>
        </w:rPr>
        <w:t xml:space="preserve"> 2016</w:t>
      </w:r>
      <w:r w:rsidR="00634348" w:rsidRPr="007B6F3F">
        <w:rPr>
          <w:lang w:val="hr-HR"/>
        </w:rPr>
        <w:t>. godine</w:t>
      </w:r>
    </w:p>
    <w:p w:rsidRDefault="00664952" w:rsidP="00D4027A" w:rsidR="00664952" w:rsidRPr="00D630F5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232A9">
        <w:t>POSTELJINA PROMET, d.o.o.</w:t>
      </w:r>
      <w:r w:rsidR="001232A9" w:rsidRPr="007B6F3F">
        <w:rPr>
          <w:lang w:val="hr-HR"/>
        </w:rPr>
        <w:t xml:space="preserve">, Split, </w:t>
      </w:r>
      <w:r w:rsidR="001232A9">
        <w:t>Hektorovićeva 39</w:t>
      </w:r>
      <w:r w:rsidR="001232A9" w:rsidRPr="007B6F3F">
        <w:rPr>
          <w:lang w:val="hr-HR"/>
        </w:rPr>
        <w:t xml:space="preserve">, OIB: </w:t>
      </w:r>
      <w:r w:rsidR="001232A9">
        <w:t>20987109562</w:t>
      </w:r>
      <w:r w:rsidR="001232A9" w:rsidRPr="007B6F3F">
        <w:rPr>
          <w:lang w:val="hr-HR"/>
        </w:rPr>
        <w:t xml:space="preserve">, MBS: </w:t>
      </w:r>
      <w:r w:rsidR="001232A9">
        <w:t>060064792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822F5D">
        <w:rPr>
          <w:lang w:val="hr-HR"/>
        </w:rPr>
        <w:t>13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04341">
        <w:rPr>
          <w:lang w:val="hr-HR"/>
        </w:rPr>
        <w:t>12</w:t>
      </w:r>
      <w:r>
        <w:rPr>
          <w:lang w:val="hr-HR"/>
        </w:rPr>
        <w:t>,</w:t>
      </w:r>
      <w:r w:rsidR="0062718D">
        <w:rPr>
          <w:lang w:val="hr-HR"/>
        </w:rPr>
        <w:t>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3953F9" w:rsidRPr="003953F9">
        <w:rPr>
          <w:lang w:val="hr-HR"/>
        </w:rPr>
        <w:t xml:space="preserve"> </w:t>
      </w:r>
      <w:r w:rsidR="003953F9">
        <w:rPr>
          <w:lang w:val="hr-HR"/>
        </w:rPr>
        <w:t>Nada Mikulandra, Šibenik, Bilice, Stubalj 238</w:t>
      </w:r>
      <w:r w:rsidR="00BC0343">
        <w:rPr>
          <w:lang w:val="hr-HR"/>
        </w:rPr>
        <w:t>, OIB: 01343352417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232A9">
        <w:t>POSTELJINA PROMET, d.o.o.</w:t>
      </w:r>
      <w:r w:rsidR="001232A9" w:rsidRPr="007B6F3F">
        <w:rPr>
          <w:lang w:val="hr-HR"/>
        </w:rPr>
        <w:t xml:space="preserve">, Split, </w:t>
      </w:r>
      <w:r w:rsidR="001232A9">
        <w:t>Hektorovićeva 39</w:t>
      </w:r>
      <w:r w:rsidR="001232A9" w:rsidRPr="007B6F3F">
        <w:rPr>
          <w:lang w:val="hr-HR"/>
        </w:rPr>
        <w:t xml:space="preserve">, OIB: </w:t>
      </w:r>
      <w:r w:rsidR="001232A9">
        <w:t>20987109562</w:t>
      </w:r>
      <w:r w:rsidR="001232A9" w:rsidRPr="007B6F3F">
        <w:rPr>
          <w:lang w:val="hr-HR"/>
        </w:rPr>
        <w:t xml:space="preserve">, MBS: </w:t>
      </w:r>
      <w:r w:rsidR="001232A9">
        <w:t>060064792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1232A9">
        <w:rPr>
          <w:lang w:val="hr-HR"/>
        </w:rPr>
        <w:t>3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1232A9">
        <w:t>POSTELJINA PROMET, d.o.o.</w:t>
      </w:r>
      <w:r w:rsidR="001232A9" w:rsidRPr="007B6F3F">
        <w:rPr>
          <w:lang w:val="hr-HR"/>
        </w:rPr>
        <w:t xml:space="preserve">, Split, </w:t>
      </w:r>
      <w:r w:rsidR="001232A9">
        <w:t>Hektorovićeva 39</w:t>
      </w:r>
      <w:r w:rsidR="001232A9" w:rsidRPr="007B6F3F">
        <w:rPr>
          <w:lang w:val="hr-HR"/>
        </w:rPr>
        <w:t xml:space="preserve">, OIB: </w:t>
      </w:r>
      <w:r w:rsidR="001232A9">
        <w:t>20987109562</w:t>
      </w:r>
      <w:r w:rsidR="001232A9" w:rsidRPr="007B6F3F">
        <w:rPr>
          <w:lang w:val="hr-HR"/>
        </w:rPr>
        <w:t xml:space="preserve">, MBS: </w:t>
      </w:r>
      <w:r w:rsidR="001232A9">
        <w:t>060064792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232A9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232A9">
        <w:rPr>
          <w:lang w:val="hr-HR"/>
        </w:rPr>
        <w:t>rujna</w:t>
      </w:r>
      <w:r w:rsidR="00143364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232A9">
        <w:rPr>
          <w:lang w:val="hr-HR"/>
        </w:rPr>
        <w:t>3789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232A9">
        <w:rPr>
          <w:lang w:val="hr-HR"/>
        </w:rPr>
        <w:t>99</w:t>
      </w:r>
      <w:r w:rsidR="0076026A">
        <w:rPr>
          <w:lang w:val="hr-HR"/>
        </w:rPr>
        <w:t>.</w:t>
      </w:r>
      <w:r w:rsidR="001232A9">
        <w:rPr>
          <w:lang w:val="hr-HR"/>
        </w:rPr>
        <w:t>749</w:t>
      </w:r>
      <w:r w:rsidR="0076026A">
        <w:rPr>
          <w:lang w:val="hr-HR"/>
        </w:rPr>
        <w:t>,</w:t>
      </w:r>
      <w:r w:rsidR="001232A9">
        <w:rPr>
          <w:lang w:val="hr-HR"/>
        </w:rPr>
        <w:t>24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D630F5">
        <w:rPr>
          <w:b/>
          <w:lang w:val="hr-HR"/>
        </w:rPr>
        <w:t>29</w:t>
      </w:r>
      <w:r w:rsidRPr="00895DB5">
        <w:rPr>
          <w:b/>
          <w:lang w:val="hr-HR"/>
        </w:rPr>
        <w:t xml:space="preserve">. </w:t>
      </w:r>
      <w:r w:rsidR="00422F66">
        <w:rPr>
          <w:b/>
          <w:lang w:val="hr-HR"/>
        </w:rPr>
        <w:t>veljače</w:t>
      </w:r>
      <w:r w:rsidR="00A0683C">
        <w:rPr>
          <w:b/>
          <w:lang w:val="hr-HR"/>
        </w:rPr>
        <w:t xml:space="preserve"> 201</w:t>
      </w:r>
      <w:r w:rsidR="00422F66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822F5D">
        <w:rPr>
          <w:lang w:val="hr-HR"/>
        </w:rPr>
        <w:t>13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F80EC3" w:rsidP="00D630F5" w:rsidR="00F80EC3"/>
    <w:p w:rsidRDefault="00CF116C" w:rsidP="00D630F5" w:rsidR="00CF116C" w:rsidRPr="001E0105"/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F31929" w:rsidR="00533A5C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CF116C" w:rsidP="00F31929" w:rsidR="00CF116C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E4949" w:rsidRPr="00CE4949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1232A9">
      <w:t>1782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1232A9">
      <w:t>1782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232A9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3F9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835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5F7835"/>
    <w:rsid w:val="00602D44"/>
    <w:rsid w:val="006065E6"/>
    <w:rsid w:val="00617D31"/>
    <w:rsid w:val="00625161"/>
    <w:rsid w:val="0062718D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B6F3F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F5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6399"/>
    <w:rsid w:val="00B502D3"/>
    <w:rsid w:val="00B52F07"/>
    <w:rsid w:val="00B6615F"/>
    <w:rsid w:val="00B87C06"/>
    <w:rsid w:val="00B95C3A"/>
    <w:rsid w:val="00BA59B2"/>
    <w:rsid w:val="00BB1B37"/>
    <w:rsid w:val="00BB4705"/>
    <w:rsid w:val="00BB4965"/>
    <w:rsid w:val="00BC0343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4949"/>
    <w:rsid w:val="00CE5AB6"/>
    <w:rsid w:val="00CE5CD0"/>
    <w:rsid w:val="00CF116C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0F5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5B00"/>
    <w:rsid w:val="00ED26E6"/>
    <w:rsid w:val="00ED6C48"/>
    <w:rsid w:val="00EE0F1F"/>
    <w:rsid w:val="00EE5D66"/>
    <w:rsid w:val="00EF74F3"/>
    <w:rsid w:val="00EF7C64"/>
    <w:rsid w:val="00F05D5B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49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94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E494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E494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E494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49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94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E494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E494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E494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1782</izvorni_sadrzaj>
    <derivirana_varijabla naziv="DomainObject.Predmet.Broj_1">1782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St-1782/2015</izvorni_sadrzaj>
    <derivirana_varijabla naziv="DomainObject.Predmet.OznakaBroj_1">St-1782/2015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POSTELJINA PROMET, d.o.o. za trgovinu</izvorni_sadrzaj>
    <derivirana_varijabla naziv="DomainObject.Predmet.ProtustrankaFormated_1">  POSTELJINA PROMET, d.o.o. za trgovinu</derivirana_varijabla>
  </DomainObject.Predmet.ProtustrankaFormated>
  <DomainObject.Predmet.ProtustrankaFormatedOIB>
    <izvorni_sadrzaj>  POSTELJINA PROMET, d.o.o. za trgovinu, OIB 20987109562</izvorni_sadrzaj>
    <derivirana_varijabla naziv="DomainObject.Predmet.ProtustrankaFormatedOIB_1">  POSTELJINA PROMET, d.o.o. za trgovinu, OIB 20987109562</derivirana_varijabla>
  </DomainObject.Predmet.ProtustrankaFormatedOIB>
  <DomainObject.Predmet.ProtustrankaFormatedWithAdress>
    <izvorni_sadrzaj> POSTELJINA PROMET, d.o.o. za trgovinu, Hektorovićeva 39, 21000 Split</izvorni_sadrzaj>
    <derivirana_varijabla naziv="DomainObject.Predmet.ProtustrankaFormatedWithAdress_1"> POSTELJINA PROMET, d.o.o. za trgovinu, Hektorovićeva 39, 21000 Split</derivirana_varijabla>
  </DomainObject.Predmet.ProtustrankaFormatedWithAdress>
  <DomainObject.Predmet.ProtustrankaFormatedWithAdressOIB>
    <izvorni_sadrzaj> POSTELJINA PROMET, d.o.o. za trgovinu, OIB 20987109562, Hektorovićeva 39, 21000 Split</izvorni_sadrzaj>
    <derivirana_varijabla naziv="DomainObject.Predmet.ProtustrankaFormatedWithAdressOIB_1"> POSTELJINA PROMET, d.o.o. za trgovinu, OIB 20987109562, Hektorovićeva 39, 21000 Split</derivirana_varijabla>
  </DomainObject.Predmet.ProtustrankaFormatedWithAdressOIB>
  <DomainObject.Predmet.ProtustrankaWithAdress>
    <izvorni_sadrzaj>POSTELJINA PROMET, d.o.o. za trgovinu Hektorovićeva 39, 21000 Split</izvorni_sadrzaj>
    <derivirana_varijabla naziv="DomainObject.Predmet.ProtustrankaWithAdress_1">POSTELJINA PROMET, d.o.o. za trgovinu Hektorovićeva 39, 21000 Split</derivirana_varijabla>
  </DomainObject.Predmet.ProtustrankaWithAdress>
  <DomainObject.Predmet.ProtustrankaWithAdressOIB>
    <izvorni_sadrzaj>POSTELJINA PROMET, d.o.o. za trgovinu, OIB 20987109562, Hektorovićeva 39, 21000 Split</izvorni_sadrzaj>
    <derivirana_varijabla naziv="DomainObject.Predmet.ProtustrankaWithAdressOIB_1">POSTELJINA PROMET, d.o.o. za trgovinu, OIB 20987109562, Hektorovićeva 39, 21000 Split</derivirana_varijabla>
  </DomainObject.Predmet.ProtustrankaWithAdressOIB>
  <DomainObject.Predmet.ProtustrankaNazivFormated>
    <izvorni_sadrzaj>POSTELJINA PROMET, d.o.o. za trgovinu</izvorni_sadrzaj>
    <derivirana_varijabla naziv="DomainObject.Predmet.ProtustrankaNazivFormated_1">POSTELJINA PROMET, d.o.o. za trgovinu</derivirana_varijabla>
  </DomainObject.Predmet.ProtustrankaNazivFormated>
  <DomainObject.Predmet.ProtustrankaNazivFormatedOIB>
    <izvorni_sadrzaj>POSTELJINA PROMET, d.o.o. za trgovinu, OIB 20987109562</izvorni_sadrzaj>
    <derivirana_varijabla naziv="DomainObject.Predmet.ProtustrankaNazivFormatedOIB_1">POSTELJINA PROMET, d.o.o. za trgovinu, OIB 20987109562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99749.24</izvorni_sadrzaj>
    <derivirana_varijabla naziv="DomainObject.Predmet.TrenutnaVrijednost_1">99749.24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POSTELJINA PROMET, d.o.o. za trgovinu</item>
    </izvorni_sadrzaj>
    <derivirana_varijabla naziv="DomainObject.Predmet.ProtuStrankaListFormated_1">
      <item>POSTELJINA PROMET, d.o.o. za trgovinu</item>
    </derivirana_varijabla>
  </DomainObject.Predmet.ProtuStrankaListFormated>
  <DomainObject.Predmet.ProtuStrankaListFormatedOIB>
    <izvorni_sadrzaj>
      <item>POSTELJINA PROMET, d.o.o. za trgovinu, OIB 20987109562</item>
    </izvorni_sadrzaj>
    <derivirana_varijabla naziv="DomainObject.Predmet.ProtuStrankaListFormatedOIB_1">
      <item>POSTELJINA PROMET, d.o.o. za trgovinu, OIB 20987109562</item>
    </derivirana_varijabla>
  </DomainObject.Predmet.ProtuStrankaListFormatedOIB>
  <DomainObject.Predmet.ProtuStrankaListFormatedWithAdress>
    <izvorni_sadrzaj>
      <item>POSTELJINA PROMET, d.o.o. za trgovinu, Hektorovićeva 39, 21000 Split</item>
    </izvorni_sadrzaj>
    <derivirana_varijabla naziv="DomainObject.Predmet.ProtuStrankaListFormatedWithAdress_1">
      <item>POSTELJINA PROMET, d.o.o. za trgovinu, Hektorovićeva 39, 21000 Split</item>
    </derivirana_varijabla>
  </DomainObject.Predmet.ProtuStrankaListFormatedWithAdress>
  <DomainObject.Predmet.ProtuStrankaListFormatedWithAdressOIB>
    <izvorni_sadrzaj>
      <item>POSTELJINA PROMET, d.o.o. za trgovinu, OIB 20987109562, Hektorovićeva 39, 21000 Split</item>
    </izvorni_sadrzaj>
    <derivirana_varijabla naziv="DomainObject.Predmet.ProtuStrankaListFormatedWithAdressOIB_1">
      <item>POSTELJINA PROMET, d.o.o. za trgovinu, OIB 20987109562, Hektorovićeva 39, 21000 Split</item>
    </derivirana_varijabla>
  </DomainObject.Predmet.ProtuStrankaListFormatedWithAdressOIB>
  <DomainObject.Predmet.ProtuStrankaListNazivFormated>
    <izvorni_sadrzaj>
      <item>POSTELJINA PROMET, d.o.o. za trgovinu</item>
    </izvorni_sadrzaj>
    <derivirana_varijabla naziv="DomainObject.Predmet.ProtuStrankaListNazivFormated_1">
      <item>POSTELJINA PROMET, d.o.o. za trgovinu</item>
    </derivirana_varijabla>
  </DomainObject.Predmet.ProtuStrankaListNazivFormated>
  <DomainObject.Predmet.ProtuStrankaListNazivFormatedOIB>
    <izvorni_sadrzaj>
      <item>POSTELJINA PROMET, d.o.o. za trgovinu, OIB 20987109562</item>
    </izvorni_sadrzaj>
    <derivirana_varijabla naziv="DomainObject.Predmet.ProtuStrankaListNazivFormatedOIB_1">
      <item>POSTELJINA PROMET, d.o.o. za trgovinu, OIB 20987109562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POSTELJINA PROMET, d.o.o. za trgovinu</izvorni_sadrzaj>
    <derivirana_varijabla naziv="DomainObject.Predmet.ProtustrankaIDrugi_1">POSTELJINA PROMET, d.o.o. za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POSTELJINA PROMET, d.o.o. za trgovinu, OIB 20987109562, Hektorovićeva 39, 21000 Split</izvorni_sadrzaj>
    <derivirana_varijabla naziv="DomainObject.Predmet.ProtustrankaIDrugiAdressOIB_1">POSTELJINA PROMET, d.o.o. za trgovinu, OIB 20987109562, Hektorovićeva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POSTELJINA PROMET, d.o.o. za trgovinu</item>
      <item>FINANCIJSKA AGENCIJA RC SPLIT</item>
    </izvorni_sadrzaj>
    <derivirana_varijabla naziv="DomainObject.Predmet.SudioniciListNaziv_1">
      <item>POSTELJINA PROMET, d.o.o. za trgovinu</item>
      <item>FINANCIJSKA AGENCIJA RC SPLIT</item>
    </derivirana_varijabla>
  </DomainObject.Predmet.SudioniciListNaziv>
  <DomainObject.Predmet.SudioniciListAdressOIB>
    <izvorni_sadrzaj>
      <item>POSTELJINA PROMET, d.o.o. za trgovinu, OIB 20987109562, Hektorovićeva 39,21000 Split</item>
      <item>FINANCIJSKA AGENCIJA RC SPLIT, OIB 85821130368, Mažuranićevo šetalište 24b,21000 Split</item>
    </izvorni_sadrzaj>
    <derivirana_varijabla naziv="DomainObject.Predmet.SudioniciListAdressOIB_1">
      <item>POSTELJINA PROMET, d.o.o. za trgovinu, OIB 20987109562, Hektorovićeva 39,21000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20987109562</item>
      <item>, OIB 85821130368</item>
    </izvorni_sadrzaj>
    <derivirana_varijabla naziv="DomainObject.Predmet.SudioniciListNazivOIB_1">
      <item>, OIB 20987109562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5B1A11-C5C1-43C3-8A72-D86203F846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786</properties:Words>
  <properties:Characters>4285</properties:Characters>
  <properties:Lines>111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2016-05-12T12:54:00Z</dcterms:created>
  <dc:creator>wsadmin</dc:creator>
  <cp:lastModifiedBy>Goran Radanović</cp:lastModifiedBy>
  <cp:lastPrinted>2016-05-13T10:01:00Z</cp:lastPrinted>
  <dcterms:modified xmlns:xsi="http://www.w3.org/2001/XMLSchema-instance" xsi:type="dcterms:W3CDTF">2016-05-13T10:15:00Z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