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ff3a0" w14:paraId="22ff3a0" w:rsidRDefault="00AE649C" w:rsidP="00341E84" w:rsidR="00AE649C" w:rsidRPr="00341E84">
      <w:pPr>
        <w:pStyle w:val="Naslov3"/>
        <w:spacing w:after="0"/>
        <w15:collapsed w:val="false"/>
        <w:rPr>
          <w:b w:val="false"/>
        </w:rPr>
      </w:pPr>
      <w:bookmarkStart w:name="_GoBack" w:id="0"/>
      <w:bookmarkEnd w:id="0"/>
    </w:p>
    <w:p w:rsidRDefault="00341E84" w:rsidP="00341E84" w:rsidR="00AE649C" w:rsidRPr="00341E84">
      <w:pPr>
        <w:pStyle w:val="SudNaziv"/>
        <w:ind w:firstLine="708" w:left="4956"/>
        <w:rPr>
          <w:b w:val="false"/>
        </w:rPr>
      </w:pPr>
      <w:r w:rsidRPr="00341E84"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341E84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341E84">
        <w:rPr>
          <w:b w:val="false"/>
        </w:rPr>
        <w:t>Poslovni broj: 4 St-96/15-29</w:t>
      </w:r>
      <w:r w:rsidR="00EA1C6D" w:rsidRPr="00341E84">
        <w:rPr>
          <w:b w:val="false"/>
        </w:rPr>
        <w:tab/>
      </w:r>
    </w:p>
    <w:p w:rsidRDefault="00341E84" w:rsidP="00341E84" w:rsidR="00341E84" w:rsidRPr="00341E84">
      <w:pPr>
        <w:tabs>
          <w:tab w:pos="516" w:val="left"/>
        </w:tabs>
        <w:spacing w:after="0"/>
        <w:rPr>
          <w:bCs/>
        </w:rPr>
      </w:pPr>
      <w:r w:rsidRPr="00341E84">
        <w:rPr>
          <w:noProof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41E84">
        <w:rPr>
          <w:bCs/>
        </w:rPr>
        <w:tab/>
      </w:r>
    </w:p>
    <w:p w:rsidRDefault="00341E84" w:rsidP="00341E84" w:rsidR="00341E84" w:rsidRPr="00341E84">
      <w:pPr>
        <w:spacing w:after="0"/>
      </w:pPr>
    </w:p>
    <w:p w:rsidRDefault="00341E84" w:rsidP="00341E84" w:rsidR="00341E84" w:rsidRPr="00341E84">
      <w:pPr>
        <w:spacing w:after="0"/>
        <w:ind w:firstLine="720"/>
      </w:pPr>
    </w:p>
    <w:p w:rsidRDefault="00341E84" w:rsidP="00341E84" w:rsidR="00341E84" w:rsidRPr="00341E84">
      <w:pPr>
        <w:spacing w:after="0"/>
        <w:ind w:firstLine="720"/>
      </w:pPr>
    </w:p>
    <w:p w:rsidRDefault="00341E84" w:rsidP="00341E84" w:rsidR="00341E84" w:rsidRPr="00341E84">
      <w:pPr>
        <w:spacing w:after="0"/>
      </w:pPr>
      <w:r w:rsidRPr="00341E84">
        <w:t xml:space="preserve">       REPUBLIKA HRVATSKA</w:t>
      </w:r>
    </w:p>
    <w:p w:rsidRDefault="00341E84" w:rsidP="00341E84" w:rsidR="00341E84" w:rsidRPr="00341E84">
      <w:pPr>
        <w:spacing w:after="0"/>
      </w:pPr>
      <w:r w:rsidRPr="00341E84">
        <w:t>TRGOVAČKI SUD U VARAŽDINU</w:t>
      </w:r>
    </w:p>
    <w:p w:rsidRDefault="00341E84" w:rsidP="00341E84" w:rsidR="00341E84" w:rsidRPr="00341E84">
      <w:pPr>
        <w:spacing w:after="0"/>
      </w:pPr>
      <w:r w:rsidRPr="00341E84">
        <w:t xml:space="preserve">                 Braće Radića 2</w:t>
      </w:r>
    </w:p>
    <w:p w:rsidRDefault="00341E84" w:rsidP="00341E84" w:rsidR="00341E84" w:rsidRPr="00341E84">
      <w:pPr>
        <w:spacing w:after="0"/>
        <w:jc w:val="both"/>
      </w:pPr>
    </w:p>
    <w:p w:rsidRDefault="00341E84" w:rsidP="00341E84" w:rsidR="00341E84" w:rsidRPr="00341E84">
      <w:pPr>
        <w:spacing w:after="0"/>
        <w:jc w:val="both"/>
      </w:pPr>
    </w:p>
    <w:p w:rsidRDefault="00341E84" w:rsidP="00341E84" w:rsidR="00341E84" w:rsidRPr="00341E84">
      <w:pPr>
        <w:spacing w:after="0"/>
        <w:jc w:val="both"/>
      </w:pPr>
    </w:p>
    <w:p w:rsidRDefault="00341E84" w:rsidP="00341E84" w:rsidR="00341E84" w:rsidRPr="00341E84">
      <w:pPr>
        <w:spacing w:after="0"/>
        <w:jc w:val="center"/>
      </w:pPr>
      <w:r w:rsidRPr="00341E84">
        <w:t>R E P U B L I K A   H R V A T S K A</w:t>
      </w:r>
    </w:p>
    <w:p w:rsidRDefault="00341E84" w:rsidP="00341E84" w:rsidR="00341E84" w:rsidRPr="00341E84">
      <w:pPr>
        <w:spacing w:after="0"/>
        <w:jc w:val="both"/>
      </w:pPr>
    </w:p>
    <w:p w:rsidRDefault="00341E84" w:rsidP="00341E84" w:rsidR="00341E84" w:rsidRPr="00341E84">
      <w:pPr>
        <w:spacing w:after="0"/>
        <w:jc w:val="center"/>
      </w:pPr>
      <w:r w:rsidRPr="00341E84">
        <w:t xml:space="preserve">R J E Š E NJ E </w:t>
      </w:r>
    </w:p>
    <w:p w:rsidRDefault="00341E84" w:rsidP="00341E84" w:rsidR="00341E84" w:rsidRPr="00341E84">
      <w:pPr>
        <w:spacing w:after="0"/>
        <w:jc w:val="both"/>
      </w:pPr>
    </w:p>
    <w:p w:rsidRDefault="00341E84" w:rsidP="00341E84" w:rsidR="00341E84" w:rsidRPr="00341E84">
      <w:pPr>
        <w:spacing w:after="0"/>
        <w:ind w:firstLine="720"/>
        <w:jc w:val="both"/>
      </w:pPr>
      <w:r w:rsidRPr="00341E84">
        <w:t xml:space="preserve">Trgovački sud u Varaždinu, po stečajnom sucu Iris Hatvalić </w:t>
      </w:r>
      <w:proofErr w:type="spellStart"/>
      <w:r w:rsidRPr="00341E84">
        <w:t>Nemec</w:t>
      </w:r>
      <w:proofErr w:type="spellEnd"/>
      <w:r w:rsidRPr="00341E84">
        <w:t xml:space="preserve">, u stečajnom postupku nad dužnikom VITEZ GRADNJA d.o.o., Varaždin, Vodnikova 2, OIB: 38232002832, zastupanog po stečajnoj upraviteljici Jeleni </w:t>
      </w:r>
      <w:proofErr w:type="spellStart"/>
      <w:r w:rsidRPr="00341E84">
        <w:t>Stankus</w:t>
      </w:r>
      <w:proofErr w:type="spellEnd"/>
      <w:r w:rsidRPr="00341E84">
        <w:t xml:space="preserve"> </w:t>
      </w:r>
      <w:proofErr w:type="spellStart"/>
      <w:r w:rsidRPr="00341E84">
        <w:t>Tkalec</w:t>
      </w:r>
      <w:proofErr w:type="spellEnd"/>
      <w:r w:rsidRPr="00341E84">
        <w:t>, dana 21. travnja 2016.</w:t>
      </w:r>
    </w:p>
    <w:p w:rsidRDefault="00341E84" w:rsidP="00341E84" w:rsidR="00341E84" w:rsidRPr="00341E84">
      <w:pPr>
        <w:spacing w:after="0"/>
        <w:ind w:firstLine="720"/>
        <w:jc w:val="both"/>
      </w:pPr>
    </w:p>
    <w:p w:rsidRDefault="00341E84" w:rsidP="00341E84" w:rsidR="00341E84" w:rsidRPr="00341E84">
      <w:pPr>
        <w:spacing w:after="0"/>
        <w:jc w:val="center"/>
      </w:pPr>
      <w:r w:rsidRPr="00341E84">
        <w:t xml:space="preserve">r i j e š i o    j e </w:t>
      </w:r>
    </w:p>
    <w:p w:rsidRDefault="00341E84" w:rsidP="00341E84" w:rsidR="00341E84" w:rsidRPr="00341E84">
      <w:pPr>
        <w:spacing w:after="0"/>
      </w:pPr>
    </w:p>
    <w:p w:rsidRDefault="00341E84" w:rsidP="00341E84" w:rsidR="00341E84" w:rsidRPr="00341E84">
      <w:pPr>
        <w:spacing w:after="0"/>
        <w:jc w:val="both"/>
      </w:pPr>
      <w:r w:rsidRPr="00341E84">
        <w:tab/>
        <w:t xml:space="preserve">I. Temeljem čl. 176. Stečajnog  zakona (NN 44/96, 29/99, 129/00, 123/03, 197/03, 187/04, 82/06, 116/10, 25/12, 133/12 i 45/13) u ovome predmetu određuje se posebno ispitno ročište radi ispitivanja naknadno prijavljenih tražbina stečajnih vjerovnika, kod ovoga suda u Varaždinu, B. Radića 2, soba 230/II, za  </w:t>
      </w:r>
    </w:p>
    <w:p w:rsidRDefault="00341E84" w:rsidP="00341E84" w:rsidR="00341E84" w:rsidRPr="00341E84">
      <w:pPr>
        <w:spacing w:after="0"/>
        <w:jc w:val="both"/>
      </w:pPr>
    </w:p>
    <w:p w:rsidRDefault="00341E84" w:rsidP="00341E84" w:rsidR="00341E84" w:rsidRPr="00341E84">
      <w:pPr>
        <w:spacing w:after="0"/>
        <w:jc w:val="center"/>
      </w:pPr>
      <w:r w:rsidRPr="00341E84">
        <w:t>11. svibnja 2016. u 10,00 sati.</w:t>
      </w:r>
    </w:p>
    <w:p w:rsidRDefault="00341E84" w:rsidP="00341E84" w:rsidR="00341E84" w:rsidRPr="00341E84">
      <w:pPr>
        <w:spacing w:after="0"/>
        <w:jc w:val="both"/>
      </w:pPr>
    </w:p>
    <w:p w:rsidRDefault="00341E84" w:rsidP="00341E84" w:rsidR="00341E84" w:rsidRPr="00341E84">
      <w:pPr>
        <w:spacing w:after="0"/>
        <w:ind w:firstLine="720"/>
        <w:jc w:val="both"/>
      </w:pPr>
      <w:r w:rsidRPr="00341E84">
        <w:t>II. Vjerovnici se na ovo ročište pozivaju objavom oglasa na mrežnoj stranici e-Oglasna ploča suda.</w:t>
      </w:r>
    </w:p>
    <w:p w:rsidRDefault="00341E84" w:rsidP="00341E84" w:rsidR="00341E84" w:rsidRPr="00341E84">
      <w:pPr>
        <w:spacing w:after="0"/>
      </w:pPr>
    </w:p>
    <w:p w:rsidRDefault="00341E84" w:rsidP="00341E84" w:rsidR="00341E84" w:rsidRPr="00341E84">
      <w:pPr>
        <w:spacing w:after="0"/>
        <w:jc w:val="center"/>
      </w:pPr>
      <w:r w:rsidRPr="00341E84">
        <w:t>U Varaždinu, 21. travnja 2016.</w:t>
      </w:r>
    </w:p>
    <w:p w:rsidRDefault="00341E84" w:rsidP="00341E84" w:rsidR="00341E84" w:rsidRPr="00341E84">
      <w:pPr>
        <w:spacing w:after="0"/>
      </w:pPr>
    </w:p>
    <w:p w:rsidRDefault="00341E84" w:rsidP="00341E84" w:rsidR="00341E84" w:rsidRPr="00341E84">
      <w:pPr>
        <w:spacing w:after="0"/>
      </w:pPr>
    </w:p>
    <w:p w:rsidRDefault="00341E84" w:rsidP="00341E84" w:rsidR="00341E84" w:rsidRPr="00341E84">
      <w:pPr>
        <w:spacing w:after="0"/>
        <w:ind w:firstLine="708" w:left="5664"/>
        <w:jc w:val="both"/>
        <w:rPr>
          <w:lang w:val="en-US"/>
        </w:rPr>
      </w:pPr>
      <w:r w:rsidRPr="00341E84">
        <w:tab/>
      </w:r>
      <w:r w:rsidRPr="00341E84">
        <w:tab/>
      </w:r>
      <w:r w:rsidRPr="00341E84">
        <w:tab/>
      </w:r>
      <w:r w:rsidRPr="00341E84">
        <w:tab/>
        <w:t xml:space="preserve"> SUDAC</w:t>
      </w:r>
    </w:p>
    <w:p w:rsidRDefault="00341E84" w:rsidP="00341E84" w:rsidR="00341E84" w:rsidRPr="00341E84">
      <w:pPr>
        <w:spacing w:after="0"/>
        <w:ind w:firstLine="708" w:left="5664"/>
        <w:jc w:val="both"/>
      </w:pPr>
    </w:p>
    <w:p w:rsidRDefault="00341E84" w:rsidP="00341E84" w:rsidR="00341E84" w:rsidRPr="00341E84">
      <w:pPr>
        <w:spacing w:after="0"/>
        <w:ind w:firstLine="708" w:left="4956"/>
        <w:jc w:val="both"/>
      </w:pPr>
      <w:r w:rsidRPr="00341E84">
        <w:t xml:space="preserve">     Iris Hatvalić </w:t>
      </w:r>
      <w:proofErr w:type="spellStart"/>
      <w:r w:rsidRPr="00341E84">
        <w:t>Nemec</w:t>
      </w:r>
      <w:proofErr w:type="spellEnd"/>
      <w:r w:rsidRPr="00341E84">
        <w:t>, v.r.</w:t>
      </w:r>
    </w:p>
    <w:p w:rsidRDefault="00341E84" w:rsidP="00341E84" w:rsidR="00341E84" w:rsidRPr="00341E84">
      <w:pPr>
        <w:spacing w:after="0"/>
        <w:ind w:firstLine="708" w:left="4956"/>
        <w:jc w:val="both"/>
      </w:pPr>
    </w:p>
    <w:p w:rsidRDefault="00341E84" w:rsidP="00341E84" w:rsidR="00341E84" w:rsidRPr="00341E84">
      <w:pPr>
        <w:spacing w:after="0"/>
        <w:ind w:left="4956"/>
        <w:jc w:val="both"/>
      </w:pPr>
      <w:r w:rsidRPr="00341E84">
        <w:t xml:space="preserve">  Za točnost </w:t>
      </w:r>
      <w:proofErr w:type="spellStart"/>
      <w:r w:rsidRPr="00341E84">
        <w:t>otpravka</w:t>
      </w:r>
      <w:proofErr w:type="spellEnd"/>
      <w:r w:rsidRPr="00341E84">
        <w:t xml:space="preserve">-ovlašteni službenik: </w:t>
      </w:r>
    </w:p>
    <w:p w:rsidRDefault="00341E84" w:rsidP="00341E84" w:rsidR="00341E84" w:rsidRPr="00341E84">
      <w:pPr>
        <w:spacing w:after="0"/>
        <w:ind w:firstLine="720"/>
        <w:jc w:val="both"/>
      </w:pPr>
    </w:p>
    <w:p w:rsidRDefault="00341E84" w:rsidP="00341E84" w:rsidR="00341E84" w:rsidRPr="00341E84">
      <w:pPr>
        <w:spacing w:after="0"/>
        <w:ind w:firstLine="720"/>
        <w:jc w:val="both"/>
      </w:pPr>
    </w:p>
    <w:p w:rsidRDefault="00341E84" w:rsidP="00341E84" w:rsidR="00341E84" w:rsidRPr="00341E84">
      <w:pPr>
        <w:spacing w:after="0"/>
        <w:ind w:firstLine="720"/>
        <w:jc w:val="both"/>
      </w:pPr>
    </w:p>
    <w:p w:rsidRDefault="00341E84" w:rsidP="00341E84" w:rsidR="00341E84" w:rsidRPr="00341E84">
      <w:pPr>
        <w:spacing w:after="0"/>
        <w:jc w:val="both"/>
      </w:pPr>
      <w:r w:rsidRPr="00341E84">
        <w:t>POUKA O PRAVNOM LIJEKU:</w:t>
      </w:r>
    </w:p>
    <w:p w:rsidRDefault="00341E84" w:rsidP="00341E84" w:rsidR="00341E84" w:rsidRPr="00341E84">
      <w:pPr>
        <w:spacing w:after="0"/>
        <w:jc w:val="both"/>
      </w:pPr>
      <w:r w:rsidRPr="00341E84"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341E84">
          <w:t>6. st</w:t>
        </w:r>
      </w:smartTag>
      <w:r w:rsidRPr="00341E84"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341E84">
          <w:t>278. st</w:t>
        </w:r>
      </w:smartTag>
      <w:r w:rsidRPr="00341E84">
        <w:t>. 2. ZPP).</w:t>
      </w:r>
    </w:p>
    <w:p w:rsidRDefault="00341E84" w:rsidP="00341E84" w:rsidR="00341E84" w:rsidRPr="00341E84">
      <w:pPr>
        <w:spacing w:after="0"/>
        <w:jc w:val="both"/>
      </w:pPr>
      <w:r w:rsidRPr="00341E84">
        <w:lastRenderedPageBreak/>
        <w:t>DNA:</w:t>
      </w:r>
    </w:p>
    <w:p w:rsidRDefault="00341E84" w:rsidP="00341E84" w:rsidR="00341E84" w:rsidRPr="00341E84">
      <w:pPr>
        <w:widowControl w:val="false"/>
        <w:numPr>
          <w:ilvl w:val="0"/>
          <w:numId w:val="47"/>
        </w:numPr>
        <w:snapToGrid w:val="false"/>
        <w:spacing w:after="0"/>
        <w:jc w:val="both"/>
      </w:pPr>
      <w:r w:rsidRPr="00341E84">
        <w:t xml:space="preserve">Stečajni upravitelj, Jelena </w:t>
      </w:r>
      <w:proofErr w:type="spellStart"/>
      <w:r w:rsidRPr="00341E84">
        <w:t>Stankus</w:t>
      </w:r>
      <w:proofErr w:type="spellEnd"/>
      <w:r w:rsidRPr="00341E84">
        <w:t xml:space="preserve"> </w:t>
      </w:r>
      <w:proofErr w:type="spellStart"/>
      <w:r w:rsidRPr="00341E84">
        <w:t>Tkalec</w:t>
      </w:r>
      <w:proofErr w:type="spellEnd"/>
      <w:r w:rsidRPr="00341E84">
        <w:t xml:space="preserve">, B. Radića 20, </w:t>
      </w:r>
      <w:proofErr w:type="spellStart"/>
      <w:r w:rsidRPr="00341E84">
        <w:t>Jalkovec</w:t>
      </w:r>
      <w:proofErr w:type="spellEnd"/>
      <w:r w:rsidRPr="00341E84">
        <w:t>, 42000 Varaždin</w:t>
      </w:r>
    </w:p>
    <w:p w:rsidRDefault="00341E84" w:rsidP="00341E84" w:rsidR="00341E84" w:rsidRPr="00341E84">
      <w:pPr>
        <w:widowControl w:val="false"/>
        <w:numPr>
          <w:ilvl w:val="0"/>
          <w:numId w:val="47"/>
        </w:numPr>
        <w:snapToGrid w:val="false"/>
        <w:spacing w:after="0"/>
        <w:jc w:val="both"/>
      </w:pPr>
      <w:r w:rsidRPr="00341E84">
        <w:t xml:space="preserve">mrežna stranica e-Oglasna ploča </w:t>
      </w:r>
    </w:p>
    <w:p w:rsidRDefault="00CB0EA4" w:rsidP="00341E84" w:rsidR="00CB0EA4" w:rsidRPr="00341E84">
      <w:pPr>
        <w:pStyle w:val="Naslovdokumenta"/>
        <w:spacing w:after="0"/>
        <w:rPr>
          <w:b w:val="false"/>
        </w:rPr>
      </w:pPr>
    </w:p>
    <w:p w:rsidRDefault="0071688E" w:rsidP="00341E84" w:rsidR="0071688E" w:rsidRPr="00341E84">
      <w:pPr>
        <w:pStyle w:val="Poetniodjeljak"/>
        <w:spacing w:after="0"/>
      </w:pPr>
    </w:p>
    <w:p w:rsidRDefault="00A21F0D" w:rsidP="00341E84" w:rsidR="00A21F0D" w:rsidRPr="00341E84">
      <w:pPr>
        <w:pStyle w:val="NormaleSPIS"/>
        <w:spacing w:after="0"/>
        <w:rPr>
          <w:noProof/>
        </w:rPr>
      </w:pPr>
    </w:p>
    <w:p w:rsidRDefault="00DA0242" w:rsidP="00341E84" w:rsidR="00DA0242" w:rsidRPr="00341E84">
      <w:pPr>
        <w:pStyle w:val="ZapisniarPotpis"/>
        <w:spacing w:after="0"/>
      </w:pPr>
    </w:p>
    <w:sectPr w:rsidSect="0032366B" w:rsidR="00DA0242" w:rsidRPr="00341E84">
      <w:headerReference w:type="default" r:id="rId14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1E84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250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-poziv za posebno ispitno ročište</izvorni_sadrzaj>
    <derivirana_varijabla naziv="DomainObject.Primjedba_1">-poziv za posebno ispitno ročište</derivirana_varijabla>
  </DomainObject.Primjedba>
  <DomainObject.Oznaka>
    <izvorni_sadrzaj>St-96/2015-29</izvorni_sadrzaj>
    <derivirana_varijabla naziv="DomainObject.Oznaka_1">St-96/2015-29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St-96/2015</izvorni_sadrzaj>
    <derivirana_varijabla naziv="DomainObject.Predmet.OznakaBroj_1">St-96/2015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VITEZ GRADNJA društvo s ograničenom odgovornošću za građenje, trgovinu i usluge zastupanog po punomoćniku Đurđica Vitez; Tibor Vitez</izvorni_sadrzaj>
    <derivirana_varijabla naziv="DomainObject.Predmet.ProtustrankaFormated_1">  VITEZ GRADNJA društvo s ograničenom odgovornošću za građenje, trgovinu i usluge zastupanog po punomoćniku Đurđica Vitez; Tibor Vitez</derivirana_varijabla>
  </DomainObject.Predmet.ProtustrankaFormated>
  <DomainObject.Predmet.ProtustrankaFormatedOIB>
    <izvorni_sadrzaj>  VITEZ GRADNJA društvo s ograničenom odgovornošću za građenje, trgovinu i usluge, OIB 38232002832 zastupanog po punomoćniku Đurđica Vitez; Tibor Vitez</izvorni_sadrzaj>
    <derivirana_varijabla naziv="DomainObject.Predmet.ProtustrankaFormatedOIB_1">  VITEZ GRADNJA društvo s ograničenom odgovornošću za građenje, trgovinu i usluge, OIB 38232002832 zastupanog po punomoćniku Đurđica Vitez; Tibor Vitez</derivirana_varijabla>
  </DomainObject.Predmet.ProtustrankaFormatedOIB>
  <DomainObject.Predmet.ProtustrankaFormatedWithAdress>
    <izvorni_sadrzaj> VITEZ GRADNJA društvo s ograničenom odgovornošću za građenje, trgovinu i usluge, Vodnikova 2, 42000 Varaždin zastupanog po punomoćniku Đurđica Vitez; Tibor Vitez</izvorni_sadrzaj>
    <derivirana_varijabla naziv="DomainObject.Predmet.ProtustrankaFormatedWithAdress_1"> VITEZ GRADNJA društvo s ograničenom odgovornošću za građenje, trgovinu i usluge, Vodnikova 2, 42000 Varaždin zastupanog po punomoćniku Đurđica Vitez; Tibor Vitez</derivirana_varijabla>
  </DomainObject.Predmet.ProtustrankaFormatedWithAdress>
  <DomainObject.Predmet.ProtustrankaFormatedWithAdressOIB>
    <izvorni_sadrzaj> VITEZ GRADNJA društvo s ograničenom odgovornošću za građenje, trgovinu i usluge, OIB 38232002832, Vodnikova 2, 42000 Varaždin zastupanog po punomoćniku Đurđica Vitez; Tibor Vitez</izvorni_sadrzaj>
    <derivirana_varijabla naziv="DomainObject.Predmet.ProtustrankaFormatedWithAdressOIB_1"> VITEZ GRADNJA društvo s ograničenom odgovornošću za građenje, trgovinu i usluge, OIB 38232002832, Vodnikova 2, 42000 Varaždin zastupanog po punomoćniku Đurđica Vitez; Tibor Vitez</derivirana_varijabla>
  </DomainObject.Predmet.ProtustrankaFormatedWithAdressOIB>
  <DomainObject.Predmet.ProtustrankaWithAdress>
    <izvorni_sadrzaj>VITEZ GRADNJA društvo s ograničenom odgovornošću za građenje, trgovinu i usluge Vodnikova 2, 42000 Varaždin</izvorni_sadrzaj>
    <derivirana_varijabla naziv="DomainObject.Predmet.ProtustrankaWithAdress_1">VITEZ GRADNJA društvo s ograničenom odgovornošću za građenje, trgovinu i usluge Vodnikova 2, 42000 Varaždin</derivirana_varijabla>
  </DomainObject.Predmet.ProtustrankaWithAdress>
  <DomainObject.Predmet.ProtustrankaWithAdressOIB>
    <izvorni_sadrzaj>VITEZ GRADNJA društvo s ograničenom odgovornošću za građenje, trgovinu i usluge, OIB 38232002832, Vodnikova 2, 42000 Varaždin</izvorni_sadrzaj>
    <derivirana_varijabla naziv="DomainObject.Predmet.ProtustrankaWithAdressOIB_1">VITEZ GRADNJA društvo s ograničenom odgovornošću za građenje, trgovinu i usluge, OIB 38232002832, Vodnikova 2, 42000 Varaždin</derivirana_varijabla>
  </DomainObject.Predmet.ProtustrankaWithAdressOIB>
  <DomainObject.Predmet.ProtustrankaNazivFormated>
    <izvorni_sadrzaj>VITEZ GRADNJA društvo s ograničenom odgovornošću za građenje, trgovinu i usluge</izvorni_sadrzaj>
    <derivirana_varijabla naziv="DomainObject.Predmet.ProtustrankaNazivFormated_1">VITEZ GRADNJA društvo s ograničenom odgovornošću za građenje, trgovinu i usluge</derivirana_varijabla>
  </DomainObject.Predmet.ProtustrankaNazivFormated>
  <DomainObject.Predmet.ProtustrankaNazivFormatedOIB>
    <izvorni_sadrzaj>VITEZ GRADNJA društvo s ograničenom odgovornošću za građenje, trgovinu i usluge, OIB 38232002832</izvorni_sadrzaj>
    <derivirana_varijabla naziv="DomainObject.Predmet.ProtustrankaNazivFormatedOIB_1">VITEZ GRADNJA društvo s ograničenom odgovornošću za građenje, trgovinu i usluge, OIB 38232002832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Regionalni centar</izvorni_sadrzaj>
    <derivirana_varijabla naziv="DomainObject.Predmet.StrankaFormated_1">  Financijska agencija Regionalni centar</derivirana_varijabla>
  </DomainObject.Predmet.StrankaFormated>
  <DomainObject.Predmet.StrankaFormatedOIB>
    <izvorni_sadrzaj>  Financijska agencija Regionalni centar</izvorni_sadrzaj>
    <derivirana_varijabla naziv="DomainObject.Predmet.StrankaFormatedOIB_1">  Financijska agencija Regionalni centar</derivirana_varijabla>
  </DomainObject.Predmet.StrankaFormatedOIB>
  <DomainObject.Predmet.StrankaFormatedWithAdress>
    <izvorni_sadrzaj> Financijska agencija Regionalni centar, Ulica grada Vukovara 70, 10000 Zagreb</izvorni_sadrzaj>
    <derivirana_varijabla naziv="DomainObject.Predmet.StrankaFormatedWithAdress_1"> Financijska agencija Regionalni centar, Ulica grada Vukovara 70, 10000 Zagreb</derivirana_varijabla>
  </DomainObject.Predmet.StrankaFormatedWithAdress>
  <DomainObject.Predmet.StrankaFormatedWithAdressOIB>
    <izvorni_sadrzaj> Financijska agencija Regionalni centar, Ulica grada Vukovara 70, 10000 Zagreb</izvorni_sadrzaj>
    <derivirana_varijabla naziv="DomainObject.Predmet.StrankaFormatedWithAdressOIB_1"> Financijska agencija Regionalni centar, Ulica grada Vukovara 70, 10000 Zagreb</derivirana_varijabla>
  </DomainObject.Predmet.StrankaFormatedWithAdressOIB>
  <DomainObject.Predmet.StrankaWithAdress>
    <izvorni_sadrzaj>Financijska agencija Regionalni centar Ulica grada Vukovara 70,10000 Zagreb</izvorni_sadrzaj>
    <derivirana_varijabla naziv="DomainObject.Predmet.StrankaWithAdress_1">Financijska agencija Regionalni centar Ulica grada Vukovara 70,10000 Zagreb</derivirana_varijabla>
  </DomainObject.Predmet.StrankaWithAdress>
  <DomainObject.Predmet.StrankaWithAdressOIB>
    <izvorni_sadrzaj>Financijska agencija Regionalni centar, Ulica grada Vukovara 70,10000 Zagreb</izvorni_sadrzaj>
    <derivirana_varijabla naziv="DomainObject.Predmet.StrankaWithAdressOIB_1">Financijska agencija Regionalni centar, Ulica grada Vukovara 70,10000 Zagreb</derivirana_varijabla>
  </DomainObject.Predmet.StrankaWithAdressOIB>
  <DomainObject.Predmet.StrankaNazivFormated>
    <izvorni_sadrzaj>Financijska agencija Regionalni centar</izvorni_sadrzaj>
    <derivirana_varijabla naziv="DomainObject.Predmet.StrankaNazivFormated_1">Financijska agencija Regionalni centar</derivirana_varijabla>
  </DomainObject.Predmet.StrankaNazivFormated>
  <DomainObject.Predmet.StrankaNazivFormatedOIB>
    <izvorni_sadrzaj>Financijska agencija Regionalni centar</izvorni_sadrzaj>
    <derivirana_varijabla naziv="DomainObject.Predmet.StrankaNazivFormatedOIB_1">Financijska agencija Regionalni centar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2248147.65</izvorni_sadrzaj>
    <derivirana_varijabla naziv="DomainObject.Predmet.TrenutnaVrijednost_1">2248147.65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 Regionalni centar</item>
    </izvorni_sadrzaj>
    <derivirana_varijabla naziv="DomainObject.Predmet.StrankaListFormated_1">
      <item>Financijska agencija Regionalni centar</item>
    </derivirana_varijabla>
  </DomainObject.Predmet.StrankaListFormated>
  <DomainObject.Predmet.StrankaListFormatedOIB>
    <izvorni_sadrzaj>
      <item>Financijska agencija Regionalni centar</item>
    </izvorni_sadrzaj>
    <derivirana_varijabla naziv="DomainObject.Predmet.StrankaListFormatedOIB_1">
      <item>Financijska agencija Regionalni centar</item>
    </derivirana_varijabla>
  </DomainObject.Predmet.StrankaListFormatedOIB>
  <DomainObject.Predmet.StrankaListFormatedWithAdress>
    <izvorni_sadrzaj>
      <item>Financijska agencija Regionalni centar, Ulica grada Vukovara 70, 10000 Zagreb</item>
    </izvorni_sadrzaj>
    <derivirana_varijabla naziv="DomainObject.Predmet.StrankaListFormatedWithAdress_1">
      <item>Financijska agencija Regionalni centar, Ulica grada Vukovara 70, 10000 Zagreb</item>
    </derivirana_varijabla>
  </DomainObject.Predmet.StrankaListFormatedWithAdress>
  <DomainObject.Predmet.StrankaListFormatedWithAdressOIB>
    <izvorni_sadrzaj>
      <item>Financijska agencija Regionalni centar, Ulica grada Vukovara 70, 10000 Zagreb</item>
    </izvorni_sadrzaj>
    <derivirana_varijabla naziv="DomainObject.Predmet.StrankaListFormatedWithAdressOIB_1">
      <item>Financijska agencija Regionalni centar, Ulica grada Vukovara 70, 10000 Zagreb</item>
    </derivirana_varijabla>
  </DomainObject.Predmet.StrankaListFormatedWithAdressOIB>
  <DomainObject.Predmet.StrankaListNazivFormated>
    <izvorni_sadrzaj>
      <item>Financijska agencija Regionalni centar</item>
    </izvorni_sadrzaj>
    <derivirana_varijabla naziv="DomainObject.Predmet.StrankaListNazivFormated_1">
      <item>Financijska agencija Regionalni centar</item>
    </derivirana_varijabla>
  </DomainObject.Predmet.StrankaListNazivFormated>
  <DomainObject.Predmet.StrankaListNazivFormatedOIB>
    <izvorni_sadrzaj>
      <item>Financijska agencija Regionalni centar</item>
    </izvorni_sadrzaj>
    <derivirana_varijabla naziv="DomainObject.Predmet.StrankaListNazivFormatedOIB_1">
      <item>Financijska agencija Regionalni centar</item>
    </derivirana_varijabla>
  </DomainObject.Predmet.StrankaListNazivFormatedOIB>
  <DomainObject.Predmet.ProtuStrankaListFormated>
    <izvorni_sadrzaj>
      <item>VITEZ GRADNJA društvo s ograničenom odgovornošću za građenje, trgovinu i usluge zastupanog po punomoćniku Đurđica Vitez; Tibor Vitez</item>
    </izvorni_sadrzaj>
    <derivirana_varijabla naziv="DomainObject.Predmet.ProtuStrankaListFormated_1">
      <item>VITEZ GRADNJA društvo s ograničenom odgovornošću za građenje, trgovinu i usluge zastupanog po punomoćniku Đurđica Vitez; Tibor Vitez</item>
    </derivirana_varijabla>
  </DomainObject.Predmet.ProtuStrankaListFormated>
  <DomainObject.Predmet.ProtuStrankaListFormatedOIB>
    <izvorni_sadrzaj>
      <item>VITEZ GRADNJA društvo s ograničenom odgovornošću za građenje, trgovinu i usluge, OIB 38232002832 zastupanog po punomoćniku Đurđica Vitez; Tibor Vitez</item>
    </izvorni_sadrzaj>
    <derivirana_varijabla naziv="DomainObject.Predmet.ProtuStrankaListFormatedOIB_1">
      <item>VITEZ GRADNJA društvo s ograničenom odgovornošću za građenje, trgovinu i usluge, OIB 38232002832 zastupanog po punomoćniku Đurđica Vitez; Tibor Vitez</item>
    </derivirana_varijabla>
  </DomainObject.Predmet.ProtuStrankaListFormatedOIB>
  <DomainObject.Predmet.ProtuStrankaListFormatedWithAdress>
    <izvorni_sadrzaj>
      <item>VITEZ GRADNJA društvo s ograničenom odgovornošću za građenje, trgovinu i usluge, Vodnikova 2, 42000 Varaždin zastupanog po punomoćniku Đurđica Vitez; Tibor Vitez</item>
    </izvorni_sadrzaj>
    <derivirana_varijabla naziv="DomainObject.Predmet.ProtuStrankaListFormatedWithAdress_1">
      <item>VITEZ GRADNJA društvo s ograničenom odgovornošću za građenje, trgovinu i usluge, Vodnikova 2, 42000 Varaždin zastupanog po punomoćniku Đurđica Vitez; Tibor Vitez</item>
    </derivirana_varijabla>
  </DomainObject.Predmet.ProtuStrankaListFormatedWithAdress>
  <DomainObject.Predmet.ProtuStrankaListFormatedWithAdressOIB>
    <izvorni_sadrzaj>
      <item>VITEZ GRADNJA društvo s ograničenom odgovornošću za građenje, trgovinu i usluge, OIB 38232002832, Vodnikova 2, 42000 Varaždin zastupanog po punomoćniku Đurđica Vitez; Tibor Vitez</item>
    </izvorni_sadrzaj>
    <derivirana_varijabla naziv="DomainObject.Predmet.ProtuStrankaListFormatedWithAdressOIB_1">
      <item>VITEZ GRADNJA društvo s ograničenom odgovornošću za građenje, trgovinu i usluge, OIB 38232002832, Vodnikova 2, 42000 Varaždin zastupanog po punomoćniku Đurđica Vitez; Tibor Vitez</item>
    </derivirana_varijabla>
  </DomainObject.Predmet.ProtuStrankaListFormatedWithAdressOIB>
  <DomainObject.Predmet.ProtuStrankaListNazivFormated>
    <izvorni_sadrzaj>
      <item>VITEZ GRADNJA društvo s ograničenom odgovornošću za građenje, trgovinu i usluge</item>
    </izvorni_sadrzaj>
    <derivirana_varijabla naziv="DomainObject.Predmet.ProtuStrankaListNazivFormated_1">
      <item>VITEZ GRADNJA društvo s ograničenom odgovornošću za građenje, trgovinu i usluge</item>
    </derivirana_varijabla>
  </DomainObject.Predmet.ProtuStrankaListNazivFormated>
  <DomainObject.Predmet.ProtuStrankaListNazivFormatedOIB>
    <izvorni_sadrzaj>
      <item>VITEZ GRADNJA društvo s ograničenom odgovornošću za građenje, trgovinu i usluge, OIB 38232002832</item>
    </izvorni_sadrzaj>
    <derivirana_varijabla naziv="DomainObject.Predmet.ProtuStrankaListNazivFormatedOIB_1">
      <item>VITEZ GRADNJA društvo s ograničenom odgovornošću za građenje, trgovinu i usluge, OIB 38232002832</item>
    </derivirana_varijabla>
  </DomainObject.Predmet.ProtuStrankaListNazivFormatedOIB>
  <DomainObject.Predmet.OstaliListFormated>
    <izvorni_sadrzaj>
      <item>Sudski registar</item>
      <item>Đurđica Vitez punomoćnik sudionika u postupku VITEZ GRADNJA društvo s ograničenom odgovornošću za građenje, trgovinu i usluge</item>
      <item>Tibor Vitez punomoćnik sudionika u postupku VITEZ GRADNJA društvo s ograničenom odgovornošću za građenje, trgovinu i usluge</item>
      <item>ŽDO Varaždin, Građansko upravni odjel</item>
      <item>Jelena Stankus-Tkalec</item>
    </izvorni_sadrzaj>
    <derivirana_varijabla naziv="DomainObject.Predmet.OstaliListFormated_1">
      <item>Sudski registar</item>
      <item>Đurđica Vitez punomoćnik sudionika u postupku VITEZ GRADNJA društvo s ograničenom odgovornošću za građenje, trgovinu i usluge</item>
      <item>Tibor Vitez punomoćnik sudionika u postupku VITEZ GRADNJA društvo s ograničenom odgovornošću za građenje, trgovinu i usluge</item>
      <item>ŽDO Varaždin, Građansko upravni odjel</item>
      <item>Jelena Stankus-Tkalec</item>
    </derivirana_varijabla>
  </DomainObject.Predmet.OstaliListFormated>
  <DomainObject.Predmet.OstaliListFormatedOIB>
    <izvorni_sadrzaj>
      <item>Sudski registar</item>
      <item>Đurđica Vitez punomoćnik sudionika u postupku VITEZ GRADNJA društvo s ograničenom odgovornošću za građenje, trgovinu i usluge</item>
      <item>Tibor Vitez punomoćnik sudionika u postupku VITEZ GRADNJA društvo s ograničenom odgovornošću za građenje, trgovinu i usluge</item>
      <item>ŽDO Varaždin, Građansko upravni odjel</item>
      <item>Jelena Stankus-Tkalec, OIB 91858660271</item>
    </izvorni_sadrzaj>
    <derivirana_varijabla naziv="DomainObject.Predmet.OstaliListFormatedOIB_1">
      <item>Sudski registar</item>
      <item>Đurđica Vitez punomoćnik sudionika u postupku VITEZ GRADNJA društvo s ograničenom odgovornošću za građenje, trgovinu i usluge</item>
      <item>Tibor Vitez punomoćnik sudionika u postupku VITEZ GRADNJA društvo s ograničenom odgovornošću za građenje, trgovinu i usluge</item>
      <item>ŽDO Varaždin, Građansko upravni odjel</item>
      <item>Jelena Stankus-Tkalec, OIB 91858660271</item>
    </derivirana_varijabla>
  </DomainObject.Predmet.OstaliListFormatedOIB>
  <DomainObject.Predmet.OstaliListFormatedWithAdress>
    <izvorni_sadrzaj>
      <item>Sudski registar</item>
      <item>Đurđica Vitez, S. Radića 71/A, 42205 Vidovec punomoćnik sudionika u postupku VITEZ GRADNJA društvo s ograničenom odgovornošću za građenje, trgovinu i usluge</item>
      <item>Tibor Vitez, Zagrebačka 27/1, 42000 Varaždin punomoćnik sudionika u postupku VITEZ GRADNJA društvo s ograničenom odgovornošću za građenje, trgovinu i usluge</item>
      <item>ŽDO Varaždin, Građansko upravni odjel</item>
      <item>Jelena Stankus-Tkalec, Braće Radića 20, 42000 Jalkovec</item>
    </izvorni_sadrzaj>
    <derivirana_varijabla naziv="DomainObject.Predmet.OstaliListFormatedWithAdress_1">
      <item>Sudski registar</item>
      <item>Đurđica Vitez, S. Radića 71/A, 42205 Vidovec punomoćnik sudionika u postupku VITEZ GRADNJA društvo s ograničenom odgovornošću za građenje, trgovinu i usluge</item>
      <item>Tibor Vitez, Zagrebačka 27/1, 42000 Varaždin punomoćnik sudionika u postupku VITEZ GRADNJA društvo s ograničenom odgovornošću za građenje, trgovinu i usluge</item>
      <item>ŽDO Varaždin, Građansko upravni odjel</item>
      <item>Jelena Stankus-Tkalec, Braće Radića 20, 42000 Jalkovec</item>
    </derivirana_varijabla>
  </DomainObject.Predmet.OstaliListFormatedWithAdress>
  <DomainObject.Predmet.OstaliListFormatedWithAdressOIB>
    <izvorni_sadrzaj>
      <item>Sudski registar</item>
      <item>Đurđica Vitez, S. Radića 71/A, 42205 Vidovec punomoćnik sudionika u postupku VITEZ GRADNJA društvo s ograničenom odgovornošću za građenje, trgovinu i usluge</item>
      <item>Tibor Vitez, Zagrebačka 27/1, 42000 Varaždin punomoćnik sudionika u postupku VITEZ GRADNJA društvo s ograničenom odgovornošću za građenje, trgovinu i usluge</item>
      <item>ŽDO Varaždin, Građansko upravni odjel</item>
      <item>Jelena Stankus-Tkalec, OIB 91858660271, Braće Radića 20, 42000 Jalkovec</item>
    </izvorni_sadrzaj>
    <derivirana_varijabla naziv="DomainObject.Predmet.OstaliListFormatedWithAdressOIB_1">
      <item>Sudski registar</item>
      <item>Đurđica Vitez, S. Radića 71/A, 42205 Vidovec punomoćnik sudionika u postupku VITEZ GRADNJA društvo s ograničenom odgovornošću za građenje, trgovinu i usluge</item>
      <item>Tibor Vitez, Zagrebačka 27/1, 42000 Varaždin punomoćnik sudionika u postupku VITEZ GRADNJA društvo s ograničenom odgovornošću za građenje, trgovinu i usluge</item>
      <item>ŽDO Varaždin, Građansko upravni odjel</item>
      <item>Jelena Stankus-Tkalec, OIB 91858660271, Braće Radića 20, 42000 Jalkovec</item>
    </derivirana_varijabla>
  </DomainObject.Predmet.OstaliListFormatedWithAdressOIB>
  <DomainObject.Predmet.OstaliListNazivFormated>
    <izvorni_sadrzaj>
      <item>Sudski registar</item>
      <item>Đurđica Vitez</item>
      <item>Tibor Vitez</item>
      <item>ŽDO Varaždin, Građansko upravni odjel</item>
      <item>Jelena Stankus-Tkalec</item>
    </izvorni_sadrzaj>
    <derivirana_varijabla naziv="DomainObject.Predmet.OstaliListNazivFormated_1">
      <item>Sudski registar</item>
      <item>Đurđica Vitez</item>
      <item>Tibor Vitez</item>
      <item>ŽDO Varaždin, Građansko upravni odjel</item>
      <item>Jelena Stankus-Tkalec</item>
    </derivirana_varijabla>
  </DomainObject.Predmet.OstaliListNazivFormated>
  <DomainObject.Predmet.OstaliListNazivFormatedOIB>
    <izvorni_sadrzaj>
      <item>Sudski registar</item>
      <item>Đurđica Vitez</item>
      <item>Tibor Vitez</item>
      <item>ŽDO Varaždin, Građansko upravni odjel</item>
      <item>Jelena Stankus-Tkalec, OIB 91858660271</item>
    </izvorni_sadrzaj>
    <derivirana_varijabla naziv="DomainObject.Predmet.OstaliListNazivFormatedOIB_1">
      <item>Sudski registar</item>
      <item>Đurđica Vitez</item>
      <item>Tibor Vitez</item>
      <item>ŽDO Varaždin, Građansko upravni odjel</item>
      <item>Jelena Stankus-Tkalec, OIB 91858660271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>St-96/2015-29</izvorni_sadrzaj>
    <derivirana_varijabla naziv="DomainObject.PoslovniBrojDokumenta_1">St-96/2015-29</derivirana_varijabla>
  </DomainObject.PoslovniBrojDokumenta>
  <DomainObject.Predmet.StrankaIDrugi>
    <izvorni_sadrzaj>Financijska agencija Regionalni centar</izvorni_sadrzaj>
    <derivirana_varijabla naziv="DomainObject.Predmet.StrankaIDrugi_1">Financijska agencija Regionalni centar</derivirana_varijabla>
  </DomainObject.Predmet.StrankaIDrugi>
  <DomainObject.Predmet.ProtustrankaIDrugi>
    <izvorni_sadrzaj>VITEZ GRADNJA društvo s ograničenom odgovornošću za građenje, trgovinu i usluge</izvorni_sadrzaj>
    <derivirana_varijabla naziv="DomainObject.Predmet.ProtustrankaIDrugi_1">VITEZ GRADNJA društvo s ograničenom odgovornošću za građenje, trgovinu i usluge</derivirana_varijabla>
  </DomainObject.Predmet.ProtustrankaIDrugi>
  <DomainObject.Predmet.StrankaIDrugiAdressOIB>
    <izvorni_sadrzaj>Financijska agencija Regionalni centar, Ulica grada Vukovara 70, 10000 Zagreb</izvorni_sadrzaj>
    <derivirana_varijabla naziv="DomainObject.Predmet.StrankaIDrugiAdressOIB_1">Financijska agencija Regionalni centar, Ulica grada Vukovara 70, 10000 Zagreb</derivirana_varijabla>
  </DomainObject.Predmet.StrankaIDrugiAdressOIB>
  <DomainObject.Predmet.ProtustrankaIDrugiAdressOIB>
    <izvorni_sadrzaj>VITEZ GRADNJA društvo s ograničenom odgovornošću za građenje, trgovinu i usluge, OIB 38232002832, Vodnikova 2, 42000 Varaždin</izvorni_sadrzaj>
    <derivirana_varijabla naziv="DomainObject.Predmet.ProtustrankaIDrugiAdressOIB_1">VITEZ GRADNJA društvo s ograničenom odgovornošću za građenje, trgovinu i usluge, OIB 38232002832, Vodnikova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Regionalni centar</item>
      <item>VITEZ GRADNJA društvo s ograničenom odgovornošću za građenje, trgovinu i usluge</item>
      <item>Sudski registar</item>
      <item>Đurđica Vitez</item>
      <item>Tibor Vitez</item>
      <item>ŽDO Varaždin, Građansko upravni odjel</item>
      <item>Jelena Stankus-Tkalec</item>
    </izvorni_sadrzaj>
    <derivirana_varijabla naziv="DomainObject.Predmet.SudioniciListNaziv_1">
      <item>Financijska agencija Regionalni centar</item>
      <item>VITEZ GRADNJA društvo s ograničenom odgovornošću za građenje, trgovinu i usluge</item>
      <item>Sudski registar</item>
      <item>Đurđica Vitez</item>
      <item>Tibor Vitez</item>
      <item>ŽDO Varaždin, Građansko upravni odjel</item>
      <item>Jelena Stankus-Tkalec</item>
    </derivirana_varijabla>
  </DomainObject.Predmet.SudioniciListNaziv>
  <DomainObject.Predmet.SudioniciListAdressOIB>
    <izvorni_sadrzaj>
      <item>Financijska agencija Regionalni centar, Ulica grada Vukovara 70,10000 Zagreb</item>
      <item>VITEZ GRADNJA društvo s ograničenom odgovornošću za građenje, trgovinu i usluge, OIB 38232002832, Vodnikova 2,42000 Varaždin</item>
      <item>Sudski registar</item>
      <item>Đurđica Vitez, S. Radića 71/A,42205 Vidovec</item>
      <item>Tibor Vitez, Zagrebačka 27/1,42000 Varaždin</item>
      <item>ŽDO Varaždin, Građansko upravni odjel</item>
      <item>Jelena Stankus-Tkalec, OIB 91858660271, Braće Radića 20,42000 Jalkovec</item>
    </izvorni_sadrzaj>
    <derivirana_varijabla naziv="DomainObject.Predmet.SudioniciListAdressOIB_1">
      <item>Financijska agencija Regionalni centar, Ulica grada Vukovara 70,10000 Zagreb</item>
      <item>VITEZ GRADNJA društvo s ograničenom odgovornošću za građenje, trgovinu i usluge, OIB 38232002832, Vodnikova 2,42000 Varaždin</item>
      <item>Sudski registar</item>
      <item>Đurđica Vitez, S. Radića 71/A,42205 Vidovec</item>
      <item>Tibor Vitez, Zagrebačka 27/1,42000 Varaždin</item>
      <item>ŽDO Varaždin, Građansko upravni odjel</item>
      <item>Jelena Stankus-Tkalec, OIB 91858660271, Braće Radića 20,42000 Jalkovec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C0E676-392B-419E-81FB-B9D04DEA88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202</properties:Words>
  <properties:Characters>997</properties:Characters>
  <properties:Lines>54</properties:Lines>
  <properties:Paragraphs>20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2016-04-21T13:26:00Z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St-96/2015-29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