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1b9f" w14:paraId="a771b9f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D342CB">
        <w:rPr>
          <w:bCs/>
        </w:rPr>
        <w:t>74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774493">
        <w:t>3. svibnja</w:t>
      </w:r>
      <w:r w:rsidR="003C1EA1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>razlučno pravo</w:t>
      </w:r>
      <w:r w:rsidR="00F4318F">
        <w:t>:</w:t>
      </w:r>
      <w:r w:rsidR="00681D79" w:rsidRPr="00962D2B">
        <w:t xml:space="preserve"> </w:t>
      </w:r>
    </w:p>
    <w:p w:rsidRDefault="00B35280" w:rsidP="00B35280" w:rsidR="00B35280">
      <w:pPr>
        <w:pStyle w:val="Odlomakpopisa"/>
        <w:numPr>
          <w:ilvl w:val="0"/>
          <w:numId w:val="33"/>
        </w:numPr>
      </w:pPr>
      <w:r>
        <w:t>MIRKO ERDELJA, Samoborski Strmec, Hrvatskih branitelja 50, OIB: 74159035562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4327BB" w:rsidR="002E4711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774493">
        <w:t>31. svibnja</w:t>
      </w:r>
      <w:r w:rsidR="0024137F">
        <w:t xml:space="preserve"> </w:t>
      </w:r>
      <w:r w:rsidR="004327BB">
        <w:t xml:space="preserve"> 2017. g.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774493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774493" w:rsidP="00FB1EFB" w:rsidR="00774493">
      <w:pPr>
        <w:jc w:val="both"/>
      </w:pPr>
    </w:p>
    <w:p w:rsidRDefault="00774493" w:rsidP="00FB1EFB" w:rsidR="00774493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B35280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</w:t>
      </w:r>
      <w:r w:rsidR="002E4711" w:rsidRPr="004327BB">
        <w:t xml:space="preserve">)  </w:t>
      </w:r>
      <w:r w:rsidR="00774493" w:rsidRPr="00774493">
        <w:rPr>
          <w:bCs/>
        </w:rPr>
        <w:t>515.865,00</w:t>
      </w:r>
      <w:r w:rsidR="004327BB">
        <w:rPr>
          <w:rFonts w:hAnsi="Sylfaen" w:ascii="Sylfaen"/>
          <w:bCs/>
        </w:rPr>
        <w:t xml:space="preserve"> </w:t>
      </w:r>
      <w:r w:rsidR="002E4711" w:rsidRPr="004327BB">
        <w:t xml:space="preserve">kuna, b) </w:t>
      </w:r>
      <w:r w:rsidR="00774493" w:rsidRPr="00774493">
        <w:rPr>
          <w:bCs/>
        </w:rPr>
        <w:t>274.636,70</w:t>
      </w:r>
      <w:r w:rsidR="004327BB" w:rsidRPr="004327BB">
        <w:rPr>
          <w:rFonts w:hAnsi="Sylfaen" w:ascii="Sylfaen"/>
          <w:bCs/>
        </w:rPr>
        <w:t xml:space="preserve"> </w:t>
      </w:r>
      <w:r w:rsidR="002E4711" w:rsidRPr="004327BB">
        <w:t>kuna</w:t>
      </w:r>
      <w:r w:rsidR="00B35280">
        <w:rPr>
          <w:rFonts w:hAnsi="Sylfaen" w:ascii="Sylfaen"/>
          <w:bCs/>
        </w:rPr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774493">
        <w:t>7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774493">
        <w:t>29. svibnja</w:t>
      </w:r>
      <w:r w:rsidR="003C1EA1">
        <w:t xml:space="preserve"> 2017. </w:t>
      </w:r>
      <w:r w:rsidR="006C4646">
        <w:t xml:space="preserve">godine </w:t>
      </w:r>
      <w:r w:rsidR="003E5BDA" w:rsidRPr="00962D2B">
        <w:t xml:space="preserve">uplatile jamčevinu u iznosu od 10% </w:t>
      </w:r>
      <w:r w:rsidR="00B35280">
        <w:t xml:space="preserve"> početne </w:t>
      </w:r>
      <w:r w:rsidR="003111FC">
        <w:t xml:space="preserve">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774493">
        <w:t>3. svibnja</w:t>
      </w:r>
      <w:r w:rsidR="00F4318F">
        <w:t xml:space="preserve"> </w:t>
      </w:r>
      <w:r w:rsidR="003C1EA1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7C01B5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7C01B5" w:rsidP="00D7215D" w:rsidR="007C01B5"/>
    <w:p w:rsidRDefault="007C01B5" w:rsidR="007C01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C01B5" w:rsidP="007C01B5" w:rsidR="007C01B5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1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774493">
      <w:t>281/13-</w:t>
    </w:r>
    <w:r w:rsidR="00D342CB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1491B15"/>
    <w:multiLevelType w:val="hybridMultilevel"/>
    <w:tmpl w:val="F4D06FEA"/>
    <w:lvl w:tplc="A22E691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1"/>
  </w:num>
  <w:num w:numId="3">
    <w:abstractNumId w:val="22"/>
  </w:num>
  <w:num w:numId="4">
    <w:abstractNumId w:val="2"/>
  </w:num>
  <w:num w:numId="5">
    <w:abstractNumId w:val="29"/>
  </w:num>
  <w:num w:numId="6">
    <w:abstractNumId w:val="20"/>
  </w:num>
  <w:num w:numId="7">
    <w:abstractNumId w:val="23"/>
  </w:num>
  <w:num w:numId="8">
    <w:abstractNumId w:val="27"/>
  </w:num>
  <w:num w:numId="9">
    <w:abstractNumId w:val="24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5"/>
  </w:num>
  <w:num w:numId="16">
    <w:abstractNumId w:val="26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2"/>
  </w:num>
  <w:num w:numId="23">
    <w:abstractNumId w:val="28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30"/>
  </w:num>
  <w:num w:numId="31">
    <w:abstractNumId w:val="10"/>
  </w:num>
  <w:num w:numId="32">
    <w:abstractNumId w:val="6"/>
  </w:num>
  <w:num w:numId="3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20D31"/>
    <w:rsid w:val="002349EC"/>
    <w:rsid w:val="0024137F"/>
    <w:rsid w:val="00255CB0"/>
    <w:rsid w:val="00264E94"/>
    <w:rsid w:val="00273268"/>
    <w:rsid w:val="0027356B"/>
    <w:rsid w:val="002857A3"/>
    <w:rsid w:val="002A64C2"/>
    <w:rsid w:val="002B58E0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1EA1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493"/>
    <w:rsid w:val="00781D17"/>
    <w:rsid w:val="007A213D"/>
    <w:rsid w:val="007A21F7"/>
    <w:rsid w:val="007A6528"/>
    <w:rsid w:val="007B61D5"/>
    <w:rsid w:val="007C01B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280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342CB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318F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1104</properties:Words>
  <properties:Characters>6190</properties:Characters>
  <properties:Lines>134</properties:Lines>
  <properties:Paragraphs>71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2017-05-03T11:19:00Z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2017-05-03T11:22:00Z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