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8612" w14:paraId="1bc8612" w:rsidRDefault="00AE649C" w:rsidP="0038708B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38708B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F7425" w:rsidP="001F7425" w:rsidR="0038708B">
      <w:pPr>
        <w:spacing w:after="0"/>
      </w:pPr>
      <w:r>
        <w:t>REPUBLIKA HRVATSKA</w:t>
      </w:r>
    </w:p>
    <w:p w:rsidRDefault="001F7425" w:rsidP="001F7425" w:rsidR="001F7425">
      <w:pPr>
        <w:spacing w:after="0"/>
      </w:pPr>
      <w:r>
        <w:t>TRGOVAČKI SUD U VARAŽDINU</w:t>
      </w:r>
    </w:p>
    <w:p w:rsidRDefault="0038708B" w:rsidP="0038708B" w:rsidR="0038708B">
      <w:pPr>
        <w:spacing w:after="0"/>
        <w:jc w:val="center"/>
      </w:pPr>
    </w:p>
    <w:p w:rsidRDefault="0038708B" w:rsidP="0038708B" w:rsidR="0038708B">
      <w:pPr>
        <w:spacing w:after="0"/>
        <w:jc w:val="center"/>
      </w:pPr>
    </w:p>
    <w:p w:rsidRDefault="0038708B" w:rsidP="0038708B" w:rsidR="0038708B">
      <w:pPr>
        <w:spacing w:after="0"/>
        <w:jc w:val="center"/>
      </w:pPr>
    </w:p>
    <w:p w:rsidRDefault="0038708B" w:rsidP="0038708B" w:rsidR="0038708B">
      <w:pPr>
        <w:spacing w:after="0"/>
      </w:pPr>
      <w:r>
        <w:t xml:space="preserve">                                        U  I M E  R E P U B L I K E  H R V A T S K E</w:t>
      </w:r>
    </w:p>
    <w:p w:rsidRDefault="0038708B" w:rsidP="0038708B" w:rsidR="0038708B">
      <w:pPr>
        <w:spacing w:after="0"/>
      </w:pPr>
    </w:p>
    <w:p w:rsidRDefault="0038708B" w:rsidP="0038708B" w:rsidR="0038708B">
      <w:pPr>
        <w:spacing w:after="0"/>
        <w:jc w:val="center"/>
      </w:pPr>
      <w:r>
        <w:t>R J E Š E NJ E</w:t>
      </w:r>
    </w:p>
    <w:p w:rsidRDefault="0038708B" w:rsidP="0038708B" w:rsidR="0038708B">
      <w:pPr>
        <w:spacing w:after="0"/>
      </w:pPr>
    </w:p>
    <w:p w:rsidRDefault="0038708B" w:rsidP="0038708B" w:rsidR="0038708B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HAPPY-VŽ j.d.o.o. Varaždin, Pavleka Miškine 43/A, OIB: 75730993651, dana 13. travnja 2017., </w:t>
      </w:r>
    </w:p>
    <w:p w:rsidRDefault="0038708B" w:rsidP="0038708B" w:rsidR="0038708B">
      <w:pPr>
        <w:spacing w:after="0"/>
        <w:jc w:val="both"/>
      </w:pPr>
    </w:p>
    <w:p w:rsidRDefault="0038708B" w:rsidP="0038708B" w:rsidR="0038708B">
      <w:pPr>
        <w:spacing w:after="0"/>
        <w:jc w:val="center"/>
      </w:pPr>
      <w:r>
        <w:t>r i j e š i o  j e</w:t>
      </w:r>
    </w:p>
    <w:p w:rsidRDefault="0038708B" w:rsidP="0038708B" w:rsidR="0038708B">
      <w:pPr>
        <w:spacing w:after="0"/>
      </w:pPr>
    </w:p>
    <w:p w:rsidRDefault="0038708B" w:rsidP="0038708B" w:rsidR="0038708B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HAPPY-VŽ j.d.o.o. Varaždin, Pavleka Miškine 43/A, OIB: 75730993651, s danom 13. travnja 2017. u 14,15 sati.</w:t>
      </w:r>
    </w:p>
    <w:p w:rsidRDefault="0038708B" w:rsidP="0038708B" w:rsidR="0038708B">
      <w:pPr>
        <w:spacing w:after="0"/>
        <w:ind w:hanging="705" w:left="1413"/>
        <w:jc w:val="both"/>
      </w:pPr>
    </w:p>
    <w:p w:rsidRDefault="0038708B" w:rsidP="0038708B" w:rsidR="0038708B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Jasna Hromadko iz Zagreba, Zelengorska 1, OIB: 22088644509.</w:t>
      </w:r>
    </w:p>
    <w:p w:rsidRDefault="0038708B" w:rsidP="0038708B" w:rsidR="0038708B">
      <w:pPr>
        <w:spacing w:after="0"/>
        <w:ind w:hanging="705" w:left="1413"/>
        <w:jc w:val="both"/>
      </w:pPr>
    </w:p>
    <w:p w:rsidRDefault="0038708B" w:rsidP="0038708B" w:rsidR="0038708B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HAPPY-VŽ j.d.o.o. Varaždin, Pavleka Miškine 43/A, OIB: 75730993651.</w:t>
      </w:r>
    </w:p>
    <w:p w:rsidRDefault="0038708B" w:rsidP="0038708B" w:rsidR="0038708B">
      <w:pPr>
        <w:spacing w:after="0"/>
        <w:ind w:hanging="705" w:left="1410"/>
        <w:jc w:val="both"/>
      </w:pPr>
    </w:p>
    <w:p w:rsidRDefault="0038708B" w:rsidP="0038708B" w:rsidR="0038708B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38708B" w:rsidP="0038708B" w:rsidR="0038708B">
      <w:pPr>
        <w:spacing w:after="0"/>
        <w:jc w:val="both"/>
      </w:pPr>
    </w:p>
    <w:p w:rsidRDefault="0038708B" w:rsidP="0038708B" w:rsidR="0038708B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HAPPY-VŽ j.d.o.o. Varaždin, Pavleka Miškine 43/A, OIB: 75730993651, bit će brisan iz sudskog registra.</w:t>
      </w:r>
    </w:p>
    <w:p w:rsidRDefault="0038708B" w:rsidP="0038708B" w:rsidR="0038708B">
      <w:pPr>
        <w:spacing w:after="0"/>
        <w:jc w:val="center"/>
      </w:pPr>
    </w:p>
    <w:p w:rsidRDefault="0038708B" w:rsidP="0038708B" w:rsidR="0038708B">
      <w:pPr>
        <w:spacing w:after="0"/>
        <w:jc w:val="center"/>
      </w:pPr>
      <w:r>
        <w:t>Obrazloženje</w:t>
      </w:r>
    </w:p>
    <w:p w:rsidRDefault="0038708B" w:rsidP="0038708B" w:rsidR="0038708B">
      <w:pPr>
        <w:spacing w:after="0"/>
      </w:pPr>
    </w:p>
    <w:p w:rsidRDefault="0038708B" w:rsidP="0038708B" w:rsidR="0038708B">
      <w:pPr>
        <w:spacing w:after="0"/>
        <w:jc w:val="both"/>
      </w:pPr>
      <w:r>
        <w:tab/>
        <w:t>Predlagatelj Financijska agencija Regionalni centar Zagreb, Podružnica Varaždin je dana 23. prosinca 2016. godine,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38708B" w:rsidP="0038708B" w:rsidR="0038708B">
      <w:pPr>
        <w:spacing w:after="0"/>
      </w:pPr>
    </w:p>
    <w:p w:rsidRDefault="0038708B" w:rsidP="0038708B" w:rsidR="0038708B">
      <w:pPr>
        <w:spacing w:after="0"/>
        <w:jc w:val="both"/>
      </w:pPr>
      <w:r>
        <w:tab/>
        <w:t xml:space="preserve">Kako osoba ovlaštena za zastupanje pravne osobe u roku od 15 dana nije podnijela javnobilježnički ovjerovljeni prokazni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38708B" w:rsidP="0038708B" w:rsidR="0038708B">
      <w:pPr>
        <w:spacing w:after="0"/>
      </w:pPr>
    </w:p>
    <w:p w:rsidRDefault="0038708B" w:rsidP="0038708B" w:rsidR="0038708B">
      <w:pPr>
        <w:spacing w:after="0"/>
        <w:jc w:val="center"/>
      </w:pPr>
      <w:r>
        <w:t>U Varaždinu, 13. travnja 2017.</w:t>
      </w:r>
    </w:p>
    <w:p w:rsidRDefault="0038708B" w:rsidP="0038708B" w:rsidR="0038708B">
      <w:pPr>
        <w:spacing w:after="0"/>
        <w:jc w:val="center"/>
      </w:pPr>
    </w:p>
    <w:p w:rsidRDefault="0038708B" w:rsidP="0038708B" w:rsidR="0038708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38708B" w:rsidP="0038708B" w:rsidR="0038708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Sudska savjetnica:</w:t>
      </w:r>
    </w:p>
    <w:p w:rsidRDefault="0038708B" w:rsidP="0038708B" w:rsidR="0038708B">
      <w:pPr>
        <w:spacing w:after="0"/>
      </w:pPr>
    </w:p>
    <w:p w:rsidRDefault="0038708B" w:rsidP="0038708B" w:rsidR="0038708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Martina Mašić</w:t>
      </w:r>
      <w:r>
        <w:tab/>
      </w:r>
      <w:r>
        <w:tab/>
      </w:r>
    </w:p>
    <w:p w:rsidRDefault="0038708B" w:rsidP="0038708B" w:rsidR="0038708B">
      <w:pPr>
        <w:spacing w:after="0"/>
      </w:pPr>
    </w:p>
    <w:p w:rsidRDefault="0038708B" w:rsidP="0038708B" w:rsidR="0038708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8708B" w:rsidP="0038708B" w:rsidR="0038708B">
      <w:pPr>
        <w:spacing w:after="0"/>
        <w:ind w:firstLine="708"/>
      </w:pPr>
      <w:r>
        <w:t>Uputa o pravnom lijeku:</w:t>
      </w:r>
    </w:p>
    <w:p w:rsidRDefault="0038708B" w:rsidP="0038708B" w:rsidR="0038708B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38708B" w:rsidP="0038708B" w:rsidR="0038708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8708B" w:rsidP="0038708B" w:rsidR="0038708B">
      <w:pPr>
        <w:spacing w:after="0"/>
      </w:pPr>
    </w:p>
    <w:p w:rsidRDefault="0038708B" w:rsidP="0038708B" w:rsidR="0038708B">
      <w:pPr>
        <w:spacing w:after="0"/>
      </w:pPr>
    </w:p>
    <w:p w:rsidRDefault="0038708B" w:rsidP="0038708B" w:rsidR="0038708B">
      <w:pPr>
        <w:spacing w:after="0"/>
      </w:pPr>
      <w:r>
        <w:t>DNA:</w:t>
      </w:r>
    </w:p>
    <w:p w:rsidRDefault="0038708B" w:rsidP="0038708B" w:rsidR="0038708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38708B" w:rsidP="0038708B" w:rsidR="0038708B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38708B" w:rsidP="0038708B" w:rsidR="0038708B">
      <w:pPr>
        <w:numPr>
          <w:ilvl w:val="0"/>
          <w:numId w:val="47"/>
        </w:numPr>
        <w:spacing w:after="0"/>
      </w:pPr>
      <w:r>
        <w:t>Dužnik - HAPPY-VŽ j.d.o.o. Varaždin, Pavleka Miškine 43/A</w:t>
      </w:r>
    </w:p>
    <w:p w:rsidRDefault="0038708B" w:rsidP="0038708B" w:rsidR="0038708B">
      <w:pPr>
        <w:numPr>
          <w:ilvl w:val="0"/>
          <w:numId w:val="47"/>
        </w:numPr>
        <w:spacing w:after="0"/>
      </w:pPr>
      <w:r>
        <w:t>Osoba ovlaštena za zastupanje – Srećko Znahor, Varaždin, Čakovečka 1</w:t>
      </w:r>
    </w:p>
    <w:p w:rsidRDefault="0038708B" w:rsidP="0038708B" w:rsidR="0038708B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38708B" w:rsidP="0038708B" w:rsidR="0038708B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</w:t>
      </w:r>
    </w:p>
    <w:p w:rsidRDefault="0038708B" w:rsidP="0038708B" w:rsidR="0038708B">
      <w:pPr>
        <w:numPr>
          <w:ilvl w:val="0"/>
          <w:numId w:val="47"/>
        </w:numPr>
        <w:spacing w:after="0"/>
      </w:pPr>
      <w:r>
        <w:t>Stečajni upravitelj- Jasna Hromadko iz Zagreba, Zelengorska 1</w:t>
      </w:r>
    </w:p>
    <w:p w:rsidRDefault="0038708B" w:rsidP="0038708B" w:rsidR="0038708B">
      <w:pPr>
        <w:numPr>
          <w:ilvl w:val="0"/>
          <w:numId w:val="47"/>
        </w:numPr>
        <w:spacing w:after="0"/>
      </w:pPr>
      <w:r>
        <w:t>e- Oglasna ploča suda.</w:t>
      </w:r>
    </w:p>
    <w:p w:rsidRDefault="0038708B" w:rsidP="0038708B" w:rsidR="0038708B">
      <w:pPr>
        <w:spacing w:after="0"/>
        <w:ind w:left="360"/>
      </w:pPr>
    </w:p>
    <w:p w:rsidRDefault="00AE649C" w:rsidP="0038708B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425" w:rsidR="008333A9">
    <w:pPr>
      <w:pStyle w:val="Zaglavlje"/>
    </w:pPr>
    <w:r>
      <w:rPr>
        <w:rStyle w:val="PozadinaSvijetloCrvena"/>
        <w:shd w:fill="auto" w:color="auto" w:val="clear"/>
      </w:rPr>
      <w:t>Poslovni broj: 9 St-1168/16-5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425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08B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48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St-1168/2016-5</izvorni_sadrzaj>
    <derivirana_varijabla naziv="DomainObject.Oznaka_1">St-1168/2016-5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St-1168/2016</izvorni_sadrzaj>
    <derivirana_varijabla naziv="DomainObject.Predmet.OznakaBroj_1">St-1168/2016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HAPPY-VŽ jednostavno društvo s ograničenom odgovornošću za trgovinu i usluge</izvorni_sadrzaj>
    <derivirana_varijabla naziv="DomainObject.Predmet.ProtustrankaFormated_1">  HAPPY-VŽ jednostavno društvo s ograničenom odgovornošću za trgovinu i usluge</derivirana_varijabla>
  </DomainObject.Predmet.ProtustrankaFormated>
  <DomainObject.Predmet.ProtustrankaFormatedOIB>
    <izvorni_sadrzaj>  HAPPY-VŽ jednostavno društvo s ograničenom odgovornošću za trgovinu i usluge, OIB 75730993651</izvorni_sadrzaj>
    <derivirana_varijabla naziv="DomainObject.Predmet.ProtustrankaFormatedOIB_1">  HAPPY-VŽ jednostavno društvo s ograničenom odgovornošću za trgovinu i usluge, OIB 75730993651</derivirana_varijabla>
  </DomainObject.Predmet.ProtustrankaFormatedOIB>
  <DomainObject.Predmet.ProtustrankaFormatedWithAdress>
    <izvorni_sadrzaj> HAPPY-VŽ jednostavno društvo s ograničenom odgovornošću za trgovinu i usluge, Pavleka Miškine 43/A, 42000 Varaždin</izvorni_sadrzaj>
    <derivirana_varijabla naziv="DomainObject.Predmet.ProtustrankaFormatedWithAdress_1"> HAPPY-VŽ jednostavno društvo s ograničenom odgovornošću za trgovinu i usluge, Pavleka Miškine 43/A, 42000 Varaždin</derivirana_varijabla>
  </DomainObject.Predmet.ProtustrankaFormatedWithAdress>
  <DomainObject.Predmet.ProtustrankaFormatedWithAdressOIB>
    <izvorni_sadrzaj> HAPPY-VŽ jednostavno društvo s ograničenom odgovornošću za trgovinu i usluge, OIB 75730993651, Pavleka Miškine 43/A, 42000 Varaždin</izvorni_sadrzaj>
    <derivirana_varijabla naziv="DomainObject.Predmet.ProtustrankaFormatedWithAdressOIB_1"> HAPPY-VŽ jednostavno društvo s ograničenom odgovornošću za trgovinu i usluge, OIB 75730993651, Pavleka Miškine 43/A, 42000 Varaždin</derivirana_varijabla>
  </DomainObject.Predmet.ProtustrankaFormatedWithAdressOIB>
  <DomainObject.Predmet.ProtustrankaWithAdress>
    <izvorni_sadrzaj>HAPPY-VŽ jednostavno društvo s ograničenom odgovornošću za trgovinu i usluge Pavleka Miškine 43/A, 42000 Varaždin</izvorni_sadrzaj>
    <derivirana_varijabla naziv="DomainObject.Predmet.ProtustrankaWithAdress_1">HAPPY-VŽ jednostavno društvo s ograničenom odgovornošću za trgovinu i usluge Pavleka Miškine 43/A, 42000 Varaždin</derivirana_varijabla>
  </DomainObject.Predmet.ProtustrankaWithAdress>
  <DomainObject.Predmet.ProtustrankaWithAdressOIB>
    <izvorni_sadrzaj>HAPPY-VŽ jednostavno društvo s ograničenom odgovornošću za trgovinu i usluge, OIB 75730993651, Pavleka Miškine 43/A, 42000 Varaždin</izvorni_sadrzaj>
    <derivirana_varijabla naziv="DomainObject.Predmet.ProtustrankaWithAdressOIB_1">HAPPY-VŽ jednostavno društvo s ograničenom odgovornošću za trgovinu i usluge, OIB 75730993651, Pavleka Miškine 43/A, 42000 Varaždin</derivirana_varijabla>
  </DomainObject.Predmet.ProtustrankaWithAdressOIB>
  <DomainObject.Predmet.ProtustrankaNazivFormated>
    <izvorni_sadrzaj>HAPPY-VŽ jednostavno društvo s ograničenom odgovornošću za trgovinu i usluge</izvorni_sadrzaj>
    <derivirana_varijabla naziv="DomainObject.Predmet.ProtustrankaNazivFormated_1">HAPPY-VŽ jednostavno društvo s ograničenom odgovornošću za trgovinu i usluge</derivirana_varijabla>
  </DomainObject.Predmet.ProtustrankaNazivFormated>
  <DomainObject.Predmet.ProtustrankaNazivFormatedOIB>
    <izvorni_sadrzaj>HAPPY-VŽ jednostavno društvo s ograničenom odgovornošću za trgovinu i usluge, OIB 75730993651</izvorni_sadrzaj>
    <derivirana_varijabla naziv="DomainObject.Predmet.ProtustrankaNazivFormatedOIB_1">HAPPY-VŽ jednostavno društvo s ograničenom odgovornošću za trgovinu i usluge, OIB 75730993651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58062.52</izvorni_sadrzaj>
    <derivirana_varijabla naziv="DomainObject.Predmet.TrenutnaVrijednost_1">58062.52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HAPPY-VŽ jednostavno društvo s ograničenom odgovornošću za trgovinu i usluge</item>
    </izvorni_sadrzaj>
    <derivirana_varijabla naziv="DomainObject.Predmet.ProtuStrankaListFormated_1">
      <item>HAPPY-VŽ jednostavno društvo s ograničenom odgovornošću za trgovinu i usluge</item>
    </derivirana_varijabla>
  </DomainObject.Predmet.ProtuStrankaListFormated>
  <DomainObject.Predmet.ProtuStrankaListFormatedOIB>
    <izvorni_sadrzaj>
      <item>HAPPY-VŽ jednostavno društvo s ograničenom odgovornošću za trgovinu i usluge, OIB 75730993651</item>
    </izvorni_sadrzaj>
    <derivirana_varijabla naziv="DomainObject.Predmet.ProtuStrankaListFormatedOIB_1">
      <item>HAPPY-VŽ jednostavno društvo s ograničenom odgovornošću za trgovinu i usluge, OIB 75730993651</item>
    </derivirana_varijabla>
  </DomainObject.Predmet.ProtuStrankaListFormatedOIB>
  <DomainObject.Predmet.ProtuStrankaListFormatedWithAdress>
    <izvorni_sadrzaj>
      <item>HAPPY-VŽ jednostavno društvo s ograničenom odgovornošću za trgovinu i usluge, Pavleka Miškine 43/A, 42000 Varaždin</item>
    </izvorni_sadrzaj>
    <derivirana_varijabla naziv="DomainObject.Predmet.ProtuStrankaListFormatedWithAdress_1">
      <item>HAPPY-VŽ jednostavno društvo s ograničenom odgovornošću za trgovinu i usluge, Pavleka Miškine 43/A, 42000 Varaždin</item>
    </derivirana_varijabla>
  </DomainObject.Predmet.ProtuStrankaListFormatedWithAdress>
  <DomainObject.Predmet.ProtuStrankaListFormatedWithAdressOIB>
    <izvorni_sadrzaj>
      <item>HAPPY-VŽ jednostavno društvo s ograničenom odgovornošću za trgovinu i usluge, OIB 75730993651, Pavleka Miškine 43/A, 42000 Varaždin</item>
    </izvorni_sadrzaj>
    <derivirana_varijabla naziv="DomainObject.Predmet.ProtuStrankaListFormatedWithAdressOIB_1">
      <item>HAPPY-VŽ jednostavno društvo s ograničenom odgovornošću za trgovinu i usluge, OIB 75730993651, Pavleka Miškine 43/A, 42000 Varaždin</item>
    </derivirana_varijabla>
  </DomainObject.Predmet.ProtuStrankaListFormatedWithAdressOIB>
  <DomainObject.Predmet.ProtuStrankaListNazivFormated>
    <izvorni_sadrzaj>
      <item>HAPPY-VŽ jednostavno društvo s ograničenom odgovornošću za trgovinu i usluge</item>
    </izvorni_sadrzaj>
    <derivirana_varijabla naziv="DomainObject.Predmet.ProtuStrankaListNazivFormated_1">
      <item>HAPPY-VŽ jednostavno društvo s ograničenom odgovornošću za trgovinu i usluge</item>
    </derivirana_varijabla>
  </DomainObject.Predmet.ProtuStrankaListNazivFormated>
  <DomainObject.Predmet.ProtuStrankaListNazivFormatedOIB>
    <izvorni_sadrzaj>
      <item>HAPPY-VŽ jednostavno društvo s ograničenom odgovornošću za trgovinu i usluge, OIB 75730993651</item>
    </izvorni_sadrzaj>
    <derivirana_varijabla naziv="DomainObject.Predmet.ProtuStrankaListNazivFormatedOIB_1">
      <item>HAPPY-VŽ jednostavno društvo s ograničenom odgovornošću za trgovinu i usluge, OIB 75730993651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St-1168/2016-5</izvorni_sadrzaj>
    <derivirana_varijabla naziv="DomainObject.PoslovniBrojDokumenta_1">St-1168/2016-5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HAPPY-VŽ jednostavno društvo s ograničenom odgovornošću za trgovinu i usluge</izvorni_sadrzaj>
    <derivirana_varijabla naziv="DomainObject.Predmet.ProtustrankaIDrugi_1">HAPPY-VŽ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HAPPY-VŽ jednostavno društvo s ograničenom odgovornošću za trgovinu i usluge, OIB 75730993651, Pavleka Miškine 43/A, 42000 Varaždin</izvorni_sadrzaj>
    <derivirana_varijabla naziv="DomainObject.Predmet.ProtustrankaIDrugiAdressOIB_1">HAPPY-VŽ jednostavno društvo s ograničenom odgovornošću za trgovinu i usluge, OIB 75730993651, Pavleka Miškine 43/A,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HAPPY-VŽ jednostavno društvo s ograničenom odgovornošću za trgovinu i usluge</item>
      <item>Sudski registar</item>
    </izvorni_sadrzaj>
    <derivirana_varijabla naziv="DomainObject.Predmet.SudioniciListNaziv_1">
      <item>Financijska agencija</item>
      <item>HAPPY-VŽ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HAPPY-VŽ jednostavno društvo s ograničenom odgovornošću za trgovinu i usluge, OIB 75730993651, Pavleka Miškine 43/A,42000 Varaždin</item>
      <item>Sudski registar</item>
    </izvorni_sadrzaj>
    <derivirana_varijabla naziv="DomainObject.Predmet.SudioniciListAdressOIB_1">
      <item>Financijska agencija, OIB 85821130368, Ulica grada Vukovara 70,10000 Zagreb</item>
      <item>HAPPY-VŽ jednostavno društvo s ograničenom odgovornošću za trgovinu i usluge, OIB 75730993651, Pavleka Miškine 43/A,42000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A22EFC-75C2-4FC5-8C15-04858C1D79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2775</properties:Characters>
  <properties:Lines>82</properties:Lines>
  <properties:Paragraphs>29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2017-04-13T12:17:00Z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St-1168/2016-5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