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bac1" w14:paraId="d2abac1" w:rsidRDefault="0081747C" w:rsidP="001E5073" w:rsidR="003510BE" w:rsidRPr="00062CE9">
      <w:pPr>
        <w:jc w:val="right"/>
        <w15:collapsed w:val="false"/>
      </w:pPr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215BD2">
        <w:t xml:space="preserve">, za </w:t>
      </w:r>
      <w:proofErr w:type="spellStart"/>
      <w:r w:rsidR="00215BD2">
        <w:t>kat.čest</w:t>
      </w:r>
      <w:proofErr w:type="spellEnd"/>
      <w:r w:rsidR="00215BD2">
        <w:t>. 854/7 ,</w:t>
      </w:r>
      <w:r w:rsidR="00A03C02">
        <w:t xml:space="preserve"> </w:t>
      </w:r>
      <w:r w:rsidR="00483556">
        <w:t>upisano kod Općinsko</w:t>
      </w:r>
      <w:r w:rsidR="00F15A4C">
        <w:t>g suda u Dubrovniku u</w:t>
      </w:r>
      <w:r w:rsidR="00CC71D8">
        <w:t xml:space="preserve"> </w:t>
      </w:r>
      <w:proofErr w:type="spellStart"/>
      <w:r w:rsidR="00CC71D8">
        <w:t>z.ul</w:t>
      </w:r>
      <w:proofErr w:type="spellEnd"/>
      <w:r w:rsidR="00CC71D8">
        <w:t>. 3259</w:t>
      </w:r>
      <w:r w:rsidR="00215BD2">
        <w:t>,</w:t>
      </w:r>
      <w:r w:rsidR="00CC71D8">
        <w:t xml:space="preserve"> </w:t>
      </w:r>
      <w:r w:rsidR="00215BD2">
        <w:t>k.o.</w:t>
      </w:r>
      <w:r w:rsidR="00A03C02">
        <w:t xml:space="preserve"> Gruž</w:t>
      </w:r>
      <w:r w:rsidR="00CC71D8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215BD2">
        <w:t xml:space="preserve"> siječnja 2019 g. u 10:30</w:t>
      </w:r>
      <w:r w:rsidR="00B53683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156A31">
        <w:rPr>
          <w:b/>
        </w:rPr>
        <w:t xml:space="preserve"> </w:t>
      </w:r>
      <w:bookmarkStart w:name="_GoBack" w:id="0"/>
      <w:bookmarkEnd w:id="0"/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D06ABD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73E34"/>
    <w:rsid w:val="00195207"/>
    <w:rsid w:val="001E5073"/>
    <w:rsid w:val="001F2926"/>
    <w:rsid w:val="00202915"/>
    <w:rsid w:val="00215BD2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B79B2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53683"/>
    <w:rsid w:val="00B549A7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C71D8"/>
    <w:rsid w:val="00CE3168"/>
    <w:rsid w:val="00D04DCB"/>
    <w:rsid w:val="00D06ABD"/>
    <w:rsid w:val="00D34BB6"/>
    <w:rsid w:val="00D45145"/>
    <w:rsid w:val="00D51FEE"/>
    <w:rsid w:val="00D63179"/>
    <w:rsid w:val="00D77ACA"/>
    <w:rsid w:val="00D86B4C"/>
    <w:rsid w:val="00DD7449"/>
    <w:rsid w:val="00DD781C"/>
    <w:rsid w:val="00DE15EB"/>
    <w:rsid w:val="00E068CC"/>
    <w:rsid w:val="00E129E3"/>
    <w:rsid w:val="00E25A4D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St-443/2013-510</izvorni_sadrzaj>
    <derivirana_varijabla naziv="DomainObject.Oznaka_1">St-443/2013-510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St-443/2013-510</izvorni_sadrzaj>
    <derivirana_varijabla naziv="DomainObject.PoslovniBrojDokumenta_1">St-443/2013-510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St-443/2013-509</izvorni_sadrzaj>
    <derivirana_varijabla naziv="DomainObject.PredzadnjaOdlukaIzPredmeta.Oznaka_1">St-443/2013-509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243</properties:Words>
  <properties:Characters>1265</properties:Characters>
  <properties:Lines>46</properties:Lines>
  <properties:Paragraphs>21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2018-12-20T10:45:00Z</cp:lastPrinted>
  <dcterms:modified xmlns:xsi="http://www.w3.org/2001/XMLSchema-instance" xsi:type="dcterms:W3CDTF">2018-12-20T10:53:00Z</dcterms:modified>
  <cp:revision>50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St-443/2013-510 / Odluka - Zaključak - određeno ročište za diobu kupovnine (vulix_ročiste.docx)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