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cda50" w14:paraId="83cda50"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D85B0A">
      <w:pPr>
        <w:jc w:val="both"/>
      </w:pPr>
      <w:r w:rsidRPr="00D85B0A">
        <w:t xml:space="preserve">Trgovački sud u Zagrebu, po sucu Nikoli Ribariću, u stečajnom predmetu u povodu zahtjeva FINANCIJSKE AGENCIJE, za provedbu stečajnog postupka nad dužnikom  </w:t>
      </w:r>
    </w:p>
    <w:p w:rsidRDefault="00D85B0A" w:rsidP="00ED336B" w:rsidR="003D246D" w:rsidRPr="00D85B0A">
      <w:pPr>
        <w:jc w:val="both"/>
        <w:rPr>
          <w:color w:val="FF0000"/>
        </w:rPr>
      </w:pPr>
      <w:r w:rsidRPr="00D85B0A">
        <w:rPr>
          <w:color w:val="FF0000"/>
        </w:rPr>
        <w:t>SOREX STROJEVI-OPREMA-SERVIS d.o.o. za trgovinu i usluge</w:t>
      </w:r>
      <w:r w:rsidR="00831E95" w:rsidRPr="00D85B0A">
        <w:rPr>
          <w:color w:val="FF0000"/>
        </w:rPr>
        <w:t xml:space="preserve">, OIB: </w:t>
      </w:r>
      <w:r w:rsidRPr="00D85B0A">
        <w:rPr>
          <w:color w:val="FF0000"/>
        </w:rPr>
        <w:t>34572239472</w:t>
      </w:r>
      <w:r w:rsidR="00AF30A4" w:rsidRPr="00D85B0A">
        <w:rPr>
          <w:color w:val="FF0000"/>
        </w:rPr>
        <w:t>,</w:t>
      </w:r>
      <w:r w:rsidR="006E7B5F" w:rsidRPr="00D85B0A">
        <w:rPr>
          <w:color w:val="FF0000"/>
        </w:rPr>
        <w:t xml:space="preserve"> </w:t>
      </w:r>
      <w:r w:rsidRPr="00D85B0A">
        <w:rPr>
          <w:color w:val="FF0000"/>
        </w:rPr>
        <w:t>Zagreb (Grad Zagreb)</w:t>
      </w:r>
      <w:r w:rsidR="00084672" w:rsidRPr="00D85B0A">
        <w:rPr>
          <w:color w:val="FF0000"/>
        </w:rPr>
        <w:t>,</w:t>
      </w:r>
      <w:r w:rsidR="00DD2950" w:rsidRPr="00D85B0A">
        <w:rPr>
          <w:color w:val="FF0000"/>
        </w:rPr>
        <w:t xml:space="preserve"> </w:t>
      </w:r>
      <w:r w:rsidRPr="00D85B0A">
        <w:rPr>
          <w:color w:val="FF0000"/>
        </w:rPr>
        <w:t>Savska cesta 97</w:t>
      </w:r>
      <w:r w:rsidR="00437456" w:rsidRPr="00D85B0A">
        <w:rPr>
          <w:color w:val="FF0000"/>
        </w:rPr>
        <w:t xml:space="preserve">, </w:t>
      </w:r>
      <w:r w:rsidR="006E7B5F" w:rsidRPr="00D85B0A">
        <w:rPr>
          <w:color w:val="FF0000"/>
        </w:rPr>
        <w:t>dana 2</w:t>
      </w:r>
      <w:r w:rsidR="00F83C30" w:rsidRPr="00D85B0A">
        <w:rPr>
          <w:color w:val="FF0000"/>
        </w:rPr>
        <w:t>8</w:t>
      </w:r>
      <w:r w:rsidR="006E7B5F" w:rsidRPr="00D85B0A">
        <w:rPr>
          <w:color w:val="FF0000"/>
        </w:rPr>
        <w:t xml:space="preserve">. </w:t>
      </w:r>
      <w:r w:rsidR="00084672" w:rsidRPr="00D85B0A">
        <w:rPr>
          <w:color w:val="FF0000"/>
        </w:rPr>
        <w:t>kolovoza</w:t>
      </w:r>
      <w:r w:rsidR="006E7B5F" w:rsidRPr="00D85B0A">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D85B0A" w:rsidRPr="00D85B0A">
        <w:rPr>
          <w:color w:val="FF0000"/>
        </w:rPr>
        <w:t>SOREX STROJEVI-OPREMA-SERVIS d.o.o. za trgovinu i usluge, OIB: 34572239472, Zagreb (Grad Zagreb), Savska cesta 97</w:t>
      </w:r>
    </w:p>
    <w:p w:rsidRDefault="0063102A" w:rsidP="00437456" w:rsidR="0063102A">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D85B0A" w:rsidP="00D7271B" w:rsidR="00D85B0A" w:rsidRPr="00D85B0A">
      <w:pPr>
        <w:jc w:val="both"/>
        <w:rPr>
          <w:color w:val="FF0000"/>
        </w:rPr>
      </w:pPr>
      <w:r w:rsidRPr="00D85B0A">
        <w:rPr>
          <w:color w:val="FF0000"/>
        </w:rPr>
        <w:t>DANIJEL MARIJANČEVIĆ, OIB: 84642998362</w:t>
      </w:r>
    </w:p>
    <w:p w:rsidRDefault="00D85B0A" w:rsidP="00D7271B" w:rsidR="00D143A0" w:rsidRPr="00D85B0A">
      <w:pPr>
        <w:jc w:val="both"/>
        <w:rPr>
          <w:color w:val="FF0000"/>
        </w:rPr>
      </w:pPr>
      <w:r w:rsidRPr="00D85B0A">
        <w:rPr>
          <w:color w:val="FF0000"/>
        </w:rPr>
        <w:t>Sesvete, ULICA BEDEMA LJUBAVI 5/D</w:t>
      </w:r>
    </w:p>
    <w:p w:rsidRDefault="00D85B0A" w:rsidP="00D7271B" w:rsidR="00D85B0A">
      <w:pPr>
        <w:jc w:val="both"/>
        <w:rPr>
          <w:rFonts w:cs="Arial" w:hAnsi="Arial" w:ascii="Arial"/>
          <w:color w:val="003366"/>
          <w:sz w:val="18"/>
          <w:szCs w:val="18"/>
        </w:rPr>
      </w:pPr>
    </w:p>
    <w:p w:rsidRDefault="00D85B0A" w:rsidP="00D7271B" w:rsidR="00D85B0A">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63102A">
        <w:rPr>
          <w:b/>
          <w:color w:val="FF0000"/>
        </w:rPr>
        <w:t>5</w:t>
      </w:r>
      <w:r w:rsidR="00D85B0A">
        <w:rPr>
          <w:b/>
          <w:color w:val="FF0000"/>
        </w:rPr>
        <w:t>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D85B0A" w:rsidP="00D85B0A" w:rsidR="00D85B0A" w:rsidRPr="00D85B0A">
      <w:pPr>
        <w:pStyle w:val="Odlomakpopisa"/>
        <w:numPr>
          <w:ilvl w:val="0"/>
          <w:numId w:val="4"/>
        </w:numPr>
        <w:jc w:val="both"/>
        <w:rPr>
          <w:color w:val="FF0000"/>
        </w:rPr>
      </w:pPr>
      <w:r w:rsidRPr="00D85B0A">
        <w:rPr>
          <w:color w:val="FF0000"/>
        </w:rPr>
        <w:t>DANIJEL MARIJANČEVIĆ, OIB: 84642998362</w:t>
      </w:r>
    </w:p>
    <w:p w:rsidRDefault="00D85B0A" w:rsidP="00D85B0A" w:rsidR="00D85B0A" w:rsidRPr="00D85B0A">
      <w:pPr>
        <w:pStyle w:val="Odlomakpopisa"/>
        <w:numPr>
          <w:ilvl w:val="0"/>
          <w:numId w:val="4"/>
        </w:numPr>
        <w:jc w:val="both"/>
        <w:rPr>
          <w:color w:val="FF0000"/>
        </w:rPr>
      </w:pPr>
      <w:r w:rsidRPr="00D85B0A">
        <w:rPr>
          <w:color w:val="FF0000"/>
        </w:rPr>
        <w:t>Sesvete, ULICA BEDEMA LJUBAVI 5/D</w:t>
      </w:r>
    </w:p>
    <w:p w:rsidRDefault="00FB5FF2" w:rsidP="00ED336B" w:rsidR="00815321">
      <w:pPr>
        <w:numPr>
          <w:ilvl w:val="0"/>
          <w:numId w:val="4"/>
        </w:numPr>
        <w:tabs>
          <w:tab w:pos="1440" w:val="num"/>
        </w:tabs>
        <w:jc w:val="both"/>
      </w:pPr>
      <w:r w:rsidRPr="00B77765">
        <w:t>Financijska agencija</w:t>
      </w:r>
    </w:p>
    <w:p w:rsidRDefault="006743A1" w:rsidP="00440F91" w:rsidR="009B0246" w:rsidRPr="00EF1DA3">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D85B0A" w:rsidP="00440F91" w:rsidR="00EF1DA3" w:rsidRPr="00EF1DA3">
      <w:pPr>
        <w:numPr>
          <w:ilvl w:val="0"/>
          <w:numId w:val="4"/>
        </w:numPr>
        <w:tabs>
          <w:tab w:pos="928" w:val="clear"/>
          <w:tab w:pos="720" w:val="num"/>
        </w:tabs>
        <w:ind w:left="720"/>
        <w:jc w:val="both"/>
        <w:rPr>
          <w:color w:val="FF0000"/>
        </w:rPr>
      </w:pPr>
      <w:r>
        <w:t>Hrvatska poštanska banka</w:t>
      </w:r>
      <w:r w:rsidR="00EF1DA3">
        <w:t xml:space="preserve">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D143A0">
        <w:rPr>
          <w:color w:val="FF0000"/>
        </w:rPr>
        <w:t>.2015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D85B0A">
        <w:rPr>
          <w:color w:val="FF0000"/>
        </w:rPr>
        <w:t>19.809,19</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D85B0A" w:rsidP="00E91121" w:rsidR="00D85B0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85B0A" w:rsidP="00E91121" w:rsidR="00D85B0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85B0A" w:rsidP="00E91121" w:rsidR="00D85B0A">
      <w:pPr>
        <w:pStyle w:val="Podnaslov"/>
        <w:ind w:firstLine="720" w:left="4320"/>
        <w:rPr>
          <w:rFonts w:hAnsi="Times New Roman" w:ascii="Times New Roman"/>
          <w:b w:val="false"/>
          <w:color w:val="auto"/>
          <w:szCs w:val="24"/>
        </w:rPr>
      </w:pPr>
    </w:p>
    <w:p w:rsidRDefault="00D85B0A" w:rsidP="00E91121" w:rsidR="00D85B0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85B0A" w:rsidP="00E91121" w:rsidR="00D85B0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F1DA3" w:rsidP="000452A0" w:rsidR="00EF1DA3" w:rsidRPr="00FC1355">
      <w:pPr>
        <w:pStyle w:val="Podnaslov"/>
        <w:ind w:firstLine="708" w:left="4956"/>
        <w:rPr>
          <w:rFonts w:hAnsi="Times New Roman" w:ascii="Times New Roman"/>
          <w:b w:val="false"/>
          <w:color w:val="auto"/>
          <w:szCs w:val="24"/>
        </w:rPr>
      </w:pPr>
    </w:p>
    <w:p w:rsidRDefault="00D143A0" w:rsidP="00273A0B" w:rsidR="00D143A0"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83C30" w:rsidP="00FF15FF" w:rsidR="00F83C30"/>
    <w:p w:rsidRDefault="00D143A0" w:rsidP="00FF15FF" w:rsidR="00D143A0"/>
    <w:p w:rsidRDefault="00EF1DA3" w:rsidP="00FF15FF" w:rsidR="00EF1DA3"/>
    <w:p w:rsidRDefault="00EF1DA3" w:rsidP="00FF15FF" w:rsidR="00EF1DA3"/>
    <w:p w:rsidRDefault="00EF1DA3" w:rsidP="00FF15FF" w:rsidR="00EF1DA3"/>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7C1585">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934023">
          <w:rPr>
            <w:szCs w:val="20"/>
            <w:lang w:eastAsia="hr-HR" w:val="en-GB"/>
          </w:rPr>
          <w:t>2</w:t>
        </w:r>
        <w:r w:rsidR="00A93C92">
          <w:rPr>
            <w:szCs w:val="20"/>
            <w:lang w:eastAsia="hr-HR" w:val="en-GB"/>
          </w:rPr>
          <w:t>5</w:t>
        </w:r>
        <w:r w:rsidR="00535D83">
          <w:rPr>
            <w:szCs w:val="20"/>
            <w:lang w:eastAsia="hr-HR" w:val="en-GB"/>
          </w:rPr>
          <w:t>4</w:t>
        </w:r>
        <w:r w:rsidR="00B13783">
          <w:rPr>
            <w:szCs w:val="20"/>
            <w:lang w:eastAsia="hr-HR" w:val="en-GB"/>
          </w:rPr>
          <w:t>3</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52A0"/>
    <w:rsid w:val="00046118"/>
    <w:rsid w:val="000569F5"/>
    <w:rsid w:val="000631BD"/>
    <w:rsid w:val="0006337E"/>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0035"/>
    <w:rsid w:val="00185EF1"/>
    <w:rsid w:val="00195502"/>
    <w:rsid w:val="0019680F"/>
    <w:rsid w:val="001D32A9"/>
    <w:rsid w:val="001D5357"/>
    <w:rsid w:val="00203005"/>
    <w:rsid w:val="00215AE5"/>
    <w:rsid w:val="0023471C"/>
    <w:rsid w:val="00243248"/>
    <w:rsid w:val="0024656B"/>
    <w:rsid w:val="00254DC6"/>
    <w:rsid w:val="00273A0B"/>
    <w:rsid w:val="00275EEA"/>
    <w:rsid w:val="00294AD4"/>
    <w:rsid w:val="002968C5"/>
    <w:rsid w:val="002A6BA6"/>
    <w:rsid w:val="002B30ED"/>
    <w:rsid w:val="002C0221"/>
    <w:rsid w:val="002C4582"/>
    <w:rsid w:val="002D799D"/>
    <w:rsid w:val="002E07CD"/>
    <w:rsid w:val="00301EB9"/>
    <w:rsid w:val="00324F3D"/>
    <w:rsid w:val="00330F84"/>
    <w:rsid w:val="003469B5"/>
    <w:rsid w:val="0035662B"/>
    <w:rsid w:val="003A2C37"/>
    <w:rsid w:val="003A4EA7"/>
    <w:rsid w:val="003A630A"/>
    <w:rsid w:val="003B5742"/>
    <w:rsid w:val="003D246D"/>
    <w:rsid w:val="003E1303"/>
    <w:rsid w:val="003E15C9"/>
    <w:rsid w:val="00407A48"/>
    <w:rsid w:val="00412934"/>
    <w:rsid w:val="00420BDC"/>
    <w:rsid w:val="00431B9C"/>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746A"/>
    <w:rsid w:val="00535D83"/>
    <w:rsid w:val="00573F35"/>
    <w:rsid w:val="00583223"/>
    <w:rsid w:val="00584197"/>
    <w:rsid w:val="0059426A"/>
    <w:rsid w:val="005C2C94"/>
    <w:rsid w:val="005E5505"/>
    <w:rsid w:val="005F030B"/>
    <w:rsid w:val="005F296E"/>
    <w:rsid w:val="005F3D5C"/>
    <w:rsid w:val="00600173"/>
    <w:rsid w:val="0060532B"/>
    <w:rsid w:val="00614EFD"/>
    <w:rsid w:val="0063102A"/>
    <w:rsid w:val="00643C23"/>
    <w:rsid w:val="00661F07"/>
    <w:rsid w:val="006743A1"/>
    <w:rsid w:val="00684D4C"/>
    <w:rsid w:val="00690E3C"/>
    <w:rsid w:val="006C4BCC"/>
    <w:rsid w:val="006E7B5F"/>
    <w:rsid w:val="0070206A"/>
    <w:rsid w:val="007051C6"/>
    <w:rsid w:val="00724315"/>
    <w:rsid w:val="00734AAF"/>
    <w:rsid w:val="00751731"/>
    <w:rsid w:val="0075537F"/>
    <w:rsid w:val="00762460"/>
    <w:rsid w:val="00772F5D"/>
    <w:rsid w:val="00774C28"/>
    <w:rsid w:val="00785C59"/>
    <w:rsid w:val="00791994"/>
    <w:rsid w:val="00791D00"/>
    <w:rsid w:val="00794334"/>
    <w:rsid w:val="007A6843"/>
    <w:rsid w:val="007A7FD9"/>
    <w:rsid w:val="007B3F07"/>
    <w:rsid w:val="007B4CB5"/>
    <w:rsid w:val="007C158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69DB"/>
    <w:rsid w:val="00A87BFC"/>
    <w:rsid w:val="00A93C92"/>
    <w:rsid w:val="00A94094"/>
    <w:rsid w:val="00AA3B71"/>
    <w:rsid w:val="00AA6FF2"/>
    <w:rsid w:val="00AC37E3"/>
    <w:rsid w:val="00AD1D41"/>
    <w:rsid w:val="00AF30A4"/>
    <w:rsid w:val="00B13783"/>
    <w:rsid w:val="00B255D3"/>
    <w:rsid w:val="00B30D45"/>
    <w:rsid w:val="00B639DE"/>
    <w:rsid w:val="00B77765"/>
    <w:rsid w:val="00B80BE7"/>
    <w:rsid w:val="00B90663"/>
    <w:rsid w:val="00BE39EF"/>
    <w:rsid w:val="00C04DC5"/>
    <w:rsid w:val="00C20A71"/>
    <w:rsid w:val="00C720BC"/>
    <w:rsid w:val="00CB2C33"/>
    <w:rsid w:val="00CB3FBA"/>
    <w:rsid w:val="00CE12FE"/>
    <w:rsid w:val="00CF440D"/>
    <w:rsid w:val="00CF5DEA"/>
    <w:rsid w:val="00CF71F1"/>
    <w:rsid w:val="00D143A0"/>
    <w:rsid w:val="00D21768"/>
    <w:rsid w:val="00D5368C"/>
    <w:rsid w:val="00D7271B"/>
    <w:rsid w:val="00D73810"/>
    <w:rsid w:val="00D85B0A"/>
    <w:rsid w:val="00D924AE"/>
    <w:rsid w:val="00DC3A99"/>
    <w:rsid w:val="00DC5375"/>
    <w:rsid w:val="00DD2950"/>
    <w:rsid w:val="00DF39A9"/>
    <w:rsid w:val="00E03A89"/>
    <w:rsid w:val="00E41EB3"/>
    <w:rsid w:val="00E43B53"/>
    <w:rsid w:val="00E645CF"/>
    <w:rsid w:val="00E93760"/>
    <w:rsid w:val="00E97BDB"/>
    <w:rsid w:val="00EA067D"/>
    <w:rsid w:val="00EA2143"/>
    <w:rsid w:val="00ED336B"/>
    <w:rsid w:val="00EE4B6B"/>
    <w:rsid w:val="00EE6A21"/>
    <w:rsid w:val="00EF14EE"/>
    <w:rsid w:val="00EF1DA3"/>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7C1585"/>
    <w:rPr>
      <w:color w:val="808080"/>
      <w:bdr w:space="0" w:sz="0" w:color="auto" w:val="none"/>
      <w:shd w:fill="auto" w:color="auto" w:val="clear"/>
    </w:rPr>
  </w:style>
  <w:style w:customStyle="true" w:styleId="eSPISCCParagraphDefaultFont" w:type="character">
    <w:name w:val="eSPIS_CC_Paragraph Default Font"/>
    <w:basedOn w:val="Zadanifontodlomka"/>
    <w:rsid w:val="007C1585"/>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C1585"/>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C1585"/>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C1585"/>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7C1585"/>
    <w:rPr>
      <w:color w:val="808080"/>
      <w:bdr w:color="auto" w:space="0" w:sz="0" w:val="none"/>
      <w:shd w:color="auto" w:fill="auto" w:val="clear"/>
    </w:rPr>
  </w:style>
  <w:style w:customStyle="1" w:styleId="eSPISCCParagraphDefaultFont" w:type="character">
    <w:name w:val="eSPIS_CC_Paragraph Default Font"/>
    <w:basedOn w:val="Zadanifontodlomka"/>
    <w:rsid w:val="007C1585"/>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C1585"/>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C1585"/>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C1585"/>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2543</izvorni_sadrzaj>
    <derivirana_varijabla naziv="DomainObject.Predmet.Broj_1">2543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St-2543/2016</izvorni_sadrzaj>
    <derivirana_varijabla naziv="DomainObject.Predmet.OznakaBroj_1">St-2543/2016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SOREX STROJEVI-OPREMA-SERVIS d.o.o.</izvorni_sadrzaj>
    <derivirana_varijabla naziv="DomainObject.Predmet.ProtustrankaFormated_1">  SOREX STROJEVI-OPREMA-SERVIS d.o.o.</derivirana_varijabla>
  </DomainObject.Predmet.ProtustrankaFormated>
  <DomainObject.Predmet.ProtustrankaFormatedOIB>
    <izvorni_sadrzaj>  SOREX STROJEVI-OPREMA-SERVIS d.o.o., OIB 34572239472</izvorni_sadrzaj>
    <derivirana_varijabla naziv="DomainObject.Predmet.ProtustrankaFormatedOIB_1">  SOREX STROJEVI-OPREMA-SERVIS d.o.o., OIB 34572239472</derivirana_varijabla>
  </DomainObject.Predmet.ProtustrankaFormatedOIB>
  <DomainObject.Predmet.ProtustrankaFormatedWithAdress>
    <izvorni_sadrzaj> SOREX STROJEVI-OPREMA-SERVIS d.o.o., Savska cesta 97, 10000 Zagreb</izvorni_sadrzaj>
    <derivirana_varijabla naziv="DomainObject.Predmet.ProtustrankaFormatedWithAdress_1"> SOREX STROJEVI-OPREMA-SERVIS d.o.o., Savska cesta 97, 10000 Zagreb</derivirana_varijabla>
  </DomainObject.Predmet.ProtustrankaFormatedWithAdress>
  <DomainObject.Predmet.ProtustrankaFormatedWithAdressOIB>
    <izvorni_sadrzaj> SOREX STROJEVI-OPREMA-SERVIS d.o.o., OIB 34572239472, Savska cesta 97, 10000 Zagreb</izvorni_sadrzaj>
    <derivirana_varijabla naziv="DomainObject.Predmet.ProtustrankaFormatedWithAdressOIB_1"> SOREX STROJEVI-OPREMA-SERVIS d.o.o., OIB 34572239472, Savska cesta 97, 10000 Zagreb</derivirana_varijabla>
  </DomainObject.Predmet.ProtustrankaFormatedWithAdressOIB>
  <DomainObject.Predmet.ProtustrankaWithAdress>
    <izvorni_sadrzaj>SOREX STROJEVI-OPREMA-SERVIS d.o.o. Savska cesta 97, 10000 Zagreb</izvorni_sadrzaj>
    <derivirana_varijabla naziv="DomainObject.Predmet.ProtustrankaWithAdress_1">SOREX STROJEVI-OPREMA-SERVIS d.o.o. Savska cesta 97, 10000 Zagreb</derivirana_varijabla>
  </DomainObject.Predmet.ProtustrankaWithAdress>
  <DomainObject.Predmet.ProtustrankaWithAdressOIB>
    <izvorni_sadrzaj>SOREX STROJEVI-OPREMA-SERVIS d.o.o., OIB 34572239472, Savska cesta 97, 10000 Zagreb</izvorni_sadrzaj>
    <derivirana_varijabla naziv="DomainObject.Predmet.ProtustrankaWithAdressOIB_1">SOREX STROJEVI-OPREMA-SERVIS d.o.o., OIB 34572239472, Savska cesta 97, 10000 Zagreb</derivirana_varijabla>
  </DomainObject.Predmet.ProtustrankaWithAdressOIB>
  <DomainObject.Predmet.ProtustrankaNazivFormated>
    <izvorni_sadrzaj>SOREX STROJEVI-OPREMA-SERVIS d.o.o.</izvorni_sadrzaj>
    <derivirana_varijabla naziv="DomainObject.Predmet.ProtustrankaNazivFormated_1">SOREX STROJEVI-OPREMA-SERVIS d.o.o.</derivirana_varijabla>
  </DomainObject.Predmet.ProtustrankaNazivFormated>
  <DomainObject.Predmet.ProtustrankaNazivFormatedOIB>
    <izvorni_sadrzaj>SOREX STROJEVI-OPREMA-SERVIS d.o.o., OIB 34572239472</izvorni_sadrzaj>
    <derivirana_varijabla naziv="DomainObject.Predmet.ProtustrankaNazivFormatedOIB_1">SOREX STROJEVI-OPREMA-SERVIS d.o.o., OIB 34572239472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Danijel Marijančević</izvorni_sadrzaj>
    <derivirana_varijabla naziv="DomainObject.Predmet.StrankaFormated_1">  FINA Regionalni centar Zagreb; Danijel Marijančević</derivirana_varijabla>
  </DomainObject.Predmet.StrankaFormated>
  <DomainObject.Predmet.StrankaFormatedOIB>
    <izvorni_sadrzaj>  FINA Regionalni centar Zagreb, OIB 85821130368; Danijel Marijančević, OIB 84642998362</izvorni_sadrzaj>
    <derivirana_varijabla naziv="DomainObject.Predmet.StrankaFormatedOIB_1">  FINA Regionalni centar Zagreb, OIB 85821130368; Danijel Marijančević, OIB 84642998362</derivirana_varijabla>
  </DomainObject.Predmet.StrankaFormatedOIB>
  <DomainObject.Predmet.StrankaFormatedWithAdress>
    <izvorni_sadrzaj> FINA Regionalni centar Zagreb, Trg svibanjskih žrtava 1995. 1, 10000 Zagreb; Danijel Marijančević, Ulica Bedema Ljubavi 5d, 10360 Sesvete</izvorni_sadrzaj>
    <derivirana_varijabla naziv="DomainObject.Predmet.StrankaFormatedWithAdress_1"> FINA Regionalni centar Zagreb, Trg svibanjskih žrtava 1995. 1, 10000 Zagreb; Danijel Marijančević, Ulica Bedema Ljubavi 5d, 10360 Sesvete</derivirana_varijabla>
  </DomainObject.Predmet.StrankaFormatedWithAdress>
  <DomainObject.Predmet.StrankaFormatedWithAdressOIB>
    <izvorni_sadrzaj> FINA Regionalni centar Zagreb, OIB 85821130368, Trg svibanjskih žrtava 1995. 1, 10000 Zagreb; Danijel Marijančević, OIB 84642998362, Ulica Bedema Ljubavi 5d, 10360 Sesvete</izvorni_sadrzaj>
    <derivirana_varijabla naziv="DomainObject.Predmet.StrankaFormatedWithAdressOIB_1"> FINA Regionalni centar Zagreb, OIB 85821130368, Trg svibanjskih žrtava 1995. 1, 10000 Zagreb; Danijel Marijančević, OIB 84642998362, Ulica Bedema Ljubavi 5d, 10360 Sesvete</derivirana_varijabla>
  </DomainObject.Predmet.StrankaFormatedWithAdressOIB>
  <DomainObject.Predmet.StrankaWithAdress>
    <izvorni_sadrzaj>FINA Regionalni centar Zagreb Trg svibanjskih žrtava 1995. 1,10000 Zagreb,Danijel Marijančević Ulica Bedema Ljubavi 5d,10360 Sesvete</izvorni_sadrzaj>
    <derivirana_varijabla naziv="DomainObject.Predmet.StrankaWithAdress_1">FINA Regionalni centar Zagreb Trg svibanjskih žrtava 1995. 1,10000 Zagreb,Danijel Marijančević Ulica Bedema Ljubavi 5d,10360 Sesvete</derivirana_varijabla>
  </DomainObject.Predmet.StrankaWithAdress>
  <DomainObject.Predmet.StrankaWithAdressOIB>
    <izvorni_sadrzaj>FINA Regionalni centar Zagreb, OIB 85821130368, Trg svibanjskih žrtava 1995. 1,10000 Zagreb,Danijel Marijančević, OIB 84642998362, Ulica Bedema Ljubavi 5d,10360 Sesvete</izvorni_sadrzaj>
    <derivirana_varijabla naziv="DomainObject.Predmet.StrankaWithAdressOIB_1">FINA Regionalni centar Zagreb, OIB 85821130368, Trg svibanjskih žrtava 1995. 1,10000 Zagreb,Danijel Marijančević, OIB 84642998362, Ulica Bedema Ljubavi 5d,10360 Sesvete</derivirana_varijabla>
  </DomainObject.Predmet.StrankaWithAdressOIB>
  <DomainObject.Predmet.StrankaNazivFormated>
    <izvorni_sadrzaj>FINA Regionalni centar Zagreb,Danijel Marijančević</izvorni_sadrzaj>
    <derivirana_varijabla naziv="DomainObject.Predmet.StrankaNazivFormated_1">FINA Regionalni centar Zagreb,Danijel Marijančević</derivirana_varijabla>
  </DomainObject.Predmet.StrankaNazivFormated>
  <DomainObject.Predmet.StrankaNazivFormatedOIB>
    <izvorni_sadrzaj>FINA Regionalni centar Zagreb, OIB 85821130368,Danijel Marijančević, OIB 84642998362</izvorni_sadrzaj>
    <derivirana_varijabla naziv="DomainObject.Predmet.StrankaNazivFormatedOIB_1">FINA Regionalni centar Zagreb, OIB 85821130368,Danijel Marijančević, OIB 84642998362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Danijel Marijančević</item>
    </izvorni_sadrzaj>
    <derivirana_varijabla naziv="DomainObject.Predmet.StrankaListFormated_1">
      <item>FINA Regionalni centar Zagreb</item>
      <item>Danijel Marijančević</item>
    </derivirana_varijabla>
  </DomainObject.Predmet.StrankaListFormated>
  <DomainObject.Predmet.StrankaListFormatedOIB>
    <izvorni_sadrzaj>
      <item>FINA Regionalni centar Zagreb, OIB 85821130368</item>
      <item>Danijel Marijančević, OIB 84642998362</item>
    </izvorni_sadrzaj>
    <derivirana_varijabla naziv="DomainObject.Predmet.StrankaListFormatedOIB_1">
      <item>FINA Regionalni centar Zagreb, OIB 85821130368</item>
      <item>Danijel Marijančević, OIB 84642998362</item>
    </derivirana_varijabla>
  </DomainObject.Predmet.StrankaListFormatedOIB>
  <DomainObject.Predmet.StrankaListFormatedWithAdress>
    <izvorni_sadrzaj>
      <item>FINA Regionalni centar Zagreb, Trg svibanjskih žrtava 1995. 1, 10000 Zagreb</item>
      <item>Danijel Marijančević, Ulica Bedema Ljubavi 5d, 10360 Sesvete</item>
    </izvorni_sadrzaj>
    <derivirana_varijabla naziv="DomainObject.Predmet.StrankaListFormatedWithAdress_1">
      <item>FINA Regionalni centar Zagreb, Trg svibanjskih žrtava 1995. 1, 10000 Zagreb</item>
      <item>Danijel Marijančević, Ulica Bedema Ljubavi 5d, 10360 Sesvete</item>
    </derivirana_varijabla>
  </DomainObject.Predmet.StrankaListFormatedWithAdress>
  <DomainObject.Predmet.StrankaListFormatedWithAdressOIB>
    <izvorni_sadrzaj>
      <item>FINA Regionalni centar Zagreb, OIB 85821130368, Trg svibanjskih žrtava 1995. 1, 10000 Zagreb</item>
      <item>Danijel Marijančević, OIB 84642998362, Ulica Bedema Ljubavi 5d, 10360 Sesvete</item>
    </izvorni_sadrzaj>
    <derivirana_varijabla naziv="DomainObject.Predmet.StrankaListFormatedWithAdressOIB_1">
      <item>FINA Regionalni centar Zagreb, OIB 85821130368, Trg svibanjskih žrtava 1995. 1, 10000 Zagreb</item>
      <item>Danijel Marijančević, OIB 84642998362, Ulica Bedema Ljubavi 5d, 10360 Sesvete</item>
    </derivirana_varijabla>
  </DomainObject.Predmet.StrankaListFormatedWithAdressOIB>
  <DomainObject.Predmet.StrankaListNazivFormated>
    <izvorni_sadrzaj>
      <item>FINA Regionalni centar Zagreb</item>
      <item>Danijel Marijančević</item>
    </izvorni_sadrzaj>
    <derivirana_varijabla naziv="DomainObject.Predmet.StrankaListNazivFormated_1">
      <item>FINA Regionalni centar Zagreb</item>
      <item>Danijel Marijančević</item>
    </derivirana_varijabla>
  </DomainObject.Predmet.StrankaListNazivFormated>
  <DomainObject.Predmet.StrankaListNazivFormatedOIB>
    <izvorni_sadrzaj>
      <item>FINA Regionalni centar Zagreb, OIB 85821130368</item>
      <item>Danijel Marijančević, OIB 84642998362</item>
    </izvorni_sadrzaj>
    <derivirana_varijabla naziv="DomainObject.Predmet.StrankaListNazivFormatedOIB_1">
      <item>FINA Regionalni centar Zagreb, OIB 85821130368</item>
      <item>Danijel Marijančević, OIB 84642998362</item>
    </derivirana_varijabla>
  </DomainObject.Predmet.StrankaListNazivFormatedOIB>
  <DomainObject.Predmet.ProtuStrankaListFormated>
    <izvorni_sadrzaj>
      <item>SOREX STROJEVI-OPREMA-SERVIS d.o.o.</item>
    </izvorni_sadrzaj>
    <derivirana_varijabla naziv="DomainObject.Predmet.ProtuStrankaListFormated_1">
      <item>SOREX STROJEVI-OPREMA-SERVIS d.o.o.</item>
    </derivirana_varijabla>
  </DomainObject.Predmet.ProtuStrankaListFormated>
  <DomainObject.Predmet.ProtuStrankaListFormatedOIB>
    <izvorni_sadrzaj>
      <item>SOREX STROJEVI-OPREMA-SERVIS d.o.o., OIB 34572239472</item>
    </izvorni_sadrzaj>
    <derivirana_varijabla naziv="DomainObject.Predmet.ProtuStrankaListFormatedOIB_1">
      <item>SOREX STROJEVI-OPREMA-SERVIS d.o.o., OIB 34572239472</item>
    </derivirana_varijabla>
  </DomainObject.Predmet.ProtuStrankaListFormatedOIB>
  <DomainObject.Predmet.ProtuStrankaListFormatedWithAdress>
    <izvorni_sadrzaj>
      <item>SOREX STROJEVI-OPREMA-SERVIS d.o.o., Savska cesta 97, 10000 Zagreb</item>
    </izvorni_sadrzaj>
    <derivirana_varijabla naziv="DomainObject.Predmet.ProtuStrankaListFormatedWithAdress_1">
      <item>SOREX STROJEVI-OPREMA-SERVIS d.o.o., Savska cesta 97, 10000 Zagreb</item>
    </derivirana_varijabla>
  </DomainObject.Predmet.ProtuStrankaListFormatedWithAdress>
  <DomainObject.Predmet.ProtuStrankaListFormatedWithAdressOIB>
    <izvorni_sadrzaj>
      <item>SOREX STROJEVI-OPREMA-SERVIS d.o.o., OIB 34572239472, Savska cesta 97, 10000 Zagreb</item>
    </izvorni_sadrzaj>
    <derivirana_varijabla naziv="DomainObject.Predmet.ProtuStrankaListFormatedWithAdressOIB_1">
      <item>SOREX STROJEVI-OPREMA-SERVIS d.o.o., OIB 34572239472, Savska cesta 97, 10000 Zagreb</item>
    </derivirana_varijabla>
  </DomainObject.Predmet.ProtuStrankaListFormatedWithAdressOIB>
  <DomainObject.Predmet.ProtuStrankaListNazivFormated>
    <izvorni_sadrzaj>
      <item>SOREX STROJEVI-OPREMA-SERVIS d.o.o.</item>
    </izvorni_sadrzaj>
    <derivirana_varijabla naziv="DomainObject.Predmet.ProtuStrankaListNazivFormated_1">
      <item>SOREX STROJEVI-OPREMA-SERVIS d.o.o.</item>
    </derivirana_varijabla>
  </DomainObject.Predmet.ProtuStrankaListNazivFormated>
  <DomainObject.Predmet.ProtuStrankaListNazivFormatedOIB>
    <izvorni_sadrzaj>
      <item>SOREX STROJEVI-OPREMA-SERVIS d.o.o., OIB 34572239472</item>
    </izvorni_sadrzaj>
    <derivirana_varijabla naziv="DomainObject.Predmet.ProtuStrankaListNazivFormatedOIB_1">
      <item>SOREX STROJEVI-OPREMA-SERVIS d.o.o., OIB 34572239472</item>
    </derivirana_varijabla>
  </DomainObject.Predmet.ProtuStrankaListNazivFormatedOIB>
  <DomainObject.Predmet.OstaliListFormated>
    <izvorni_sadrzaj>
      <item>Danijel Marijančević</item>
      <item>RH MUP</item>
      <item>FINA</item>
      <item>HRVATSKA POŠTANSKA BANKA, dioničko društvo</item>
    </izvorni_sadrzaj>
    <derivirana_varijabla naziv="DomainObject.Predmet.OstaliListFormated_1">
      <item>Danijel Marijančević</item>
      <item>RH MUP</item>
      <item>FINA</item>
      <item>HRVATSKA POŠTANSKA BANKA, dioničko društvo</item>
    </derivirana_varijabla>
  </DomainObject.Predmet.OstaliListFormated>
  <DomainObject.Predmet.OstaliListFormatedOIB>
    <izvorni_sadrzaj>
      <item>Danijel Marijančević, OIB 84642998362</item>
      <item>RH MUP</item>
      <item>FINA, OIB 85821130368</item>
      <item>HRVATSKA POŠTANSKA BANKA, dioničko društvo, OIB 87939104217</item>
    </izvorni_sadrzaj>
    <derivirana_varijabla naziv="DomainObject.Predmet.OstaliListFormatedOIB_1">
      <item>Danijel Marijančević, OIB 84642998362</item>
      <item>RH MUP</item>
      <item>FINA, OIB 85821130368</item>
      <item>HRVATSKA POŠTANSKA BANKA, dioničko društvo, OIB 87939104217</item>
    </derivirana_varijabla>
  </DomainObject.Predmet.OstaliListFormatedOIB>
  <DomainObject.Predmet.OstaliListFormatedWithAdress>
    <izvorni_sadrzaj>
      <item>Danijel Marijančević, Ulica Bedema Ljubavi 5d, 10360 Sesvete</item>
      <item>RH MUP, Heinzelova 98, 10000 Zagreb</item>
      <item>FINA, Ul. grada Vukovara 70, 10000 Zagreb</item>
      <item>HRVATSKA POŠTANSKA BANKA, dioničko društvo, Jurišićeva 4, 10000 Zagreb</item>
    </izvorni_sadrzaj>
    <derivirana_varijabla naziv="DomainObject.Predmet.OstaliListFormatedWithAdress_1">
      <item>Danijel Marijančević, Ulica Bedema Ljubavi 5d, 10360 Sesvete</item>
      <item>RH MUP, Heinzelova 98, 10000 Zagreb</item>
      <item>FINA, Ul. grada Vukovara 70, 10000 Zagreb</item>
      <item>HRVATSKA POŠTANSKA BANKA, dioničko društvo, Jurišićeva 4, 10000 Zagreb</item>
    </derivirana_varijabla>
  </DomainObject.Predmet.OstaliListFormatedWithAdress>
  <DomainObject.Predmet.OstaliListFormatedWithAdressOIB>
    <izvorni_sadrzaj>
      <item>Danijel Marijančević, OIB 84642998362, Ulica Bedema Ljubavi 5d, 10360 Sesvete</item>
      <item>RH MUP, Heinzelova 98, 10000 Zagreb</item>
      <item>FINA, OIB 85821130368, Ul. grada Vukovara 70, 10000 Zagreb</item>
      <item>HRVATSKA POŠTANSKA BANKA, dioničko društvo, OIB 87939104217, Jurišićeva 4, 10000 Zagreb</item>
    </izvorni_sadrzaj>
    <derivirana_varijabla naziv="DomainObject.Predmet.OstaliListFormatedWithAdressOIB_1">
      <item>Danijel Marijančević, OIB 84642998362, Ulica Bedema Ljubavi 5d, 10360 Sesvete</item>
      <item>RH MUP, Heinzelova 98, 10000 Zagreb</item>
      <item>FINA, OIB 85821130368, Ul. grada Vukovara 70, 10000 Zagreb</item>
      <item>HRVATSKA POŠTANSKA BANKA, dioničko društvo, OIB 87939104217, Jurišićeva 4, 10000 Zagreb</item>
    </derivirana_varijabla>
  </DomainObject.Predmet.OstaliListFormatedWithAdressOIB>
  <DomainObject.Predmet.OstaliListNazivFormated>
    <izvorni_sadrzaj>
      <item>Danijel Marijančević</item>
      <item>RH MUP</item>
      <item>FINA</item>
      <item>HRVATSKA POŠTANSKA BANKA, dioničko društvo</item>
    </izvorni_sadrzaj>
    <derivirana_varijabla naziv="DomainObject.Predmet.OstaliListNazivFormated_1">
      <item>Danijel Marijančević</item>
      <item>RH MUP</item>
      <item>FINA</item>
      <item>HRVATSKA POŠTANSKA BANKA, dioničko društvo</item>
    </derivirana_varijabla>
  </DomainObject.Predmet.OstaliListNazivFormated>
  <DomainObject.Predmet.OstaliListNazivFormatedOIB>
    <izvorni_sadrzaj>
      <item>Danijel Marijančević, OIB 84642998362</item>
      <item>RH MUP</item>
      <item>FINA, OIB 85821130368</item>
      <item>HRVATSKA POŠTANSKA BANKA, dioničko društvo, OIB 87939104217</item>
    </izvorni_sadrzaj>
    <derivirana_varijabla naziv="DomainObject.Predmet.OstaliListNazivFormatedOIB_1">
      <item>Danijel Marijančević, OIB 84642998362</item>
      <item>RH MUP</item>
      <item>FINA, OIB 85821130368</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SOREX STROJEVI-OPREMA-SERVIS d.o.o.</izvorni_sadrzaj>
    <derivirana_varijabla naziv="DomainObject.Predmet.ProtustrankaIDrugi_1">SOREX STROJEVI-OPREMA-SERVIS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SOREX STROJEVI-OPREMA-SERVIS d.o.o., OIB 34572239472, Savska cesta 97, 10000 Zagreb</izvorni_sadrzaj>
    <derivirana_varijabla naziv="DomainObject.Predmet.ProtustrankaIDrugiAdressOIB_1">SOREX STROJEVI-OPREMA-SERVIS d.o.o., OIB 34572239472, Savska cesta 97,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SOREX STROJEVI-OPREMA-SERVIS d.o.o.</item>
      <item>Danijel Marijančević</item>
      <item>Danijel Marijančević</item>
      <item>RH MUP</item>
      <item>FINA</item>
      <item>HRVATSKA POŠTANSKA BANKA, dioničko društvo</item>
    </izvorni_sadrzaj>
    <derivirana_varijabla naziv="DomainObject.Predmet.SudioniciListNaziv_1">
      <item>FINA Regionalni centar Zagreb</item>
      <item>SOREX STROJEVI-OPREMA-SERVIS d.o.o.</item>
      <item>Danijel Marijančević</item>
      <item>Danijel Marijančević</item>
      <item>RH MUP</item>
      <item>FINA</item>
      <item>HRVATSKA POŠTANSKA BANKA, dioničko društvo</item>
    </derivirana_varijabla>
  </DomainObject.Predmet.SudioniciListNaziv>
  <DomainObject.Predmet.SudioniciListAdressOIB>
    <izvorni_sadrzaj>
      <item>FINA Regionalni centar Zagreb, OIB 85821130368, Trg svibanjskih žrtava 1995. 1,10000 Zagreb</item>
      <item>SOREX STROJEVI-OPREMA-SERVIS d.o.o., OIB 34572239472, Savska cesta 97,10000 Zagreb</item>
      <item>Danijel Marijančević, OIB 84642998362, Ulica Bedema Ljubavi 5d,10360 Sesvete</item>
      <item>Danijel Marijančević, OIB 84642998362, Ulica Bedema Ljubavi 5d,10360 Sesvete</item>
      <item>RH MUP, Heinzelova 98,10000 Zagreb</item>
      <item>FINA, OIB 85821130368, Ul. grada Vukovara 70,10000 Zagreb</item>
      <item>HRVATSKA POŠTANSKA BANKA, dioničko društvo, OIB 87939104217, Jurišićeva 4,10000 Zagreb</item>
    </izvorni_sadrzaj>
    <derivirana_varijabla naziv="DomainObject.Predmet.SudioniciListAdressOIB_1">
      <item>FINA Regionalni centar Zagreb, OIB 85821130368, Trg svibanjskih žrtava 1995. 1,10000 Zagreb</item>
      <item>SOREX STROJEVI-OPREMA-SERVIS d.o.o., OIB 34572239472, Savska cesta 97,10000 Zagreb</item>
      <item>Danijel Marijančević, OIB 84642998362, Ulica Bedema Ljubavi 5d,10360 Sesvete</item>
      <item>Danijel Marijančević, OIB 84642998362, Ulica Bedema Ljubavi 5d,10360 Sesvete</item>
      <item>RH MUP, Heinzelova 98,10000 Zagreb</item>
      <item>FINA, OIB 85821130368, Ul. grada Vukovara 70,10000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34572239472</item>
      <item>, OIB 84642998362</item>
      <item>, OIB 84642998362</item>
      <item>, OIB null</item>
      <item>, OIB 85821130368</item>
      <item>, OIB 87939104217</item>
    </izvorni_sadrzaj>
    <derivirana_varijabla naziv="DomainObject.Predmet.SudioniciListNazivOIB_1">
      <item>, OIB 85821130368</item>
      <item>, OIB 34572239472</item>
      <item>, OIB 84642998362</item>
      <item>, OIB 84642998362</item>
      <item>, OIB null</item>
      <item>, OIB 85821130368</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137737-4059-4550-AD08-CB7C0E0C00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1006</properties:Words>
  <properties:Characters>5437</properties:Characters>
  <properties:Lines>143</properties:Lines>
  <properties:Paragraphs>48</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2017-08-28T11:48:00Z</dcterms:created>
  <dc:creator>nmarkovic</dc:creator>
  <cp:lastModifiedBy>Jadranka Zelić</cp:lastModifiedBy>
  <cp:lastPrinted>2017-08-28T11:56:00Z</cp:lastPrinted>
  <dcterms:modified xmlns:xsi="http://www.w3.org/2001/XMLSchema-instance" xsi:type="dcterms:W3CDTF">2017-08-28T12:05:00Z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