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71bd" w14:paraId="51371bd" w:rsidRDefault="008966A4" w:rsidR="008966A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B3FDB" w:rsidR="008B3FDB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1B0C39">
        <w:t>-1995</w:t>
      </w:r>
      <w:r w:rsidR="0093411A">
        <w:t>/16</w:t>
      </w:r>
      <w:r w:rsidR="008B3FDB">
        <w:t>-15</w:t>
      </w:r>
    </w:p>
    <w:p w:rsidRDefault="00586DD5" w:rsidP="00586DD5" w:rsidR="00586DD5" w:rsidRPr="00586DD5">
      <w:r w:rsidRPr="00586DD5">
        <w:t>Amruševa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1C69BB" w:rsidR="006B708C">
      <w:pPr>
        <w:ind w:firstLine="720"/>
        <w:jc w:val="both"/>
        <w:rPr>
          <w:lang w:val="pt-BR"/>
        </w:rPr>
      </w:pPr>
      <w:r w:rsidRPr="008966A4">
        <w:rPr>
          <w:lang w:val="pt-BR"/>
        </w:rPr>
        <w:t xml:space="preserve">Trgovački sud u Zagrebu, po sucu Gordanu Zubaku, u stečajnom postupku u povodu prijedloga predlagatelja FINANCIJSKE AGENCIJE, Zagreb, Ulica grada Vukovara 70, OIB: 85821130368, za otvaranje stečajnog postupka nad dužnikom </w:t>
      </w:r>
      <w:r w:rsidR="001B0C39" w:rsidRPr="001B0C39">
        <w:rPr>
          <w:lang w:val="pt-BR"/>
        </w:rPr>
        <w:t>GLIBO PD d.o.o., Zagreb, Lanište 13 D, OIB: 03646352569</w:t>
      </w:r>
      <w:r w:rsidRPr="008966A4">
        <w:rPr>
          <w:lang w:val="pt-BR"/>
        </w:rPr>
        <w:t xml:space="preserve">, </w:t>
      </w:r>
      <w:r w:rsidR="0093411A">
        <w:rPr>
          <w:lang w:val="pt-BR"/>
        </w:rPr>
        <w:t>12</w:t>
      </w:r>
      <w:r w:rsidR="005022CE" w:rsidRPr="005022CE">
        <w:rPr>
          <w:lang w:val="pt-BR"/>
        </w:rPr>
        <w:t>. srpnja</w:t>
      </w:r>
      <w:r w:rsidRPr="008966A4">
        <w:rPr>
          <w:lang w:val="pt-BR"/>
        </w:rPr>
        <w:t xml:space="preserve"> 2016.,</w:t>
      </w:r>
    </w:p>
    <w:p w:rsidRDefault="001B0C39" w:rsidP="00D47D35" w:rsidR="001B0C39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1C69BB" w:rsidP="00586DD5" w:rsidR="00685A5E" w:rsidRPr="00586DD5">
      <w:pPr>
        <w:jc w:val="both"/>
      </w:pPr>
      <w:r>
        <w:t xml:space="preserve">I. </w:t>
      </w:r>
      <w:r w:rsidR="006B708C"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1B0C39" w:rsidRPr="001B0C39">
        <w:rPr>
          <w:lang w:val="pt-BR"/>
        </w:rPr>
        <w:t>GLIBO PD d.o.o., Zagreb, Lanište 13 D</w:t>
      </w:r>
      <w:r>
        <w:rPr>
          <w:lang w:val="pt-BR"/>
        </w:rPr>
        <w:t xml:space="preserve">, </w:t>
      </w:r>
      <w:r w:rsidR="006B708C" w:rsidRPr="00586DD5">
        <w:t xml:space="preserve">za dan </w:t>
      </w:r>
      <w:r w:rsidR="0093411A">
        <w:t>12</w:t>
      </w:r>
      <w:r w:rsidR="005022CE" w:rsidRPr="005022CE">
        <w:t xml:space="preserve">. </w:t>
      </w:r>
      <w:r w:rsidRPr="005022CE">
        <w:t>ruj</w:t>
      </w:r>
      <w:r w:rsidR="00D876F4">
        <w:t>an</w:t>
      </w:r>
      <w:r>
        <w:t xml:space="preserve"> </w:t>
      </w:r>
      <w:r w:rsidR="00F23AB4">
        <w:t xml:space="preserve">2016. </w:t>
      </w:r>
      <w:r w:rsidR="00F23AB4" w:rsidRPr="005022CE">
        <w:t xml:space="preserve">u </w:t>
      </w:r>
      <w:r w:rsidR="001B0C39">
        <w:t>9.45</w:t>
      </w:r>
      <w:r w:rsidR="005022CE" w:rsidRPr="005022CE">
        <w:t xml:space="preserve"> </w:t>
      </w:r>
      <w:r w:rsidR="006B708C" w:rsidRPr="005022CE">
        <w:t>sati</w:t>
      </w:r>
      <w:r w:rsidR="006B708C" w:rsidRPr="000E1DC5">
        <w:t>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 w:rsidR="006A22C0" w:rsidRPr="00586DD5">
        <w:t>. 85</w:t>
      </w:r>
      <w:r w:rsidR="006B708C" w:rsidRPr="00586DD5">
        <w:t>/II ulič</w:t>
      </w:r>
      <w:r w:rsidR="0038741D">
        <w:t>na zgrada, a na koje se poziva</w:t>
      </w:r>
      <w:r w:rsidR="006B708C"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3079FF">
      <w:pPr>
        <w:jc w:val="both"/>
      </w:pPr>
      <w:r>
        <w:t>-   osoba koja za dužnika obavlja</w:t>
      </w:r>
      <w:r w:rsidR="003079FF">
        <w:t xml:space="preserve"> poslove platnog prometa: </w:t>
      </w:r>
      <w:r w:rsidR="001B0C39">
        <w:t>Istarska kreditna banka</w:t>
      </w:r>
      <w:r w:rsidR="00D876F4">
        <w:t xml:space="preserve"> d.d.</w:t>
      </w:r>
    </w:p>
    <w:p w:rsidRDefault="001C69BB" w:rsidP="00685A5E" w:rsidR="001C69BB">
      <w:pPr>
        <w:jc w:val="both"/>
      </w:pPr>
      <w:r>
        <w:t xml:space="preserve">II. Nalaže se zastupniku po zakonu dužnika </w:t>
      </w:r>
      <w:r w:rsidR="001B0C39">
        <w:t>Pavi Glibi</w:t>
      </w:r>
      <w:r>
        <w:t xml:space="preserve"> u roku 8 dana očitovati na navode</w:t>
      </w:r>
      <w:r w:rsidR="0093411A">
        <w:t xml:space="preserve"> </w:t>
      </w:r>
      <w:r>
        <w:t xml:space="preserve"> Ministarstva f</w:t>
      </w:r>
      <w:r w:rsidR="00D876F4">
        <w:t xml:space="preserve">inancija, Porezne uprave, Područnog ureda Zagreb </w:t>
      </w:r>
      <w:r w:rsidR="0093411A">
        <w:t xml:space="preserve">iz podneska od </w:t>
      </w:r>
      <w:r w:rsidR="001B0C39">
        <w:br/>
        <w:t>16</w:t>
      </w:r>
      <w:r>
        <w:t>. lipnja 2016.</w:t>
      </w: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93411A">
        <w:t>12</w:t>
      </w:r>
      <w:r w:rsidR="005022CE" w:rsidRPr="005022CE">
        <w:t>. srpnja</w:t>
      </w:r>
      <w:r w:rsidR="00C34AA2" w:rsidRPr="005022CE">
        <w:t xml:space="preserve"> 2016</w:t>
      </w:r>
      <w:r w:rsidR="00264157" w:rsidRPr="005022CE">
        <w:t>.</w:t>
      </w:r>
    </w:p>
    <w:p w:rsidRDefault="000633F8" w:rsidP="008B3FDB" w:rsidR="000633F8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0633F8" w:rsidP="008B3FDB" w:rsidR="000633F8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8B3FD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B3FDB" w:rsidP="008B3FDB" w:rsidR="008B3FD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6B708C" w:rsidP="0093411A" w:rsidR="006B708C" w:rsidRPr="0055478B"/>
    <w:p w:rsidRDefault="002D2245" w:rsidP="006B708C" w:rsidR="006B708C" w:rsidRPr="0038741D">
      <w:r w:rsidRPr="0038741D">
        <w:t>UPUTA O PRAVNOM LIJEKU</w:t>
      </w:r>
    </w:p>
    <w:p w:rsidRDefault="006B708C" w:rsidP="006B708C" w:rsidR="0093411A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  <w:r w:rsidR="00D03437">
        <w:rPr>
          <w:b/>
        </w:rPr>
        <w:tab/>
      </w:r>
    </w:p>
    <w:p w:rsidRDefault="008B3FDB" w:rsidP="006B708C" w:rsidR="008B3FDB">
      <w:pPr>
        <w:rPr>
          <w:b/>
        </w:rPr>
      </w:pPr>
    </w:p>
    <w:p w:rsidRDefault="008B3FDB" w:rsidP="006B708C" w:rsidR="008B3FDB"/>
    <w:p w:rsidRDefault="008B3FDB" w:rsidP="001745C1" w:rsidR="008B3FDB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8B3FDB" w:rsidP="008B3FDB" w:rsidR="008B3FDB"/>
    <w:p w:rsidRDefault="00B639DE" w:rsidP="0055478B" w:rsidR="00B639DE" w:rsidRPr="00586DD5"/>
    <w:sectPr w:rsidSect="00602EBC" w:rsidR="00B639DE" w:rsidRPr="00586DD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B0C39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966A4"/>
    <w:rsid w:val="008B05F8"/>
    <w:rsid w:val="008B3FDB"/>
    <w:rsid w:val="008D6FB5"/>
    <w:rsid w:val="0093411A"/>
    <w:rsid w:val="00A34C9C"/>
    <w:rsid w:val="00A45CFF"/>
    <w:rsid w:val="00A66EA0"/>
    <w:rsid w:val="00A76551"/>
    <w:rsid w:val="00B47261"/>
    <w:rsid w:val="00B639DE"/>
    <w:rsid w:val="00BF0BBF"/>
    <w:rsid w:val="00C34AA2"/>
    <w:rsid w:val="00CD0B3B"/>
    <w:rsid w:val="00D03437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3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F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F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F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F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3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F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F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F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F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1995</izvorni_sadrzaj>
    <derivirana_varijabla naziv="DomainObject.Predmet.Broj_1">1995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St-1995/2016</izvorni_sadrzaj>
    <derivirana_varijabla naziv="DomainObject.Predmet.OznakaBroj_1">St-1995/2016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GLIBO PD d.o.o.</izvorni_sadrzaj>
    <derivirana_varijabla naziv="DomainObject.Predmet.ProtustrankaFormated_1">  GLIBO PD d.o.o.</derivirana_varijabla>
  </DomainObject.Predmet.ProtustrankaFormated>
  <DomainObject.Predmet.ProtustrankaFormatedOIB>
    <izvorni_sadrzaj>  GLIBO PD d.o.o., OIB 03646352569</izvorni_sadrzaj>
    <derivirana_varijabla naziv="DomainObject.Predmet.ProtustrankaFormatedOIB_1">  GLIBO PD d.o.o., OIB 03646352569</derivirana_varijabla>
  </DomainObject.Predmet.ProtustrankaFormatedOIB>
  <DomainObject.Predmet.ProtustrankaFormatedWithAdress>
    <izvorni_sadrzaj> GLIBO PD d.o.o., Lanište 13 D, 10000 Zagreb</izvorni_sadrzaj>
    <derivirana_varijabla naziv="DomainObject.Predmet.ProtustrankaFormatedWithAdress_1"> GLIBO PD d.o.o., Lanište 13 D, 10000 Zagreb</derivirana_varijabla>
  </DomainObject.Predmet.ProtustrankaFormatedWithAdress>
  <DomainObject.Predmet.ProtustrankaFormatedWithAdressOIB>
    <izvorni_sadrzaj> GLIBO PD d.o.o., OIB 03646352569, Lanište 13 D, 10000 Zagreb</izvorni_sadrzaj>
    <derivirana_varijabla naziv="DomainObject.Predmet.ProtustrankaFormatedWithAdressOIB_1"> GLIBO PD d.o.o., OIB 03646352569, Lanište 13 D, 10000 Zagreb</derivirana_varijabla>
  </DomainObject.Predmet.ProtustrankaFormatedWithAdressOIB>
  <DomainObject.Predmet.ProtustrankaWithAdress>
    <izvorni_sadrzaj>GLIBO PD d.o.o. Lanište 13 D, 10000 Zagreb</izvorni_sadrzaj>
    <derivirana_varijabla naziv="DomainObject.Predmet.ProtustrankaWithAdress_1">GLIBO PD d.o.o. Lanište 13 D, 10000 Zagreb</derivirana_varijabla>
  </DomainObject.Predmet.ProtustrankaWithAdress>
  <DomainObject.Predmet.ProtustrankaWithAdressOIB>
    <izvorni_sadrzaj>GLIBO PD d.o.o., OIB 03646352569, Lanište 13 D, 10000 Zagreb</izvorni_sadrzaj>
    <derivirana_varijabla naziv="DomainObject.Predmet.ProtustrankaWithAdressOIB_1">GLIBO PD d.o.o., OIB 03646352569, Lanište 13 D, 10000 Zagreb</derivirana_varijabla>
  </DomainObject.Predmet.ProtustrankaWithAdressOIB>
  <DomainObject.Predmet.ProtustrankaNazivFormated>
    <izvorni_sadrzaj>GLIBO PD d.o.o.</izvorni_sadrzaj>
    <derivirana_varijabla naziv="DomainObject.Predmet.ProtustrankaNazivFormated_1">GLIBO PD d.o.o.</derivirana_varijabla>
  </DomainObject.Predmet.ProtustrankaNazivFormated>
  <DomainObject.Predmet.ProtustrankaNazivFormatedOIB>
    <izvorni_sadrzaj>GLIBO PD d.o.o., OIB 03646352569</izvorni_sadrzaj>
    <derivirana_varijabla naziv="DomainObject.Predmet.ProtustrankaNazivFormatedOIB_1">GLIBO PD d.o.o., OIB 03646352569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Pavo Glibo</izvorni_sadrzaj>
    <derivirana_varijabla naziv="DomainObject.Predmet.StrankaFormated_1">  FINA Regionalni centar Zagreb; Pavo Glibo</derivirana_varijabla>
  </DomainObject.Predmet.StrankaFormated>
  <DomainObject.Predmet.StrankaFormatedOIB>
    <izvorni_sadrzaj>  FINA Regionalni centar Zagreb, OIB 85821130368; Pavo Glibo, OIB 04691369803</izvorni_sadrzaj>
    <derivirana_varijabla naziv="DomainObject.Predmet.StrankaFormatedOIB_1">  FINA Regionalni centar Zagreb, OIB 85821130368; Pavo Glibo, OIB 04691369803</derivirana_varijabla>
  </DomainObject.Predmet.StrankaFormatedOIB>
  <DomainObject.Predmet.StrankaFormatedWithAdress>
    <izvorni_sadrzaj> FINA Regionalni centar Zagreb, Trg svibanjskih žrtava 1995. 1, 10000 Zagreb; Pavo Glibo, Lanište 16 A, 10000 Zagreb</izvorni_sadrzaj>
    <derivirana_varijabla naziv="DomainObject.Predmet.StrankaFormatedWithAdress_1"> FINA Regionalni centar Zagreb, Trg svibanjskih žrtava 1995. 1, 10000 Zagreb; Pavo Glibo, Lanište 16 A, 10000 Zagreb</derivirana_varijabla>
  </DomainObject.Predmet.StrankaFormatedWithAdress>
  <DomainObject.Predmet.StrankaFormatedWithAdressOIB>
    <izvorni_sadrzaj> FINA Regionalni centar Zagreb, OIB 85821130368, Trg svibanjskih žrtava 1995. 1, 10000 Zagreb; Pavo Glibo, OIB 04691369803, Lanište 16 A, 10000 Zagreb</izvorni_sadrzaj>
    <derivirana_varijabla naziv="DomainObject.Predmet.StrankaFormatedWithAdressOIB_1"> FINA Regionalni centar Zagreb, OIB 85821130368, Trg svibanjskih žrtava 1995. 1, 10000 Zagreb; Pavo Glibo, OIB 04691369803, Lanište 16 A, 10000 Zagreb</derivirana_varijabla>
  </DomainObject.Predmet.StrankaFormatedWithAdressOIB>
  <DomainObject.Predmet.StrankaWithAdress>
    <izvorni_sadrzaj>FINA Regionalni centar Zagreb Trg svibanjskih žrtava 1995. 1,10000 Zagreb,Pavo Glibo Lanište 16 A,10000 Zagreb</izvorni_sadrzaj>
    <derivirana_varijabla naziv="DomainObject.Predmet.StrankaWithAdress_1">FINA Regionalni centar Zagreb Trg svibanjskih žrtava 1995. 1,10000 Zagreb,Pavo Glibo Lanište 16 A,10000 Zagreb</derivirana_varijabla>
  </DomainObject.Predmet.StrankaWithAdress>
  <DomainObject.Predmet.StrankaWithAdressOIB>
    <izvorni_sadrzaj>FINA Regionalni centar Zagreb, OIB 85821130368, Trg svibanjskih žrtava 1995. 1,10000 Zagreb,Pavo Glibo, OIB 04691369803, Lanište 16 A,10000 Zagreb</izvorni_sadrzaj>
    <derivirana_varijabla naziv="DomainObject.Predmet.StrankaWithAdressOIB_1">FINA Regionalni centar Zagreb, OIB 85821130368, Trg svibanjskih žrtava 1995. 1,10000 Zagreb,Pavo Glibo, OIB 04691369803, Lanište 16 A,10000 Zagreb</derivirana_varijabla>
  </DomainObject.Predmet.StrankaWithAdressOIB>
  <DomainObject.Predmet.StrankaNazivFormated>
    <izvorni_sadrzaj>FINA Regionalni centar Zagreb,Pavo Glibo</izvorni_sadrzaj>
    <derivirana_varijabla naziv="DomainObject.Predmet.StrankaNazivFormated_1">FINA Regionalni centar Zagreb,Pavo Glibo</derivirana_varijabla>
  </DomainObject.Predmet.StrankaNazivFormated>
  <DomainObject.Predmet.StrankaNazivFormatedOIB>
    <izvorni_sadrzaj>FINA Regionalni centar Zagreb, OIB 85821130368,Pavo Glibo, OIB 04691369803</izvorni_sadrzaj>
    <derivirana_varijabla naziv="DomainObject.Predmet.StrankaNazivFormatedOIB_1">FINA Regionalni centar Zagreb, OIB 85821130368,Pavo Glibo, OIB 04691369803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Pavo Glibo</item>
    </izvorni_sadrzaj>
    <derivirana_varijabla naziv="DomainObject.Predmet.StrankaListFormated_1">
      <item>FINA Regionalni centar Zagreb</item>
      <item>Pavo Glibo</item>
    </derivirana_varijabla>
  </DomainObject.Predmet.StrankaListFormated>
  <DomainObject.Predmet.StrankaListFormatedOIB>
    <izvorni_sadrzaj>
      <item>FINA Regionalni centar Zagreb, OIB 85821130368</item>
      <item>Pavo Glibo, OIB 04691369803</item>
    </izvorni_sadrzaj>
    <derivirana_varijabla naziv="DomainObject.Predmet.StrankaListFormatedOIB_1">
      <item>FINA Regionalni centar Zagreb, OIB 85821130368</item>
      <item>Pavo Glibo, OIB 04691369803</item>
    </derivirana_varijabla>
  </DomainObject.Predmet.StrankaListFormatedOIB>
  <DomainObject.Predmet.StrankaListFormatedWithAdress>
    <izvorni_sadrzaj>
      <item>FINA Regionalni centar Zagreb, Trg svibanjskih žrtava 1995. 1, 10000 Zagreb</item>
      <item>Pavo Glibo, Lanište 16 A, 10000 Zagreb</item>
    </izvorni_sadrzaj>
    <derivirana_varijabla naziv="DomainObject.Predmet.StrankaListFormatedWithAdress_1">
      <item>FINA Regionalni centar Zagreb, Trg svibanjskih žrtava 1995. 1, 10000 Zagreb</item>
      <item>Pavo Glibo, Lanište 16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Pavo Glibo, OIB 04691369803, Lanište 16 A, 10000 Zagreb</item>
    </izvorni_sadrzaj>
    <derivirana_varijabla naziv="DomainObject.Predmet.StrankaListFormatedWithAdressOIB_1">
      <item>FINA Regionalni centar Zagreb, OIB 85821130368, Trg svibanjskih žrtava 1995. 1, 10000 Zagreb</item>
      <item>Pavo Glibo, OIB 04691369803, Lanište 16 A, 10000 Zagreb</item>
    </derivirana_varijabla>
  </DomainObject.Predmet.StrankaListFormatedWithAdressOIB>
  <DomainObject.Predmet.StrankaListNazivFormated>
    <izvorni_sadrzaj>
      <item>FINA Regionalni centar Zagreb</item>
      <item>Pavo Glibo</item>
    </izvorni_sadrzaj>
    <derivirana_varijabla naziv="DomainObject.Predmet.StrankaListNazivFormated_1">
      <item>FINA Regionalni centar Zagreb</item>
      <item>Pavo Glibo</item>
    </derivirana_varijabla>
  </DomainObject.Predmet.StrankaListNazivFormated>
  <DomainObject.Predmet.StrankaListNazivFormatedOIB>
    <izvorni_sadrzaj>
      <item>FINA Regionalni centar Zagreb, OIB 85821130368</item>
      <item>Pavo Glibo, OIB 04691369803</item>
    </izvorni_sadrzaj>
    <derivirana_varijabla naziv="DomainObject.Predmet.StrankaListNazivFormatedOIB_1">
      <item>FINA Regionalni centar Zagreb, OIB 85821130368</item>
      <item>Pavo Glibo, OIB 04691369803</item>
    </derivirana_varijabla>
  </DomainObject.Predmet.StrankaListNazivFormatedOIB>
  <DomainObject.Predmet.ProtuStrankaListFormated>
    <izvorni_sadrzaj>
      <item>GLIBO PD d.o.o.</item>
    </izvorni_sadrzaj>
    <derivirana_varijabla naziv="DomainObject.Predmet.ProtuStrankaListFormated_1">
      <item>GLIBO PD d.o.o.</item>
    </derivirana_varijabla>
  </DomainObject.Predmet.ProtuStrankaListFormated>
  <DomainObject.Predmet.ProtuStrankaListFormatedOIB>
    <izvorni_sadrzaj>
      <item>GLIBO PD d.o.o., OIB 03646352569</item>
    </izvorni_sadrzaj>
    <derivirana_varijabla naziv="DomainObject.Predmet.ProtuStrankaListFormatedOIB_1">
      <item>GLIBO PD d.o.o., OIB 03646352569</item>
    </derivirana_varijabla>
  </DomainObject.Predmet.ProtuStrankaListFormatedOIB>
  <DomainObject.Predmet.ProtuStrankaListFormatedWithAdress>
    <izvorni_sadrzaj>
      <item>GLIBO PD d.o.o., Lanište 13 D, 10000 Zagreb</item>
    </izvorni_sadrzaj>
    <derivirana_varijabla naziv="DomainObject.Predmet.ProtuStrankaListFormatedWithAdress_1">
      <item>GLIBO PD d.o.o., Lanište 13 D, 10000 Zagreb</item>
    </derivirana_varijabla>
  </DomainObject.Predmet.ProtuStrankaListFormatedWithAdress>
  <DomainObject.Predmet.ProtuStrankaListFormatedWithAdressOIB>
    <izvorni_sadrzaj>
      <item>GLIBO PD d.o.o., OIB 03646352569, Lanište 13 D, 10000 Zagreb</item>
    </izvorni_sadrzaj>
    <derivirana_varijabla naziv="DomainObject.Predmet.ProtuStrankaListFormatedWithAdressOIB_1">
      <item>GLIBO PD d.o.o., OIB 03646352569, Lanište 13 D, 10000 Zagreb</item>
    </derivirana_varijabla>
  </DomainObject.Predmet.ProtuStrankaListFormatedWithAdressOIB>
  <DomainObject.Predmet.ProtuStrankaListNazivFormated>
    <izvorni_sadrzaj>
      <item>GLIBO PD d.o.o.</item>
    </izvorni_sadrzaj>
    <derivirana_varijabla naziv="DomainObject.Predmet.ProtuStrankaListNazivFormated_1">
      <item>GLIBO PD d.o.o.</item>
    </derivirana_varijabla>
  </DomainObject.Predmet.ProtuStrankaListNazivFormated>
  <DomainObject.Predmet.ProtuStrankaListNazivFormatedOIB>
    <izvorni_sadrzaj>
      <item>GLIBO PD d.o.o., OIB 03646352569</item>
    </izvorni_sadrzaj>
    <derivirana_varijabla naziv="DomainObject.Predmet.ProtuStrankaListNazivFormatedOIB_1">
      <item>GLIBO PD d.o.o., OIB 03646352569</item>
    </derivirana_varijabla>
  </DomainObject.Predmet.ProtuStrankaListNazivFormatedOIB>
  <DomainObject.Predmet.OstaliListFormated>
    <izvorni_sadrzaj>
      <item>Pavo Glibo</item>
    </izvorni_sadrzaj>
    <derivirana_varijabla naziv="DomainObject.Predmet.OstaliListFormated_1">
      <item>Pavo Glibo</item>
    </derivirana_varijabla>
  </DomainObject.Predmet.OstaliListFormated>
  <DomainObject.Predmet.OstaliListFormatedOIB>
    <izvorni_sadrzaj>
      <item>Pavo Glibo, OIB 04691369803</item>
    </izvorni_sadrzaj>
    <derivirana_varijabla naziv="DomainObject.Predmet.OstaliListFormatedOIB_1">
      <item>Pavo Glibo, OIB 04691369803</item>
    </derivirana_varijabla>
  </DomainObject.Predmet.OstaliListFormatedOIB>
  <DomainObject.Predmet.OstaliListFormatedWithAdress>
    <izvorni_sadrzaj>
      <item>Pavo Glibo, Lanište 16 A, 10000 Zagreb</item>
    </izvorni_sadrzaj>
    <derivirana_varijabla naziv="DomainObject.Predmet.OstaliListFormatedWithAdress_1">
      <item>Pavo Glibo, Lanište 16 A, 10000 Zagreb</item>
    </derivirana_varijabla>
  </DomainObject.Predmet.OstaliListFormatedWithAdress>
  <DomainObject.Predmet.OstaliListFormatedWithAdressOIB>
    <izvorni_sadrzaj>
      <item>Pavo Glibo, OIB 04691369803, Lanište 16 A, 10000 Zagreb</item>
    </izvorni_sadrzaj>
    <derivirana_varijabla naziv="DomainObject.Predmet.OstaliListFormatedWithAdressOIB_1">
      <item>Pavo Glibo, OIB 04691369803, Lanište 16 A, 10000 Zagreb</item>
    </derivirana_varijabla>
  </DomainObject.Predmet.OstaliListFormatedWithAdressOIB>
  <DomainObject.Predmet.OstaliListNazivFormated>
    <izvorni_sadrzaj>
      <item>Pavo Glibo</item>
    </izvorni_sadrzaj>
    <derivirana_varijabla naziv="DomainObject.Predmet.OstaliListNazivFormated_1">
      <item>Pavo Glibo</item>
    </derivirana_varijabla>
  </DomainObject.Predmet.OstaliListNazivFormated>
  <DomainObject.Predmet.OstaliListNazivFormatedOIB>
    <izvorni_sadrzaj>
      <item>Pavo Glibo, OIB 04691369803</item>
    </izvorni_sadrzaj>
    <derivirana_varijabla naziv="DomainObject.Predmet.OstaliListNazivFormatedOIB_1">
      <item>Pavo Glibo, OIB 04691369803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GLIBO PD d.o.o.</izvorni_sadrzaj>
    <derivirana_varijabla naziv="DomainObject.Predmet.ProtustrankaIDrugi_1">GLIBO PD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GLIBO PD d.o.o., OIB 03646352569, Lanište 13 D, 10000 Zagreb</izvorni_sadrzaj>
    <derivirana_varijabla naziv="DomainObject.Predmet.ProtustrankaIDrugiAdressOIB_1">GLIBO PD d.o.o., OIB 03646352569, Lanište 13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GLIBO PD d.o.o.</item>
      <item>Pavo Glibo</item>
      <item>Pavo Glibo</item>
    </izvorni_sadrzaj>
    <derivirana_varijabla naziv="DomainObject.Predmet.SudioniciListNaziv_1">
      <item>FINA Regionalni centar Zagreb</item>
      <item>GLIBO PD d.o.o.</item>
      <item>Pavo Glibo</item>
      <item>Pavo Glibo</item>
    </derivirana_varijabla>
  </DomainObject.Predmet.SudioniciListNaziv>
  <DomainObject.Predmet.SudioniciListAdressOIB>
    <izvorni_sadrzaj>
      <item>FINA Regionalni centar Zagreb, OIB 85821130368, Trg svibanjskih žrtava 1995. 1,10000 Zagreb</item>
      <item>GLIBO PD d.o.o., OIB 03646352569, Lanište 13 D,10000 Zagreb</item>
      <item>Pavo Glibo, OIB 04691369803, Lanište 16 A,10000 Zagreb</item>
      <item>Pavo Glibo, OIB 04691369803, Lanište 16 A,10000 Zagreb</item>
    </izvorni_sadrzaj>
    <derivirana_varijabla naziv="DomainObject.Predmet.SudioniciListAdressOIB_1">
      <item>FINA Regionalni centar Zagreb, OIB 85821130368, Trg svibanjskih žrtava 1995. 1,10000 Zagreb</item>
      <item>GLIBO PD d.o.o., OIB 03646352569, Lanište 13 D,10000 Zagreb</item>
      <item>Pavo Glibo, OIB 04691369803, Lanište 16 A,10000 Zagreb</item>
      <item>Pavo Glibo, OIB 04691369803, Lanište 16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03646352569</item>
      <item>, OIB 04691369803</item>
      <item>, OIB 04691369803</item>
    </izvorni_sadrzaj>
    <derivirana_varijabla naziv="DomainObject.Predmet.SudioniciListNazivOIB_1">
      <item>, OIB 85821130368</item>
      <item>, OIB 03646352569</item>
      <item>, OIB 04691369803</item>
      <item>, OIB 04691369803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1013</properties:Characters>
  <properties:Lines>38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2016-07-12T08:46:00Z</dcterms:created>
  <dc:creator>nmarkovic</dc:creator>
  <cp:lastModifiedBy>Ivana Rogić</cp:lastModifiedBy>
  <cp:lastPrinted>2016-07-12T11:45:00Z</cp:lastPrinted>
  <dcterms:modified xmlns:xsi="http://www.w3.org/2001/XMLSchema-instance" xsi:type="dcterms:W3CDTF">2016-07-12T11:46:00Z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