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d40b" w14:paraId="837d40b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AC008E">
        <w:t>ŽELJEZNAR PROIZVODNJA d.o.o., Oklaj, Puljani 11, OIB:05208766558</w:t>
      </w:r>
      <w:r>
        <w:t>,</w:t>
      </w:r>
      <w:r w:rsidRPr="00686108">
        <w:t xml:space="preserve"> dana </w:t>
      </w:r>
      <w:r w:rsidR="00202831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AC008E">
        <w:t>ŽELJEZNAR PROIZVODNJA d.o.o., Oklaj, Puljani 11, OIB:05208766558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202831">
        <w:rPr>
          <w:b/>
          <w:bCs/>
        </w:rPr>
        <w:t>25.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202831">
        <w:rPr>
          <w:b/>
          <w:bCs/>
        </w:rPr>
        <w:t>9,00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202831">
        <w:rPr>
          <w:b/>
          <w:bCs/>
        </w:rPr>
        <w:t>25. travnja</w:t>
      </w:r>
      <w:r w:rsidR="0002147A" w:rsidRPr="0002147A">
        <w:rPr>
          <w:b/>
          <w:bCs/>
        </w:rPr>
        <w:t xml:space="preserve"> 2016. u </w:t>
      </w:r>
      <w:r w:rsidR="00202831">
        <w:rPr>
          <w:b/>
          <w:bCs/>
        </w:rPr>
        <w:t>9,10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</w:t>
      </w:r>
      <w:r w:rsidR="00C32B8D" w:rsidRPr="006761E9">
        <w:t xml:space="preserve"> </w:t>
      </w:r>
      <w:r w:rsidR="00AC008E">
        <w:t xml:space="preserve">ŽELJEZNAR PROIZVODNJA d.o.o., Oklaj, Puljani 11, </w:t>
      </w:r>
      <w:r w:rsidR="00ED6162" w:rsidRPr="006761E9">
        <w:t>navodeći da</w:t>
      </w:r>
      <w:r w:rsidR="0002147A">
        <w:t xml:space="preserve"> dužnik na dan </w:t>
      </w:r>
      <w:r w:rsidR="00AC008E">
        <w:t>7. ožujka 2016</w:t>
      </w:r>
      <w:r w:rsidR="00245588" w:rsidRPr="006761E9">
        <w:t xml:space="preserve">. u Očevidniku redoslijeda osnova za plaćanje ima evidentirane neizvršene osnove za plaćanje u neprekinutom razdoblju od </w:t>
      </w:r>
      <w:r w:rsidR="00AC008E">
        <w:t>120</w:t>
      </w:r>
      <w:r w:rsidR="00DB6B63">
        <w:t xml:space="preserve"> </w:t>
      </w:r>
      <w:r w:rsidR="00245588" w:rsidRPr="006761E9">
        <w:t xml:space="preserve">dana u iznosu od </w:t>
      </w:r>
      <w:r w:rsidR="00AC008E">
        <w:t>32.299,78</w:t>
      </w:r>
      <w:r w:rsidR="00245588" w:rsidRPr="006761E9">
        <w:t xml:space="preserve"> kune</w:t>
      </w:r>
      <w:r w:rsidR="004B71CF" w:rsidRPr="006761E9">
        <w:t xml:space="preserve">, te da ima </w:t>
      </w:r>
      <w:r w:rsidR="00AC008E">
        <w:t>3 zaposlenih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202831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D4229" w:rsidP="000D4229" w:rsidR="00794DBD" w:rsidRPr="006761E9">
      <w:r>
        <w:t>Za točnost otpravka – ovlaštena službenica</w:t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 </w:t>
      </w:r>
      <w:r>
        <w:t xml:space="preserve">      </w:t>
      </w:r>
      <w:r w:rsidR="0002147A">
        <w:t>S</w:t>
      </w:r>
      <w:r w:rsidR="00360AB6" w:rsidRPr="006761E9">
        <w:t>utkinja</w:t>
      </w:r>
    </w:p>
    <w:p w:rsidRDefault="000D4229" w:rsidP="000D4229" w:rsidR="00794DBD" w:rsidRPr="006761E9">
      <w:r>
        <w:t>Iva Čelica</w:t>
      </w: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Markač, v.r.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AC008E">
        <w:t>ŽELJEZNAR PROIZVODNJA d.o.o., Oklaj, Puljani 11</w:t>
      </w:r>
      <w:r w:rsidR="00AB49DA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AC008E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MARIO BRAČIĆ, Zagreb, Lea Muellera 54/D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AC008E">
        <w:t>Šibenik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8644B5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008E">
      <w:t>35</w:t>
    </w:r>
    <w:r w:rsidR="00FB7781">
      <w:t>3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C008E">
      <w:t>353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2831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22A9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B71CE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644B5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49DA"/>
    <w:rsid w:val="00AB76CD"/>
    <w:rsid w:val="00AC008E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B7781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4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4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4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4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4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64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4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4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4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4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ŽELJEZNAR PROIZVODNJA društvo s ograničenom osgovornošću za proizvodnju i trgovinu</izvorni_sadrzaj>
    <derivirana_varijabla naziv="DomainObject.Predmet.ProtustrankaFormated_1">  ŽELJEZNAR PROIZVODNJA društvo s ograničenom osgovornošću za proizvodnju i trgovinu</derivirana_varijabla>
  </DomainObject.Predmet.ProtustrankaFormated>
  <DomainObject.Predmet.ProtustrankaFormatedOIB>
    <izvorni_sadrzaj>  ŽELJEZNAR PROIZVODNJA društvo s ograničenom osgovornošću za proizvodnju i trgovinu, OIB 05208766558</izvorni_sadrzaj>
    <derivirana_varijabla naziv="DomainObject.Predmet.ProtustrankaFormatedOIB_1">  ŽELJEZNAR PROIZVODNJA društvo s ograničenom osgovornošću za proizvodnju i trgovinu, OIB 05208766558</derivirana_varijabla>
  </DomainObject.Predmet.ProtustrankaFormatedOIB>
  <DomainObject.Predmet.ProtustrankaFormatedWithAdress>
    <izvorni_sadrzaj> ŽELJEZNAR PROIZVODNJA društvo s ograničenom osgovornošću za proizvodnju i trgovinu, Puljani 11 , 22303 Oklaj</izvorni_sadrzaj>
    <derivirana_varijabla naziv="DomainObject.Predmet.ProtustrankaFormatedWithAdress_1"> ŽELJEZNAR PROIZVODNJA društvo s ograničenom osgovornošću za proizvodnju i trgovinu, Puljani 11 , 22303 Oklaj</derivirana_varijabla>
  </DomainObject.Predmet.ProtustrankaFormatedWithAdress>
  <DomainObject.Predmet.ProtustrankaFormatedWithAdressOIB>
    <izvorni_sadrzaj> ŽELJEZNAR PROIZVODNJA društvo s ograničenom osgovornošću za proizvodnju i trgovinu, OIB 05208766558, Puljani 11 , 22303 Oklaj</izvorni_sadrzaj>
    <derivirana_varijabla naziv="DomainObject.Predmet.ProtustrankaFormatedWithAdressOIB_1"> ŽELJEZNAR PROIZVODNJA društvo s ograničenom osgovornošću za proizvodnju i trgovinu, OIB 05208766558, Puljani 11 , 22303 Oklaj</derivirana_varijabla>
  </DomainObject.Predmet.ProtustrankaFormatedWithAdressOIB>
  <DomainObject.Predmet.ProtustrankaWithAdress>
    <izvorni_sadrzaj>ŽELJEZNAR PROIZVODNJA društvo s ograničenom osgovornošću za proizvodnju i trgovinu Puljani 11 , 22303 Oklaj</izvorni_sadrzaj>
    <derivirana_varijabla naziv="DomainObject.Predmet.ProtustrankaWithAdress_1">ŽELJEZNAR PROIZVODNJA društvo s ograničenom osgovornošću za proizvodnju i trgovinu Puljani 11 , 22303 Oklaj</derivirana_varijabla>
  </DomainObject.Predmet.ProtustrankaWithAdress>
  <DomainObject.Predmet.ProtustrankaWithAdressOIB>
    <izvorni_sadrzaj>ŽELJEZNAR PROIZVODNJA društvo s ograničenom osgovornošću za proizvodnju i trgovinu, OIB 05208766558, Puljani 11 , 22303 Oklaj</izvorni_sadrzaj>
    <derivirana_varijabla naziv="DomainObject.Predmet.ProtustrankaWithAdressOIB_1">ŽELJEZNAR PROIZVODNJA društvo s ograničenom osgovornošću za proizvodnju i trgovinu, OIB 05208766558, Puljani 11 , 22303 Oklaj</derivirana_varijabla>
  </DomainObject.Predmet.ProtustrankaWithAdressOIB>
  <DomainObject.Predmet.ProtustrankaNazivFormated>
    <izvorni_sadrzaj>ŽELJEZNAR PROIZVODNJA društvo s ograničenom osgovornošću za proizvodnju i trgovinu</izvorni_sadrzaj>
    <derivirana_varijabla naziv="DomainObject.Predmet.ProtustrankaNazivFormated_1">ŽELJEZNAR PROIZVODNJA društvo s ograničenom osgovornošću za proizvodnju i trgovinu</derivirana_varijabla>
  </DomainObject.Predmet.ProtustrankaNazivFormated>
  <DomainObject.Predmet.ProtustrankaNazivFormatedOIB>
    <izvorni_sadrzaj>ŽELJEZNAR PROIZVODNJA društvo s ograničenom osgovornošću za proizvodnju i trgovinu, OIB 05208766558</izvorni_sadrzaj>
    <derivirana_varijabla naziv="DomainObject.Predmet.ProtustrankaNazivFormatedOIB_1">ŽELJEZNAR PROIZVODNJA društvo s ograničenom osgovornošću za proizvodnju i trgovinu, OIB 05208766558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Maurne 1, 22000 Šibenik</izvorni_sadrzaj>
    <derivirana_varijabla naziv="DomainObject.Predmet.StrankaFormatedWithAdress_1"> FINA - Podružnica Šibenik, Perivoj Luje Maurne 1, 22000 Šibenik</derivirana_varijabla>
  </DomainObject.Predmet.StrankaFormatedWithAdress>
  <DomainObject.Predmet.StrankaFormatedWithAdressOIB>
    <izvorni_sadrzaj> FINA - Podružnica Šibenik, OIB 85821130368, Perivoj Luje Maurne 1, 22000 Šibenik</izvorni_sadrzaj>
    <derivirana_varijabla naziv="DomainObject.Predmet.StrankaFormatedWithAdressOIB_1"> FINA - Podružnica Šibenik, OIB 85821130368, Perivoj Luje Maurne 1, 22000 Šibenik</derivirana_varijabla>
  </DomainObject.Predmet.StrankaFormatedWithAdressOIB>
  <DomainObject.Predmet.StrankaWithAdress>
    <izvorni_sadrzaj>FINA - Podružnica Šibenik Perivoj Luje Maurne 1,22000 Šibenik</izvorni_sadrzaj>
    <derivirana_varijabla naziv="DomainObject.Predmet.StrankaWithAdress_1">FINA - Podružnica Šibenik Perivoj Luje Maurne 1,22000 Šibenik</derivirana_varijabla>
  </DomainObject.Predmet.StrankaWithAdress>
  <DomainObject.Predmet.StrankaWithAdressOIB>
    <izvorni_sadrzaj>FINA - Podružnica Šibenik, OIB 85821130368, Perivoj Luje Maurne 1,22000 Šibenik</izvorni_sadrzaj>
    <derivirana_varijabla naziv="DomainObject.Predmet.StrankaWithAdressOIB_1">FINA - Podružnica Šibenik, OIB 85821130368, Perivoj Luje Maurne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Maurne 1, 22000 Šibenik</item>
    </izvorni_sadrzaj>
    <derivirana_varijabla naziv="DomainObject.Predmet.StrankaListFormatedWithAdress_1">
      <item>FINA - Podružnica Šibenik, Perivoj Luje Maurne 1, 22000 Šibenik</item>
    </derivirana_varijabla>
  </DomainObject.Predmet.StrankaListFormatedWithAdress>
  <DomainObject.Predmet.StrankaListFormatedWithAdressOIB>
    <izvorni_sadrzaj>
      <item>FINA - Podružnica Šibenik, OIB 85821130368, Perivoj Luje Maurne 1, 22000 Šibenik</item>
    </izvorni_sadrzaj>
    <derivirana_varijabla naziv="DomainObject.Predmet.StrankaListFormatedWithAdressOIB_1">
      <item>FINA - Podružnica Šibenik, OIB 85821130368, Perivoj Luje Maurne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ŽELJEZNAR PROIZVODNJA društvo s ograničenom osgovornošću za proizvodnju i trgovinu</item>
    </izvorni_sadrzaj>
    <derivirana_varijabla naziv="DomainObject.Predmet.ProtuStrankaListFormated_1">
      <item>ŽELJEZNAR PROIZVODNJA društvo s ograničenom osgovornošću za proizvodnju i trgovinu</item>
    </derivirana_varijabla>
  </DomainObject.Predmet.ProtuStrankaListFormated>
  <DomainObject.Predmet.ProtuStrankaListFormatedOIB>
    <izvorni_sadrzaj>
      <item>ŽELJEZNAR PROIZVODNJA društvo s ograničenom osgovornošću za proizvodnju i trgovinu, OIB 05208766558</item>
    </izvorni_sadrzaj>
    <derivirana_varijabla naziv="DomainObject.Predmet.ProtuStrankaListFormatedOIB_1">
      <item>ŽELJEZNAR PROIZVODNJA društvo s ograničenom osgovornošću za proizvodnju i trgovinu, OIB 05208766558</item>
    </derivirana_varijabla>
  </DomainObject.Predmet.ProtuStrankaListFormatedOIB>
  <DomainObject.Predmet.ProtuStrankaListFormatedWithAdress>
    <izvorni_sadrzaj>
      <item>ŽELJEZNAR PROIZVODNJA društvo s ograničenom osgovornošću za proizvodnju i trgovinu, Puljani 11 , 22303 Oklaj</item>
    </izvorni_sadrzaj>
    <derivirana_varijabla naziv="DomainObject.Predmet.ProtuStrankaListFormatedWithAdress_1">
      <item>ŽELJEZNAR PROIZVODNJA društvo s ograničenom osgovornošću za proizvodnju i trgovinu, Puljani 11 , 22303 Oklaj</item>
    </derivirana_varijabla>
  </DomainObject.Predmet.ProtuStrankaListFormatedWithAdress>
  <DomainObject.Predmet.ProtuStrankaListFormatedWithAdressOIB>
    <izvorni_sadrzaj>
      <item>ŽELJEZNAR PROIZVODNJA društvo s ograničenom osgovornošću za proizvodnju i trgovinu, OIB 05208766558, Puljani 11 , 22303 Oklaj</item>
    </izvorni_sadrzaj>
    <derivirana_varijabla naziv="DomainObject.Predmet.ProtuStrankaListFormatedWithAdressOIB_1">
      <item>ŽELJEZNAR PROIZVODNJA društvo s ograničenom osgovornošću za proizvodnju i trgovinu, OIB 05208766558, Puljani 11 , 22303 Oklaj</item>
    </derivirana_varijabla>
  </DomainObject.Predmet.ProtuStrankaListFormatedWithAdressOIB>
  <DomainObject.Predmet.ProtuStrankaListNazivFormated>
    <izvorni_sadrzaj>
      <item>ŽELJEZNAR PROIZVODNJA društvo s ograničenom osgovornošću za proizvodnju i trgovinu</item>
    </izvorni_sadrzaj>
    <derivirana_varijabla naziv="DomainObject.Predmet.ProtuStrankaListNazivFormated_1">
      <item>ŽELJEZNAR PROIZVODNJA društvo s ograničenom osgovornošću za proizvodnju i trgovinu</item>
    </derivirana_varijabla>
  </DomainObject.Predmet.ProtuStrankaListNazivFormated>
  <DomainObject.Predmet.ProtuStrankaListNazivFormatedOIB>
    <izvorni_sadrzaj>
      <item>ŽELJEZNAR PROIZVODNJA društvo s ograničenom osgovornošću za proizvodnju i trgovinu, OIB 05208766558</item>
    </izvorni_sadrzaj>
    <derivirana_varijabla naziv="DomainObject.Predmet.ProtuStrankaListNazivFormatedOIB_1">
      <item>ŽELJEZNAR PROIZVODNJA društvo s ograničenom osgovornošću za proizvodnju i trgovinu, OIB 05208766558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ŽELJEZNAR PROIZVODNJA društvo s ograničenom osgovornošću za proizvodnju i trgovinu</izvorni_sadrzaj>
    <derivirana_varijabla naziv="DomainObject.Predmet.ProtustrankaIDrugi_1">ŽELJEZNAR PROIZVODNJA društvo s ograničenom osgovornošću za proizvodnju i trgovinu</derivirana_varijabla>
  </DomainObject.Predmet.ProtustrankaIDrugi>
  <DomainObject.Predmet.StrankaIDrugiAdressOIB>
    <izvorni_sadrzaj>FINA - Podružnica Šibenik, OIB 85821130368, Perivoj Luje Maurne 1, 22000 Šibenik</izvorni_sadrzaj>
    <derivirana_varijabla naziv="DomainObject.Predmet.StrankaIDrugiAdressOIB_1">FINA - Podružnica Šibenik, OIB 85821130368, Perivoj Luje Maurne 1, 22000 Šibenik</derivirana_varijabla>
  </DomainObject.Predmet.StrankaIDrugiAdressOIB>
  <DomainObject.Predmet.ProtustrankaIDrugiAdressOIB>
    <izvorni_sadrzaj>ŽELJEZNAR PROIZVODNJA društvo s ograničenom osgovornošću za proizvodnju i trgovinu, OIB 05208766558, Puljani 11 , 22303 Oklaj</izvorni_sadrzaj>
    <derivirana_varijabla naziv="DomainObject.Predmet.ProtustrankaIDrugiAdressOIB_1">ŽELJEZNAR PROIZVODNJA društvo s ograničenom osgovornošću za proizvodnju i trgovinu, OIB 05208766558, Puljani 11 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ŽELJEZNAR PROIZVODNJA društvo s ograničenom osgovornošću za proizvodnju i trgovinu</item>
    </izvorni_sadrzaj>
    <derivirana_varijabla naziv="DomainObject.Predmet.SudioniciListNaziv_1">
      <item>FINA - Podružnica Šibenik</item>
      <item>ŽELJEZNAR PROIZVODNJA društvo s ograničenom osgovornošću za proizvodnju i trgovinu</item>
    </derivirana_varijabla>
  </DomainObject.Predmet.SudioniciListNaziv>
  <DomainObject.Predmet.SudioniciListAdressOIB>
    <izvorni_sadrzaj>
      <item>FINA - Podružnica Šibenik, OIB 85821130368, Perivoj Luje Maurne 1,22000 Šibenik</item>
      <item>ŽELJEZNAR PROIZVODNJA društvo s ograničenom osgovornošću za proizvodnju i trgovinu, OIB 05208766558, Puljani 11 ,22303 Oklaj</item>
    </izvorni_sadrzaj>
    <derivirana_varijabla naziv="DomainObject.Predmet.SudioniciListAdressOIB_1">
      <item>FINA - Podružnica Šibenik, OIB 85821130368, Perivoj Luje Maurne 1,22000 Šibenik</item>
      <item>ŽELJEZNAR PROIZVODNJA društvo s ograničenom osgovornošću za proizvodnju i trgovinu, OIB 05208766558, Puljani 11 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05208766558</item>
    </izvorni_sadrzaj>
    <derivirana_varijabla naziv="DomainObject.Predmet.SudioniciListNazivOIB_1">
      <item>, OIB 85821130368</item>
      <item>, OIB 05208766558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711610-66AC-417B-9C5D-91225571D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345</properties:Words>
  <properties:Characters>1827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2016-03-16T10:50:00Z</dcterms:created>
  <dc:creator>Administrator</dc:creator>
  <cp:lastModifiedBy>Merlina Klišmanić</cp:lastModifiedBy>
  <cp:lastPrinted>2016-03-01T10:23:00Z</cp:lastPrinted>
  <dcterms:modified xmlns:xsi="http://www.w3.org/2001/XMLSchema-instance" xsi:type="dcterms:W3CDTF">2016-04-05T09:16:00Z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